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13d2" w14:paraId="16013d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470D1">
        <w:rPr>
          <w:sz w:val="24"/>
        </w:rPr>
        <w:t>1295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D470D1">
        <w:rPr>
          <w:sz w:val="24"/>
        </w:rPr>
        <w:t>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A0E98" w:rsidRPr="008A0E98">
        <w:rPr>
          <w:sz w:val="24"/>
          <w:szCs w:val="24"/>
          <w:lang w:val="pt-BR"/>
        </w:rPr>
        <w:t>ONIX AK j.d.o.o., Krapina, Zagrebačka cesta 2, OIB: 56695698043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470D1">
        <w:rPr>
          <w:sz w:val="24"/>
          <w:szCs w:val="24"/>
        </w:rPr>
        <w:t>5. rujna</w:t>
      </w:r>
      <w:r w:rsidR="001C7E06">
        <w:rPr>
          <w:sz w:val="24"/>
          <w:szCs w:val="24"/>
        </w:rPr>
        <w:t xml:space="preserve"> </w:t>
      </w:r>
      <w:proofErr w:type="spellStart"/>
      <w:r w:rsidR="001C7E06">
        <w:rPr>
          <w:sz w:val="24"/>
          <w:szCs w:val="24"/>
        </w:rPr>
        <w:t>2018</w:t>
      </w:r>
      <w:proofErr w:type="spellEnd"/>
      <w:r w:rsidR="001C7E06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32A7E" w:rsidRPr="00032A7E">
        <w:rPr>
          <w:sz w:val="24"/>
          <w:szCs w:val="24"/>
          <w:lang w:val="pt-BR"/>
        </w:rPr>
        <w:t>ONIX AK j.d.o.o. za usluge, Krapina, Zagrebačka cesta 2, OIB: 56695698043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32A7E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20</w:t>
      </w:r>
      <w:proofErr w:type="spellEnd"/>
      <w:r>
        <w:rPr>
          <w:b/>
          <w:sz w:val="24"/>
          <w:szCs w:val="24"/>
        </w:rPr>
        <w:t>. prosinca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 w:rsidR="00C4546A">
        <w:rPr>
          <w:b/>
          <w:sz w:val="24"/>
          <w:szCs w:val="24"/>
        </w:rPr>
        <w:t>9,</w:t>
      </w:r>
      <w:proofErr w:type="spellStart"/>
      <w:r w:rsidR="00C4546A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97141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097141">
        <w:rPr>
          <w:sz w:val="24"/>
          <w:szCs w:val="24"/>
        </w:rPr>
        <w:t>.</w:t>
      </w:r>
    </w:p>
    <w:p w:rsidRDefault="00097141" w:rsidP="00A41146" w:rsidR="00097141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470D1">
        <w:rPr>
          <w:sz w:val="24"/>
          <w:szCs w:val="24"/>
        </w:rPr>
        <w:t>5. rujna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00AB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00AB2" w:rsidP="00B00AB2" w:rsidR="00B00AB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00AB2" w:rsidP="00B00AB2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980" w:rsidR="00072980">
      <w:r>
        <w:separator/>
      </w:r>
    </w:p>
  </w:endnote>
  <w:endnote w:id="0" w:type="continuationSeparator">
    <w:p w:rsidRDefault="00072980" w:rsidR="00072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980" w:rsidR="00072980">
      <w:r>
        <w:separator/>
      </w:r>
    </w:p>
  </w:footnote>
  <w:footnote w:id="0" w:type="continuationSeparator">
    <w:p w:rsidRDefault="00072980" w:rsidR="00072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2A7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2980"/>
    <w:rsid w:val="00082B1E"/>
    <w:rsid w:val="000877ED"/>
    <w:rsid w:val="000924C9"/>
    <w:rsid w:val="00097141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5BA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0E98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09C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0AB2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6A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470D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29B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St-1295/2018-15</izvorni_sadrzaj>
    <derivirana_varijabla naziv="DomainObject.Oznaka_1">St-1295/2018-15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St-1295/2018</izvorni_sadrzaj>
    <derivirana_varijabla naziv="DomainObject.Predmet.OznakaBroj_1">St-1295/2018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ONIX AK jednostavno društvo s ograničenom odgovornošću za usluge</izvorni_sadrzaj>
    <derivirana_varijabla naziv="DomainObject.Predmet.ProtustrankaFormated_1">  ONIX AK jednostavno društvo s ograničenom odgovornošću za usluge</derivirana_varijabla>
  </DomainObject.Predmet.ProtustrankaFormated>
  <DomainObject.Predmet.ProtustrankaFormatedOIB>
    <izvorni_sadrzaj>  ONIX AK jednostavno društvo s ograničenom odgovornošću za usluge, OIB 56695698043</izvorni_sadrzaj>
    <derivirana_varijabla naziv="DomainObject.Predmet.ProtustrankaFormatedOIB_1">  ONIX AK jednostavno društvo s ograničenom odgovornošću za usluge, OIB 56695698043</derivirana_varijabla>
  </DomainObject.Predmet.ProtustrankaFormatedOIB>
  <DomainObject.Predmet.ProtustrankaFormatedWithAdress>
    <izvorni_sadrzaj> ONIX AK jednostavno društvo s ograničenom odgovornošću za usluge, Zagrebačka cesta 2, 49000 Krapina</izvorni_sadrzaj>
    <derivirana_varijabla naziv="DomainObject.Predmet.ProtustrankaFormatedWithAdress_1"> ONIX AK jednostavno društvo s ograničenom odgovornošću za usluge, Zagrebačka cesta 2, 49000 Krapina</derivirana_varijabla>
  </DomainObject.Predmet.ProtustrankaFormatedWithAdress>
  <DomainObject.Predmet.ProtustrankaFormatedWithAdressOIB>
    <izvorni_sadrzaj> ONIX AK jednostavno društvo s ograničenom odgovornošću za usluge, OIB 56695698043, Zagrebačka cesta 2, 49000 Krapina</izvorni_sadrzaj>
    <derivirana_varijabla naziv="DomainObject.Predmet.ProtustrankaFormatedWithAdressOIB_1"> ONIX AK jednostavno društvo s ograničenom odgovornošću za usluge, OIB 56695698043, Zagrebačka cesta 2, 49000 Krapina</derivirana_varijabla>
  </DomainObject.Predmet.ProtustrankaFormatedWithAdressOIB>
  <DomainObject.Predmet.ProtustrankaWithAdress>
    <izvorni_sadrzaj>ONIX AK jednostavno društvo s ograničenom odgovornošću za usluge Zagrebačka cesta 2, 49000 Krapina</izvorni_sadrzaj>
    <derivirana_varijabla naziv="DomainObject.Predmet.ProtustrankaWithAdress_1">ONIX AK jednostavno društvo s ograničenom odgovornošću za usluge Zagrebačka cesta 2, 49000 Krapina</derivirana_varijabla>
  </DomainObject.Predmet.ProtustrankaWithAdress>
  <DomainObject.Predmet.ProtustrankaWithAdressOIB>
    <izvorni_sadrzaj>ONIX AK jednostavno društvo s ograničenom odgovornošću za usluge, OIB 56695698043, Zagrebačka cesta 2, 49000 Krapina</izvorni_sadrzaj>
    <derivirana_varijabla naziv="DomainObject.Predmet.ProtustrankaWithAdressOIB_1">ONIX AK jednostavno društvo s ograničenom odgovornošću za usluge, OIB 56695698043, Zagrebačka cesta 2, 49000 Krapina</derivirana_varijabla>
  </DomainObject.Predmet.ProtustrankaWithAdressOIB>
  <DomainObject.Predmet.ProtustrankaNazivFormated>
    <izvorni_sadrzaj>ONIX AK jednostavno društvo s ograničenom odgovornošću za usluge</izvorni_sadrzaj>
    <derivirana_varijabla naziv="DomainObject.Predmet.ProtustrankaNazivFormated_1">ONIX AK jednostavno društvo s ograničenom odgovornošću za usluge</derivirana_varijabla>
  </DomainObject.Predmet.ProtustrankaNazivFormated>
  <DomainObject.Predmet.ProtustrankaNazivFormatedOIB>
    <izvorni_sadrzaj>ONIX AK jednostavno društvo s ograničenom odgovornošću za usluge, OIB 56695698043</izvorni_sadrzaj>
    <derivirana_varijabla naziv="DomainObject.Predmet.ProtustrankaNazivFormatedOIB_1">ONIX AK jednostavno društvo s ograničenom odgovornošću za usluge, OIB 56695698043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ONIX AK jednostavno društvo s ograničenom odgovornošću za usluge</item>
    </izvorni_sadrzaj>
    <derivirana_varijabla naziv="DomainObject.Predmet.ProtuStrankaListFormated_1">
      <item>ONIX AK jednostavno društvo s ograničenom odgovornošću za usluge</item>
    </derivirana_varijabla>
  </DomainObject.Predmet.ProtuStrankaListFormated>
  <DomainObject.Predmet.ProtuStrankaListFormatedOIB>
    <izvorni_sadrzaj>
      <item>ONIX AK jednostavno društvo s ograničenom odgovornošću za usluge, OIB 56695698043</item>
    </izvorni_sadrzaj>
    <derivirana_varijabla naziv="DomainObject.Predmet.ProtuStrankaListFormatedOIB_1">
      <item>ONIX AK jednostavno društvo s ograničenom odgovornošću za usluge, OIB 56695698043</item>
    </derivirana_varijabla>
  </DomainObject.Predmet.ProtuStrankaListFormatedOIB>
  <DomainObject.Predmet.ProtuStrankaListFormatedWithAdress>
    <izvorni_sadrzaj>
      <item>ONIX AK jednostavno društvo s ograničenom odgovornošću za usluge, Zagrebačka cesta 2, 49000 Krapina</item>
    </izvorni_sadrzaj>
    <derivirana_varijabla naziv="DomainObject.Predmet.ProtuStrankaListFormatedWithAdress_1">
      <item>ONIX AK jednostavno društvo s ograničenom odgovornošću za usluge, Zagrebačka cesta 2, 49000 Krapina</item>
    </derivirana_varijabla>
  </DomainObject.Predmet.ProtuStrankaListFormatedWithAdress>
  <DomainObject.Predmet.ProtuStrankaListFormatedWithAdressOIB>
    <izvorni_sadrzaj>
      <item>ONIX AK jednostavno društvo s ograničenom odgovornošću za usluge, OIB 56695698043, Zagrebačka cesta 2, 49000 Krapina</item>
    </izvorni_sadrzaj>
    <derivirana_varijabla naziv="DomainObject.Predmet.ProtuStrankaListFormatedWithAdressOIB_1">
      <item>ONIX AK jednostavno društvo s ograničenom odgovornošću za usluge, OIB 56695698043, Zagrebačka cesta 2, 49000 Krapina</item>
    </derivirana_varijabla>
  </DomainObject.Predmet.ProtuStrankaListFormatedWithAdressOIB>
  <DomainObject.Predmet.ProtuStrankaListNazivFormated>
    <izvorni_sadrzaj>
      <item>ONIX AK jednostavno društvo s ograničenom odgovornošću za usluge</item>
    </izvorni_sadrzaj>
    <derivirana_varijabla naziv="DomainObject.Predmet.ProtuStrankaListNazivFormated_1">
      <item>ONIX AK jednostavno društvo s ograničenom odgovornošću za usluge</item>
    </derivirana_varijabla>
  </DomainObject.Predmet.ProtuStrankaListNazivFormated>
  <DomainObject.Predmet.ProtuStrankaListNazivFormatedOIB>
    <izvorni_sadrzaj>
      <item>ONIX AK jednostavno društvo s ograničenom odgovornošću za usluge, OIB 56695698043</item>
    </izvorni_sadrzaj>
    <derivirana_varijabla naziv="DomainObject.Predmet.ProtuStrankaListNazivFormatedOIB_1">
      <item>ONIX AK jednostavno društvo s ograničenom odgovornošću za usluge, OIB 56695698043</item>
    </derivirana_varijabla>
  </DomainObject.Predmet.ProtuStrankaListNazivFormatedOIB>
  <DomainObject.Predmet.OstaliListFormated>
    <izvorni_sadrzaj>
      <item>SAMOBORSKA BANKA dioničko društvo</item>
      <item>Andreja Komes</item>
    </izvorni_sadrzaj>
    <derivirana_varijabla naziv="DomainObject.Predmet.OstaliListFormated_1">
      <item>SAMOBORSKA BANKA dioničko društvo</item>
      <item>Andreja Komes</item>
    </derivirana_varijabla>
  </DomainObject.Predmet.OstaliListFormated>
  <DomainObject.Predmet.OstaliListFormatedOIB>
    <izvorni_sadrzaj>
      <item>SAMOBORSKA BANKA dioničko društvo, OIB 13806526186</item>
      <item>Andreja Komes, OIB 06570691325</item>
    </izvorni_sadrzaj>
    <derivirana_varijabla naziv="DomainObject.Predmet.OstaliListFormatedOIB_1">
      <item>SAMOBORSKA BANKA dioničko društvo, OIB 13806526186</item>
      <item>Andreja Komes, OIB 06570691325</item>
    </derivirana_varijabla>
  </DomainObject.Predmet.OstaliListFormatedOIB>
  <DomainObject.Predmet.OstaliListFormatedWithAdress>
    <izvorni_sadrzaj>
      <item>SAMOBORSKA BANKA dioničko društvo, Trg Kralja Tomislava 8, 10430 Samobor</item>
      <item>Andreja Komes, Ulica Tituša Brezovačkoga 11, 49000 Krapina</item>
    </izvorni_sadrzaj>
    <derivirana_varijabla naziv="DomainObject.Predmet.OstaliListFormatedWithAdress_1">
      <item>SAMOBORSKA BANKA dioničko društvo, Trg Kralja Tomislava 8, 10430 Samobor</item>
      <item>Andreja Komes, Ulica Tituša Brezovačkoga 11, 49000 Krapina</item>
    </derivirana_varijabla>
  </DomainObject.Predmet.OstaliListFormatedWithAdress>
  <DomainObject.Predmet.OstaliListFormatedWithAdressOIB>
    <izvorni_sadrzaj>
      <item>SAMOBORSKA BANKA dioničko društvo, OIB 13806526186, Trg Kralja Tomislava 8, 10430 Samobor</item>
      <item>Andreja Komes, OIB 06570691325, Ulica Tituša Brezovačkoga 11, 49000 Krapina</item>
    </izvorni_sadrzaj>
    <derivirana_varijabla naziv="DomainObject.Predmet.OstaliListFormatedWithAdressOIB_1">
      <item>SAMOBORSKA BANKA dioničko društvo, OIB 13806526186, Trg Kralja Tomislava 8, 10430 Samobor</item>
      <item>Andreja Komes, OIB 06570691325, Ulica Tituša Brezovačkoga 11, 49000 Krapina</item>
    </derivirana_varijabla>
  </DomainObject.Predmet.OstaliListFormatedWithAdressOIB>
  <DomainObject.Predmet.OstaliListNazivFormated>
    <izvorni_sadrzaj>
      <item>SAMOBORSKA BANKA dioničko društvo</item>
      <item>Andreja Komes</item>
    </izvorni_sadrzaj>
    <derivirana_varijabla naziv="DomainObject.Predmet.OstaliListNazivFormated_1">
      <item>SAMOBORSKA BANKA dioničko društvo</item>
      <item>Andreja Komes</item>
    </derivirana_varijabla>
  </DomainObject.Predmet.OstaliListNazivFormated>
  <DomainObject.Predmet.OstaliListNazivFormatedOIB>
    <izvorni_sadrzaj>
      <item>SAMOBORSKA BANKA dioničko društvo, OIB 13806526186</item>
      <item>Andreja Komes, OIB 06570691325</item>
    </izvorni_sadrzaj>
    <derivirana_varijabla naziv="DomainObject.Predmet.OstaliListNazivFormatedOIB_1">
      <item>SAMOBORSKA BANKA dioničko društvo, OIB 13806526186</item>
      <item>Andreja Komes, OIB 06570691325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St-1295/2018-15</izvorni_sadrzaj>
    <derivirana_varijabla naziv="DomainObject.PoslovniBrojDokumenta_1">St-1295/2018-15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ONIX AK jednostavno društvo s ograničenom odgovornošću za usluge</izvorni_sadrzaj>
    <derivirana_varijabla naziv="DomainObject.Predmet.ProtustrankaIDrugi_1">ONIX AK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ONIX AK jednostavno društvo s ograničenom odgovornošću za usluge, OIB 56695698043, Zagrebačka cesta 2, 49000 Krapina</izvorni_sadrzaj>
    <derivirana_varijabla naziv="DomainObject.Predmet.ProtustrankaIDrugiAdressOIB_1">ONIX AK jednostavno društvo s ograničenom odgovornošću za usluge, OIB 56695698043, Zagrebačka cesta 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ONIX AK jednostavno društvo s ograničenom odgovornošću za usluge</item>
      <item>SAMOBORSKA BANKA dioničko društvo</item>
      <item>Andreja Komes</item>
    </izvorni_sadrzaj>
    <derivirana_varijabla naziv="DomainObject.Predmet.SudioniciListNaziv_1">
      <item>FINA Regionalni centar Zagreb</item>
      <item>ONIX AK jednostavno društvo s ograničenom odgovornošću za usluge</item>
      <item>SAMOBORSKA BANKA dioničko društvo</item>
      <item>Andreja Komes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ONIX AK jednostavno društvo s ograničenom odgovornošću za usluge, OIB 56695698043, Zagrebačka cesta 2,49000 Krapina</item>
      <item>SAMOBORSKA BANKA dioničko društvo, OIB 13806526186, Trg Kralja Tomislava 8,10430 Samobor</item>
      <item>Andreja Komes, OIB 06570691325, Ulica Tituša Brezovačkoga 11,49000 Krapina</item>
    </izvorni_sadrzaj>
    <derivirana_varijabla naziv="DomainObject.Predmet.SudioniciListAdressOIB_1">
      <item>FINA Regionalni centar Zagreb, OIB 85821130368, Trg svibanjskih žrtava 1995. br. 1,10000 Zagreb</item>
      <item>ONIX AK jednostavno društvo s ograničenom odgovornošću za usluge, OIB 56695698043, Zagrebačka cesta 2,49000 Krapina</item>
      <item>SAMOBORSKA BANKA dioničko društvo, OIB 13806526186, Trg Kralja Tomislava 8,10430 Samobor</item>
      <item>Andreja Komes, OIB 06570691325, Ulica Tituša Brezovačkoga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56695698043</item>
      <item>, OIB 13806526186</item>
      <item>, OIB 06570691325</item>
    </izvorni_sadrzaj>
    <derivirana_varijabla naziv="DomainObject.Predmet.SudioniciListNazivOIB_1">
      <item>, OIB 85821130368</item>
      <item>, OIB 56695698043</item>
      <item>, OIB 13806526186</item>
      <item>, OIB 06570691325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765</properties:Characters>
  <properties:Lines>35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2018-09-05T08:11:00Z</dcterms:created>
  <dc:creator>Korisnik</dc:creator>
  <cp:lastModifiedBy>Natalija Perković</cp:lastModifiedBy>
  <cp:lastPrinted>2018-09-05T10:54:00Z</cp:lastPrinted>
  <dcterms:modified xmlns:xsi="http://www.w3.org/2001/XMLSchema-instance" xsi:type="dcterms:W3CDTF">2018-09-05T10:56:00Z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St-1295/2018-15 / Odluka - Zaključak (zaključak_ROČIŠTE_RADI_RASPRAVE_O_PRETPOSTAVKAMA_ZA_OTVARANJE_STEČAJNOG_POSTUPKA.docx)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