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e6cd" w14:paraId="e3ae6cd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D20FCE">
        <w:t>190/15-26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E406DF" w:rsidP="00E406DF" w:rsidR="0079168E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</w:t>
      </w:r>
      <w:r w:rsidR="00D20FCE">
        <w:t xml:space="preserve">12. rujna </w:t>
      </w:r>
      <w:r>
        <w:t xml:space="preserve"> 2016.    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E406DF">
        <w:t xml:space="preserve">TIMONT d.o.o. za građevinsko – instalaterske radove, u stečaju, Osijek, Livadska 16/a, MBS 030048295, OIB 36348263271,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 w:rsidRPr="000865FE">
      <w:pPr>
        <w:pStyle w:val="Tijeloteksta"/>
        <w:ind w:left="705"/>
        <w:rPr>
          <w:b/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>
        <w:rPr>
          <w:lang w:eastAsia="en-US"/>
        </w:rPr>
        <w:t xml:space="preserve">Suvlasnički dio: 672/10000 ETAŽNO VLASNIŠTVO (E-1) nekretnine na kč.br. 8724/4 u naravi zgrada mješovite uporabe broj 59 i dvorište Ul. Matije Gupca, sa 1094 m2, upisano u zk.ul. 589 ETAŽNO VLASNIŠTVO u određenim omjerima, k.o. Osijek, što u naravi čini : </w:t>
      </w:r>
    </w:p>
    <w:p w:rsidRDefault="00E406DF" w:rsidP="00E406DF" w:rsidR="00E406DF" w:rsidRPr="00685C12">
      <w:pPr>
        <w:pStyle w:val="Odlomakpopisa"/>
        <w:numPr>
          <w:ilvl w:val="0"/>
          <w:numId w:val="25"/>
        </w:numPr>
      </w:pPr>
      <w:r>
        <w:t>poslovni prostor A - nalazi se u prizemlju i galeriji, u roh-bau izvedbi, ukupne površine 166,40 m2.</w:t>
      </w:r>
    </w:p>
    <w:p w:rsidRDefault="00E406DF" w:rsidP="00E406DF" w:rsidR="00E406DF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419/10000 ETAŽNO VLASNIŠTVO (E-3)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 w:rsidRPr="00256363">
      <w:pPr>
        <w:pStyle w:val="Odlomakpopisa"/>
        <w:numPr>
          <w:ilvl w:val="0"/>
          <w:numId w:val="25"/>
        </w:numPr>
      </w:pPr>
      <w:r>
        <w:t>poslovni prostor C – nalazi se u prizemlju i galeriji, u roh-bau izvedbi, ukupne površine 103,71 m2.</w:t>
      </w:r>
    </w:p>
    <w:p w:rsidRDefault="00E406DF" w:rsidP="00E406DF" w:rsidR="00E406DF" w:rsidRPr="000865FE">
      <w:pPr>
        <w:ind w:left="720"/>
        <w:jc w:val="both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256/10000 ETAŽNO VLASNIŠTVO (E-17)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14 na drugom katu, a sastoji se od : pretprostora, kupaonice, ostave, sobe s kuhinjom, sobe i loggie, ukupne površine 63,26 m2, te sporednog dijela koji se sastoji od drvarnice 14, u prizemlju, površine 1,39 m2.</w:t>
      </w:r>
    </w:p>
    <w:p w:rsidRDefault="00E406DF" w:rsidP="00E406DF" w:rsidR="00E406DF" w:rsidRPr="000865FE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256/10000 ETAŽNO VLASNIŠTVO (E-31)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  <w:r>
        <w:rPr>
          <w:lang w:eastAsia="en-US"/>
        </w:rPr>
        <w:lastRenderedPageBreak/>
        <w:t>2</w:t>
      </w:r>
    </w:p>
    <w:p w:rsidRDefault="00E406DF" w:rsidP="00E406DF" w:rsidR="00E406DF">
      <w:pPr>
        <w:jc w:val="right"/>
      </w:pPr>
      <w:r>
        <w:t>13 St-190/15-2</w:t>
      </w:r>
      <w:r w:rsidR="00D20FCE">
        <w:t>6</w:t>
      </w: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28 nalazi se na četvrtom katu, a sastoji se od: predprostora, kupaonice, ostave, sobe s kuhinjom, sobe i loggie, ukupne površine 63,26 m2, te sporednog dijela koji se sastoji od drvarnice 28, na međukatu, površine 2,87 m2.</w:t>
      </w:r>
    </w:p>
    <w:p w:rsidRDefault="00E406DF" w:rsidP="00E406DF" w:rsidR="00E406DF" w:rsidRPr="000865FE">
      <w:pPr>
        <w:jc w:val="both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30 nalazi se na petom katu, a sastoji se od: predprostora, kupaonice, ostave, sobe s kuhinjom, sobe i loggie, ukupne površine 60,74 m2, te sporednog dijela koji se sastoji od drvarnice 30,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266/10000 ETAŽNO VLASNIŠTVO (E-34)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31 nalazi se na petom katu, a sastoji se od: predprostora, kupaonice, ostave, sobe s kuhinjom, sobe i loggie, ukupne površine 65,97 m2, te sporednog dijela koji se sastoji od drvarnice 31,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247/10000 ETAŽNO VLASNIŠTVO (E-37)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34 nalazi se na petom katu, a sastoji se od: predprostora, kupaonice, ostave, sobe s kuhinjom, sobe i loggie, ukupne površine 61,17 m2, te sporednog dijela koji se sastoji od drvarnice 34,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256/10000 ETAŽNO VLASNIŠTVO (E-38)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35 nalazi se na petom katu, a sastoji se od: predprostora, kupaonice, ostave, sobe s kuhinjom, sobe i loggie, ukupne površine 63,26 m2, te sporednog dijela koji se sastoji od drvarnice 35,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1, površine 14,82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  <w:r>
        <w:rPr>
          <w:lang w:eastAsia="en-US"/>
        </w:rPr>
        <w:lastRenderedPageBreak/>
        <w:t>3</w:t>
      </w:r>
    </w:p>
    <w:p w:rsidRDefault="00E406DF" w:rsidP="00E406DF" w:rsidR="00E406DF">
      <w:pPr>
        <w:jc w:val="right"/>
      </w:pPr>
      <w:r>
        <w:t>13 St-190/15-2</w:t>
      </w:r>
      <w:r w:rsidR="00D20FCE">
        <w:t>6</w:t>
      </w: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3, površine 12,00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4, površine 16,98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5,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6, površine 20,50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7,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8, površine 12,00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9,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pStyle w:val="Odlomakpopisa"/>
        <w:ind w:left="1425"/>
        <w:jc w:val="center"/>
      </w:pPr>
      <w:r>
        <w:lastRenderedPageBreak/>
        <w:t>4</w:t>
      </w:r>
    </w:p>
    <w:p w:rsidRDefault="00E406DF" w:rsidP="00E406DF" w:rsidR="00E406DF">
      <w:pPr>
        <w:jc w:val="right"/>
      </w:pPr>
      <w:r>
        <w:t>13 St-190/15-2</w:t>
      </w:r>
      <w:r w:rsidR="00D20FCE">
        <w:t>6</w:t>
      </w: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10, površine 19,80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11,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13,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15, površine 12,72 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16,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17,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18, površine 11,66 m2.</w:t>
      </w:r>
    </w:p>
    <w:p w:rsidRDefault="00E406DF" w:rsidP="00E406DF" w:rsidR="00E406DF">
      <w:pPr>
        <w:ind w:left="1065"/>
        <w:jc w:val="both"/>
        <w:rPr>
          <w:lang w:eastAsia="en-US"/>
        </w:rPr>
      </w:pPr>
    </w:p>
    <w:p w:rsidRDefault="00E406DF" w:rsidP="00E406DF" w:rsidR="00E406DF">
      <w:pPr>
        <w:ind w:left="1065"/>
        <w:jc w:val="center"/>
        <w:rPr>
          <w:lang w:eastAsia="en-US"/>
        </w:rPr>
      </w:pPr>
      <w:r>
        <w:rPr>
          <w:lang w:eastAsia="en-US"/>
        </w:rPr>
        <w:lastRenderedPageBreak/>
        <w:t>5</w:t>
      </w:r>
    </w:p>
    <w:p w:rsidRDefault="00E406DF" w:rsidP="00E406DF" w:rsidR="00E406DF">
      <w:pPr>
        <w:jc w:val="right"/>
      </w:pPr>
      <w:r>
        <w:t>13 St-190/15-2</w:t>
      </w:r>
      <w:r w:rsidR="00D20FCE">
        <w:t>6</w:t>
      </w:r>
    </w:p>
    <w:p w:rsidRDefault="00E406DF" w:rsidP="00E406DF" w:rsidR="00E406DF">
      <w:pPr>
        <w:ind w:left="1065"/>
        <w:jc w:val="center"/>
        <w:rPr>
          <w:lang w:eastAsia="en-US"/>
        </w:rPr>
      </w:pPr>
    </w:p>
    <w:p w:rsidRDefault="00E406DF" w:rsidP="00E406DF" w:rsidR="00E406DF">
      <w:pPr>
        <w:ind w:left="1065"/>
        <w:jc w:val="center"/>
        <w:rPr>
          <w:lang w:eastAsia="en-US"/>
        </w:rPr>
      </w:pPr>
    </w:p>
    <w:p w:rsidRDefault="00E406DF" w:rsidP="00E406DF" w:rsidR="00E406DF">
      <w:pPr>
        <w:ind w:left="1065"/>
        <w:jc w:val="center"/>
        <w:rPr>
          <w:lang w:eastAsia="en-US"/>
        </w:rPr>
      </w:pPr>
    </w:p>
    <w:p w:rsidRDefault="00653A61" w:rsidP="00E406DF" w:rsidR="00653A61">
      <w:pPr>
        <w:ind w:left="1065"/>
        <w:jc w:val="center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19,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20, površine 10,56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21,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23,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24,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68/10000 ETAŽNO VLASNIŠTVO (E-63)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25, površine 16,98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E406DF" w:rsidP="00E406DF" w:rsidR="00E406DF">
      <w:pPr>
        <w:jc w:val="both"/>
        <w:rPr>
          <w:color w:val="000000"/>
        </w:rPr>
      </w:pPr>
    </w:p>
    <w:p w:rsidRDefault="00B1316B" w:rsidP="00B1316B" w:rsidR="00B1316B">
      <w:pPr>
        <w:pStyle w:val="Odlomakpopisa"/>
        <w:jc w:val="center"/>
      </w:pPr>
    </w:p>
    <w:p w:rsidRDefault="00653A61" w:rsidP="00B1316B" w:rsidR="00B1316B">
      <w:pPr>
        <w:pStyle w:val="Odlomakpopisa"/>
        <w:jc w:val="center"/>
      </w:pPr>
      <w:r>
        <w:lastRenderedPageBreak/>
        <w:t>6</w:t>
      </w:r>
    </w:p>
    <w:p w:rsidRDefault="00653A61" w:rsidP="00653A61" w:rsidR="00653A61">
      <w:pPr>
        <w:jc w:val="right"/>
      </w:pPr>
      <w:r>
        <w:t>13 St-190/15-2</w:t>
      </w:r>
      <w:r w:rsidR="00D20FCE">
        <w:t>6</w:t>
      </w:r>
    </w:p>
    <w:p w:rsidRDefault="00653A61" w:rsidP="00B1316B" w:rsidR="00653A61">
      <w:pPr>
        <w:pStyle w:val="Odlomakpopisa"/>
        <w:jc w:val="center"/>
      </w:pPr>
    </w:p>
    <w:p w:rsidRDefault="00D92059" w:rsidP="0014294C" w:rsidR="00D92059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3B65B0">
        <w:t>467.895,88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2.)   </w:t>
      </w:r>
      <w:r w:rsidR="003B65B0">
        <w:t>275.030,00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3.)   </w:t>
      </w:r>
      <w:r w:rsidR="003B65B0">
        <w:t>346.460,60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4.)   </w:t>
      </w:r>
      <w:r w:rsidR="003B65B0">
        <w:t>346.460,60</w:t>
      </w:r>
      <w:r>
        <w:t xml:space="preserve"> </w:t>
      </w:r>
      <w:r w:rsidR="00427E8F">
        <w:t>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5.)   </w:t>
      </w:r>
      <w:r w:rsidR="003B65B0">
        <w:t>362.315,62</w:t>
      </w:r>
      <w:r w:rsidR="00427E8F"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6.)   </w:t>
      </w:r>
      <w:r w:rsidR="003B65B0">
        <w:t>365.899,20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 </w:t>
      </w:r>
      <w:r w:rsidR="003B65B0">
        <w:t>327.510,00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 </w:t>
      </w:r>
      <w:r w:rsidR="003B65B0">
        <w:t>342.694,73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 </w:t>
      </w:r>
      <w:r w:rsidR="003B65B0">
        <w:t xml:space="preserve">21.068,94 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10.) </w:t>
      </w:r>
      <w:r w:rsidR="003B65B0">
        <w:t xml:space="preserve">17.078,04 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3B65B0">
        <w:t xml:space="preserve">17.078,04 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3B65B0">
        <w:t xml:space="preserve">24.148,70  </w:t>
      </w:r>
      <w:r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7F01F9">
        <w:t xml:space="preserve"> 17.078,04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9C3EB3">
        <w:t>29.146,12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15.)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16.)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17.)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18.)</w:t>
      </w:r>
      <w:r w:rsidR="009C3EB3">
        <w:t xml:space="preserve"> 23.273,97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19.)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20.)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21.)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22.)</w:t>
      </w:r>
      <w:r w:rsidR="009C3EB3">
        <w:t xml:space="preserve"> 18.064,47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23.)</w:t>
      </w:r>
      <w:r w:rsidR="009C3EB3">
        <w:t xml:space="preserve"> 16.568,50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24.)</w:t>
      </w:r>
      <w:r w:rsidR="009C3EB3">
        <w:t xml:space="preserve"> 16.568,50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25.)</w:t>
      </w:r>
      <w:r w:rsidR="009C3EB3" w:rsidRPr="009C3EB3">
        <w:t xml:space="preserve"> </w:t>
      </w:r>
      <w:r w:rsidR="009C3EB3">
        <w:t>16.568,50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26.)</w:t>
      </w:r>
      <w:r w:rsidR="009C3EB3">
        <w:t xml:space="preserve"> 15.022,35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27.)</w:t>
      </w:r>
      <w:r w:rsidR="009C3EB3">
        <w:t xml:space="preserve"> 15.022,35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28.)</w:t>
      </w:r>
      <w:r w:rsidR="009C3EB3">
        <w:t xml:space="preserve"> 15.022,35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29.)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30.)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31.)</w:t>
      </w:r>
      <w:r w:rsidR="009C3EB3" w:rsidRPr="009C3EB3">
        <w:t xml:space="preserve"> </w:t>
      </w:r>
      <w:r w:rsidR="009C3EB3">
        <w:t>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32.)</w:t>
      </w:r>
      <w:r w:rsidR="009C3EB3">
        <w:t xml:space="preserve"> 24.111,06 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D20FCE">
        <w:t>druga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D20FCE">
        <w:rPr>
          <w:b/>
        </w:rPr>
        <w:t xml:space="preserve">11. listopada </w:t>
      </w:r>
      <w:r w:rsidR="007F01F9">
        <w:rPr>
          <w:b/>
        </w:rPr>
        <w:t xml:space="preserve">2016.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D20FCE">
        <w:rPr>
          <w:b/>
        </w:rPr>
        <w:t>11</w:t>
      </w:r>
      <w:r w:rsidR="00427E8F">
        <w:rPr>
          <w:b/>
        </w:rPr>
        <w:t>,</w:t>
      </w:r>
      <w:r w:rsidR="00CD78ED">
        <w:rPr>
          <w:b/>
        </w:rPr>
        <w:t>3</w:t>
      </w:r>
      <w:r w:rsidR="00427E8F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se pojedinačno, na </w:t>
      </w:r>
      <w:r w:rsidR="00D20FCE">
        <w:t>drug</w:t>
      </w:r>
      <w:r w:rsidR="00427E8F">
        <w:t xml:space="preserve">om 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F70830">
        <w:t xml:space="preserve"> (drugom</w:t>
      </w:r>
      <w:r w:rsidR="00DE6804">
        <w:t xml:space="preserve"> ročištu za javnu dražbu).</w:t>
      </w:r>
    </w:p>
    <w:p w:rsidRDefault="00653A61" w:rsidP="00653A61" w:rsidR="00653A61">
      <w:pPr>
        <w:ind w:left="1620"/>
        <w:jc w:val="center"/>
      </w:pPr>
      <w:r>
        <w:lastRenderedPageBreak/>
        <w:t>7</w:t>
      </w:r>
    </w:p>
    <w:p w:rsidRDefault="00653A61" w:rsidP="00653A61" w:rsidR="00653A61">
      <w:pPr>
        <w:jc w:val="right"/>
      </w:pPr>
      <w:r>
        <w:t>13 St-190/15-2</w:t>
      </w:r>
      <w:r w:rsidR="00D20FCE">
        <w:t>6</w:t>
      </w:r>
    </w:p>
    <w:p w:rsidRDefault="00653A61" w:rsidP="00653A61" w:rsidR="00653A61">
      <w:pPr>
        <w:ind w:left="1620"/>
        <w:jc w:val="center"/>
      </w:pPr>
    </w:p>
    <w:p w:rsidRDefault="00653A61" w:rsidP="00653A61" w:rsidR="00653A61">
      <w:pPr>
        <w:ind w:left="1620"/>
        <w:jc w:val="center"/>
      </w:pP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D78ED">
        <w:t>90-2015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B1316B" w:rsidP="009A72E3" w:rsidR="00B1316B" w:rsidRPr="00DE6804">
      <w:pPr>
        <w:ind w:left="1788"/>
        <w:jc w:val="both"/>
        <w:rPr>
          <w:sz w:val="20"/>
          <w:szCs w:val="20"/>
        </w:rPr>
      </w:pPr>
    </w:p>
    <w:p w:rsidRDefault="00653A61" w:rsidP="00653A61" w:rsidR="00D93AB6">
      <w:pPr>
        <w:jc w:val="center"/>
      </w:pPr>
      <w:r>
        <w:t>8</w:t>
      </w:r>
    </w:p>
    <w:p w:rsidRDefault="00653A61" w:rsidP="00653A61" w:rsidR="00653A61">
      <w:pPr>
        <w:jc w:val="right"/>
      </w:pPr>
      <w:r>
        <w:t>13 St-190/15-2</w:t>
      </w:r>
      <w:r w:rsidR="00D20FCE">
        <w:t>6</w:t>
      </w:r>
    </w:p>
    <w:p w:rsidRDefault="00653A61" w:rsidP="00653A61" w:rsidR="00653A61">
      <w:pPr>
        <w:jc w:val="center"/>
      </w:pPr>
    </w:p>
    <w:p w:rsidRDefault="00653A61" w:rsidP="00653A61" w:rsidR="00653A61">
      <w:pPr>
        <w:jc w:val="center"/>
      </w:pP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E766BC">
        <w:rPr>
          <w:bCs/>
        </w:rPr>
        <w:t>90/15-10 od 26. studenog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E766BC">
        <w:t>TIMONT d.o.o. za građevinsko – instalaterske radove, u stečaju, Osijek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F70830">
        <w:t xml:space="preserve">12. rujan </w:t>
      </w:r>
      <w:r w:rsidR="00E766BC">
        <w:t xml:space="preserve"> 2016.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Sberbank d.d. Zagreb, Varšavska 9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vjerovnik RH MF Porezna uprava Područni ured Slavonija i Baranja po ŽDO Osijek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DA07AF" w:rsidP="009D3234" w:rsidR="00653A61" w:rsidRPr="00B52D2C">
      <w:pPr>
        <w:pStyle w:val="Tijeloteksta"/>
        <w:numPr>
          <w:ilvl w:val="0"/>
          <w:numId w:val="16"/>
        </w:numPr>
        <w:jc w:val="left"/>
      </w:pPr>
      <w:r>
        <w:t>roč. 11/10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0505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0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0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22.07.</izvorni_sadrzaj>
    <derivirana_varijabla naziv="DomainObject.Predmet.PrimjedbaSuca_1">roč. 22.07.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C9B4B-059B-4E9F-8E0D-3757FAABD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2885</properties:Words>
  <properties:Characters>14699</properties:Characters>
  <properties:Lines>418</properties:Lines>
  <properties:Paragraphs>160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17696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2016-09-01T07:04:00Z</dcterms:created>
  <dc:creator>Korisnik</dc:creator>
  <cp:lastModifiedBy>Maja Kocijan</cp:lastModifiedBy>
  <cp:lastPrinted>2016-09-01T07:04:00Z</cp:lastPrinted>
  <dcterms:modified xmlns:xsi="http://www.w3.org/2001/XMLSchema-instance" xsi:type="dcterms:W3CDTF">2016-09-01T08:01:00Z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