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bad6" w14:paraId="1a1bad6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BELLEN d.o.o. "u likvidaciji", OIB: 92032150650, Makarska, Primorska 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BELLEN d.o.o. "u likvidaciji", OIB: 92032150650, Makarska, Primorska 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 w:rsidRPr="00B355CF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1.2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16.771,14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B355CF" w:rsidR="00B355C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B355CF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 spisa)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na računima i novčanim sredstvima na dan izdavanja potvrde ima evidentirano 0 dana neprekidne blokade. </w:t>
      </w:r>
      <w:r w:rsidR="00B355CF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55CF" w:rsidP="00B355CF" w:rsidR="00B355C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B355CF" w:rsidP="00B355CF" w:rsidR="00B355CF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B355CF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56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listopada </w:t>
      </w:r>
      <w:r w:rsidR="00B355CF">
        <w:rPr>
          <w:rFonts w:cs="Times New Roman"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882268" w:rsidRPr="00882268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B355CF">
          <w:rPr>
            <w:rFonts w:hAnsi="Times New Roman" w:ascii="Times New Roman"/>
            <w:sz w:val="24"/>
            <w:szCs w:val="24"/>
            <w:lang w:val="hr-HR"/>
          </w:rPr>
          <w:t>1</w:t>
        </w:r>
        <w:r w:rsidR="00BE40FE">
          <w:rPr>
            <w:rFonts w:hAnsi="Times New Roman" w:ascii="Times New Roman"/>
            <w:sz w:val="24"/>
            <w:szCs w:val="24"/>
            <w:lang w:val="hr-HR"/>
          </w:rPr>
          <w:t>585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BE40FE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882268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885645">
      <w:rPr>
        <w:rFonts w:hAnsi="Times New Roman" w:ascii="Times New Roman"/>
        <w:sz w:val="24"/>
        <w:szCs w:val="24"/>
        <w:lang w:val="hr-HR"/>
      </w:rPr>
      <w:t>1585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885645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91B1C"/>
    <w:rsid w:val="00434FCD"/>
    <w:rsid w:val="005E2A83"/>
    <w:rsid w:val="00736ADD"/>
    <w:rsid w:val="00882268"/>
    <w:rsid w:val="00885645"/>
    <w:rsid w:val="00A96238"/>
    <w:rsid w:val="00AD128E"/>
    <w:rsid w:val="00B355CF"/>
    <w:rsid w:val="00B41223"/>
    <w:rsid w:val="00BE40FE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82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82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St-1585/2015</izvorni_sadrzaj>
    <derivirana_varijabla naziv="DomainObject.Predmet.OznakaBroj_1">St-1585/2015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BELLEN društvo s ograničenom odgovornošću za trgovinu i turizam, putnička agencija "u likvidaciji"</izvorni_sadrzaj>
    <derivirana_varijabla naziv="DomainObject.Predmet.ProtustrankaFormated_1">  BELLEN društvo s ograničenom odgovornošću za trgovinu i turizam, putnička agencija "u likvidaciji"</derivirana_varijabla>
  </DomainObject.Predmet.ProtustrankaFormated>
  <DomainObject.Predmet.ProtustrankaFormatedOIB>
    <izvorni_sadrzaj>  BELLEN društvo s ograničenom odgovornošću za trgovinu i turizam, putnička agencija "u likvidaciji", OIB 92032150650</izvorni_sadrzaj>
    <derivirana_varijabla naziv="DomainObject.Predmet.ProtustrankaFormatedOIB_1">  BELLEN društvo s ograničenom odgovornošću za trgovinu i turizam, putnička agencija "u likvidaciji", OIB 92032150650</derivirana_varijabla>
  </DomainObject.Predmet.ProtustrankaFormatedOIB>
  <DomainObject.Predmet.ProtustrankaFormatedWithAdress>
    <izvorni_sadrzaj> BELLEN društvo s ograničenom odgovornošću za trgovinu i turizam, putnička agencija "u likvidaciji", Primorska 4, 21300 Makarska</izvorni_sadrzaj>
    <derivirana_varijabla naziv="DomainObject.Predmet.ProtustrankaFormatedWithAdress_1"> BELLEN društvo s ograničenom odgovornošću za trgovinu i turizam, putnička agencija "u likvidaciji", Primorska 4, 21300 Makarska</derivirana_varijabla>
  </DomainObject.Predmet.ProtustrankaFormatedWithAdress>
  <DomainObject.Predmet.ProtustrankaFormatedWithAdressOIB>
    <izvorni_sadrzaj> BELLEN društvo s ograničenom odgovornošću za trgovinu i turizam, putnička agencija "u likvidaciji", OIB 92032150650, Primorska 4, 21300 Makarska</izvorni_sadrzaj>
    <derivirana_varijabla naziv="DomainObject.Predmet.ProtustrankaFormatedWithAdressOIB_1"> BELLEN društvo s ograničenom odgovornošću za trgovinu i turizam, putnička agencija "u likvidaciji", OIB 92032150650, Primorska 4, 21300 Makarska</derivirana_varijabla>
  </DomainObject.Predmet.ProtustrankaFormatedWithAdressOIB>
  <DomainObject.Predmet.ProtustrankaWithAdress>
    <izvorni_sadrzaj>BELLEN društvo s ograničenom odgovornošću za trgovinu i turizam, putnička agencija "u likvidaciji" Primorska 4, 21300 Makarska</izvorni_sadrzaj>
    <derivirana_varijabla naziv="DomainObject.Predmet.ProtustrankaWithAdress_1">BELLEN društvo s ograničenom odgovornošću za trgovinu i turizam, putnička agencija "u likvidaciji" Primorska 4, 21300 Makarska</derivirana_varijabla>
  </DomainObject.Predmet.ProtustrankaWithAdress>
  <DomainObject.Predmet.ProtustrankaWithAdressOIB>
    <izvorni_sadrzaj>BELLEN društvo s ograničenom odgovornošću za trgovinu i turizam, putnička agencija "u likvidaciji", OIB 92032150650, Primorska 4, 21300 Makarska</izvorni_sadrzaj>
    <derivirana_varijabla naziv="DomainObject.Predmet.ProtustrankaWithAdressOIB_1">BELLEN društvo s ograničenom odgovornošću za trgovinu i turizam, putnička agencija "u likvidaciji", OIB 92032150650, Primorska 4, 21300 Makarska</derivirana_varijabla>
  </DomainObject.Predmet.ProtustrankaWithAdressOIB>
  <DomainObject.Predmet.ProtustrankaNazivFormated>
    <izvorni_sadrzaj>BELLEN društvo s ograničenom odgovornošću za trgovinu i turizam, putnička agencija "u likvidaciji"</izvorni_sadrzaj>
    <derivirana_varijabla naziv="DomainObject.Predmet.ProtustrankaNazivFormated_1">BELLEN društvo s ograničenom odgovornošću za trgovinu i turizam, putnička agencija "u likvidaciji"</derivirana_varijabla>
  </DomainObject.Predmet.ProtustrankaNazivFormated>
  <DomainObject.Predmet.ProtustrankaNazivFormatedOIB>
    <izvorni_sadrzaj>BELLEN društvo s ograničenom odgovornošću za trgovinu i turizam, putnička agencija "u likvidaciji", OIB 92032150650</izvorni_sadrzaj>
    <derivirana_varijabla naziv="DomainObject.Predmet.ProtustrankaNazivFormatedOIB_1">BELLEN društvo s ograničenom odgovornošću za trgovinu i turizam, putnička agencija "u likvidaciji", OIB 92032150650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16771.14</izvorni_sadrzaj>
    <derivirana_varijabla naziv="DomainObject.Predmet.TrenutnaVrijednost_1">16771.14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BELLEN društvo s ograničenom odgovornošću za trgovinu i turizam, putnička agencija "u likvidaciji"</item>
    </izvorni_sadrzaj>
    <derivirana_varijabla naziv="DomainObject.Predmet.ProtuStrankaListFormated_1">
      <item>BELLEN društvo s ograničenom odgovornošću za trgovinu i turizam, putnička agencija "u likvidaciji"</item>
    </derivirana_varijabla>
  </DomainObject.Predmet.ProtuStrankaListFormated>
  <DomainObject.Predmet.ProtuStrankaListFormatedOIB>
    <izvorni_sadrzaj>
      <item>BELLEN društvo s ograničenom odgovornošću za trgovinu i turizam, putnička agencija "u likvidaciji", OIB 92032150650</item>
    </izvorni_sadrzaj>
    <derivirana_varijabla naziv="DomainObject.Predmet.ProtuStrankaListFormatedOIB_1">
      <item>BELLEN društvo s ograničenom odgovornošću za trgovinu i turizam, putnička agencija "u likvidaciji", OIB 92032150650</item>
    </derivirana_varijabla>
  </DomainObject.Predmet.ProtuStrankaListFormatedOIB>
  <DomainObject.Predmet.ProtuStrankaListFormatedWithAdress>
    <izvorni_sadrzaj>
      <item>BELLEN društvo s ograničenom odgovornošću za trgovinu i turizam, putnička agencija "u likvidaciji", Primorska 4, 21300 Makarska</item>
    </izvorni_sadrzaj>
    <derivirana_varijabla naziv="DomainObject.Predmet.ProtuStrankaListFormatedWithAdress_1">
      <item>BELLEN društvo s ograničenom odgovornošću za trgovinu i turizam, putnička agencija "u likvidaciji", Primorska 4, 21300 Makarska</item>
    </derivirana_varijabla>
  </DomainObject.Predmet.ProtuStrankaListFormatedWithAdress>
  <DomainObject.Predmet.ProtuStrankaListFormatedWithAdressOIB>
    <izvorni_sadrzaj>
      <item>BELLEN društvo s ograničenom odgovornošću za trgovinu i turizam, putnička agencija "u likvidaciji", OIB 92032150650, Primorska 4, 21300 Makarska</item>
    </izvorni_sadrzaj>
    <derivirana_varijabla naziv="DomainObject.Predmet.ProtuStrankaListFormatedWithAdressOIB_1">
      <item>BELLEN društvo s ograničenom odgovornošću za trgovinu i turizam, putnička agencija "u likvidaciji", OIB 92032150650, Primorska 4, 21300 Makarska</item>
    </derivirana_varijabla>
  </DomainObject.Predmet.ProtuStrankaListFormatedWithAdressOIB>
  <DomainObject.Predmet.ProtuStrankaListNazivFormated>
    <izvorni_sadrzaj>
      <item>BELLEN društvo s ograničenom odgovornošću za trgovinu i turizam, putnička agencija "u likvidaciji"</item>
    </izvorni_sadrzaj>
    <derivirana_varijabla naziv="DomainObject.Predmet.ProtuStrankaListNazivFormated_1">
      <item>BELLEN društvo s ograničenom odgovornošću za trgovinu i turizam, putnička agencija "u likvidaciji"</item>
    </derivirana_varijabla>
  </DomainObject.Predmet.ProtuStrankaListNazivFormated>
  <DomainObject.Predmet.ProtuStrankaListNazivFormatedOIB>
    <izvorni_sadrzaj>
      <item>BELLEN društvo s ograničenom odgovornošću za trgovinu i turizam, putnička agencija "u likvidaciji", OIB 92032150650</item>
    </izvorni_sadrzaj>
    <derivirana_varijabla naziv="DomainObject.Predmet.ProtuStrankaListNazivFormatedOIB_1">
      <item>BELLEN društvo s ograničenom odgovornošću za trgovinu i turizam, putnička agencija "u likvidaciji", OIB 92032150650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BELLEN društvo s ograničenom odgovornošću za trgovinu i turizam, putnička agencija "u likvidaciji"</izvorni_sadrzaj>
    <derivirana_varijabla naziv="DomainObject.Predmet.ProtustrankaIDrugi_1">BELLEN društvo s ograničenom odgovornošću za trgovinu i turizam, putnička agencija "u likvidaciji"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BELLEN društvo s ograničenom odgovornošću za trgovinu i turizam, putnička agencija "u likvidaciji", OIB 92032150650, Primorska 4, 21300 Makarska</izvorni_sadrzaj>
    <derivirana_varijabla naziv="DomainObject.Predmet.ProtustrankaIDrugiAdressOIB_1">BELLEN društvo s ograničenom odgovornošću za trgovinu i turizam, putnička agencija "u likvidaciji", OIB 92032150650, Primorska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BELLEN društvo s ograničenom odgovornošću za trgovinu i turizam, putnička agencija "u likvidaciji"</item>
      <item>FINANCIJSKA AGENCIJA RC SPLIT</item>
    </izvorni_sadrzaj>
    <derivirana_varijabla naziv="DomainObject.Predmet.SudioniciListNaziv_1">
      <item>BELLEN društvo s ograničenom odgovornošću za trgovinu i turizam, putnička agencija "u likvidaciji"</item>
      <item>FINANCIJSKA AGENCIJA RC SPLIT</item>
    </derivirana_varijabla>
  </DomainObject.Predmet.SudioniciListNaziv>
  <DomainObject.Predmet.SudioniciListAdressOIB>
    <izvorni_sadrzaj>
      <item>BELLEN društvo s ograničenom odgovornošću za trgovinu i turizam, putnička agencija "u likvidaciji", OIB 92032150650, Primorska 4,21300 Makarska</item>
      <item>FINANCIJSKA AGENCIJA RC SPLIT, OIB 85821130368, Mažuranićevo šetalište 24b,21000 Split</item>
    </izvorni_sadrzaj>
    <derivirana_varijabla naziv="DomainObject.Predmet.SudioniciListAdressOIB_1">
      <item>BELLEN društvo s ograničenom odgovornošću za trgovinu i turizam, putnička agencija "u likvidaciji", OIB 92032150650, Primorska 4,21300 Makarska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92032150650</item>
      <item>, OIB 85821130368</item>
    </izvorni_sadrzaj>
    <derivirana_varijabla naziv="DomainObject.Predmet.SudioniciListNazivOIB_1">
      <item>, OIB 92032150650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2217</properties:Characters>
  <properties:Lines>73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2016-10-27T06:22:00Z</cp:lastPrinted>
  <dcterms:modified xmlns:xsi="http://www.w3.org/2001/XMLSchema-instance" xsi:type="dcterms:W3CDTF">2016-10-27T06:31:00Z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