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9a8a" w14:paraId="ff49a8a" w:rsidRDefault="009D266B" w:rsidP="009D266B" w:rsidR="009D266B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D266B" w:rsidP="009D266B" w:rsidR="009D266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D266B" w:rsidP="009D266B" w:rsidR="009D266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D266B" w:rsidP="009D266B" w:rsidR="009D266B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/II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D266B" w:rsidP="009D266B" w:rsidR="009D266B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</w:p>
    <w:p w:rsidRDefault="009D266B" w:rsidP="009D266B" w:rsidR="009D266B">
      <w:pPr>
        <w:pStyle w:val="Zaglavlje"/>
        <w:spacing w:after="0"/>
      </w:pPr>
    </w:p>
    <w:p w:rsidRDefault="009D266B" w:rsidP="009D266B" w:rsidR="009D266B">
      <w:pPr>
        <w:pStyle w:val="Zaglavlje"/>
        <w:spacing w:after="0"/>
        <w:jc w:val="center"/>
      </w:pPr>
      <w:r>
        <w:t>R E P U B L I K A    H R V A T S K A</w:t>
      </w:r>
    </w:p>
    <w:p w:rsidRDefault="009D266B" w:rsidP="009D266B" w:rsidR="009D266B">
      <w:pPr>
        <w:pStyle w:val="Zaglavlje"/>
        <w:spacing w:after="0"/>
        <w:jc w:val="center"/>
      </w:pPr>
    </w:p>
    <w:p w:rsidRDefault="009D266B" w:rsidP="009D266B" w:rsidR="009D266B">
      <w:pPr>
        <w:pStyle w:val="Zaglavlje"/>
        <w:spacing w:after="0"/>
        <w:jc w:val="center"/>
      </w:pPr>
      <w:r>
        <w:t>R J E Š E N J E</w:t>
      </w:r>
    </w:p>
    <w:p w:rsidRDefault="009D266B" w:rsidP="009D266B" w:rsidR="009D266B">
      <w:pPr>
        <w:pStyle w:val="Zaglavlje"/>
        <w:spacing w:after="0"/>
      </w:pPr>
    </w:p>
    <w:p w:rsidRDefault="009D266B" w:rsidP="009D266B" w:rsidR="009D266B">
      <w:pPr>
        <w:pStyle w:val="Zaglavlje"/>
        <w:spacing w:after="0"/>
      </w:pPr>
    </w:p>
    <w:p w:rsidRDefault="009D266B" w:rsidP="009D266B" w:rsidR="009D266B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</w:t>
      </w:r>
      <w:r w:rsidR="00CF6180">
        <w:t xml:space="preserve"> Republike Hrvatske, Ministarstva financija - Porezne uprave, Područnog ureda sjeverna Hrvatska, kojeg zastupa Županijsko državno odvjetništvo u Varaždinu</w:t>
      </w:r>
      <w:r>
        <w:t>,  za otvaranje stečajnog postupka nad dužnikom</w:t>
      </w:r>
      <w:r w:rsidR="00CF6180">
        <w:t xml:space="preserve"> NACIONALNA MREŽA d.o.o., Varaždin, Šetalište Franje Tuđmana 1, OIB: 44522000873, dana 10. svibnja 2017</w:t>
      </w:r>
      <w:r>
        <w:t>. godine</w:t>
      </w:r>
      <w:r w:rsidR="00CF6180">
        <w:t>,</w:t>
      </w:r>
    </w:p>
    <w:p w:rsidRDefault="009D266B" w:rsidP="009D266B" w:rsidR="009D266B">
      <w:pPr>
        <w:spacing w:after="0"/>
      </w:pPr>
    </w:p>
    <w:p w:rsidRDefault="009D266B" w:rsidP="009D266B" w:rsidR="009D266B">
      <w:pPr>
        <w:spacing w:after="0"/>
        <w:jc w:val="center"/>
      </w:pPr>
      <w:r>
        <w:t>r i j e š i o  j e</w:t>
      </w:r>
    </w:p>
    <w:p w:rsidRDefault="00CF6180" w:rsidP="009D266B" w:rsidR="00CF6180">
      <w:pPr>
        <w:spacing w:after="0"/>
        <w:jc w:val="center"/>
      </w:pPr>
    </w:p>
    <w:p w:rsidRDefault="009D266B" w:rsidP="009D266B" w:rsidR="009D266B">
      <w:pPr>
        <w:spacing w:after="0"/>
        <w:jc w:val="both"/>
      </w:pPr>
    </w:p>
    <w:p w:rsidRDefault="009D266B" w:rsidP="009D266B" w:rsidR="009D266B">
      <w:pPr>
        <w:spacing w:after="0"/>
        <w:jc w:val="both"/>
      </w:pPr>
      <w:r>
        <w:tab/>
        <w:t xml:space="preserve">I. Pokreće se prethodni postupak radi utvrđivanja uvjeta za otvaranje stečajnog postupka nad dužnikom </w:t>
      </w:r>
      <w:r w:rsidR="00CF6180">
        <w:t>NACIONALNA MREŽA d.o.o., Varaždin, Šetalište Franje Tuđmana 1, OIB: 44522000873</w:t>
      </w:r>
      <w:r>
        <w:t>.</w:t>
      </w:r>
    </w:p>
    <w:p w:rsidRDefault="009D266B" w:rsidP="009D266B" w:rsidR="009D266B">
      <w:pPr>
        <w:spacing w:after="0"/>
        <w:jc w:val="both"/>
      </w:pPr>
    </w:p>
    <w:p w:rsidRDefault="009D266B" w:rsidP="009D266B" w:rsidR="009D266B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D266B" w:rsidP="009D266B" w:rsidR="009D266B">
      <w:pPr>
        <w:spacing w:after="0"/>
        <w:jc w:val="both"/>
        <w:rPr>
          <w:color w:val="FF0000"/>
        </w:rPr>
      </w:pPr>
    </w:p>
    <w:p w:rsidRDefault="00CF6180" w:rsidP="009D266B" w:rsidR="009D266B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2. lipnja 2017. u 09,3</w:t>
      </w:r>
      <w:r w:rsidR="009D266B">
        <w:rPr>
          <w:b/>
          <w:u w:val="single"/>
        </w:rPr>
        <w:t>0 sati</w:t>
      </w:r>
    </w:p>
    <w:p w:rsidRDefault="009D266B" w:rsidP="009D266B" w:rsidR="009D266B">
      <w:pPr>
        <w:spacing w:after="0"/>
        <w:jc w:val="center"/>
        <w:rPr>
          <w:b/>
          <w:color w:themeColor="text1" w:val="000000"/>
          <w:u w:val="single"/>
        </w:rPr>
      </w:pPr>
    </w:p>
    <w:p w:rsidRDefault="009D266B" w:rsidP="009D266B" w:rsidR="009D266B">
      <w:pPr>
        <w:spacing w:after="0"/>
        <w:jc w:val="center"/>
        <w:rPr>
          <w:b/>
          <w:color w:val="FF0000"/>
          <w:u w:val="single"/>
        </w:rPr>
      </w:pPr>
    </w:p>
    <w:p w:rsidRDefault="009D266B" w:rsidP="009D266B" w:rsidR="009D266B">
      <w:pPr>
        <w:spacing w:after="0"/>
        <w:jc w:val="both"/>
      </w:pPr>
      <w:r>
        <w:t>kod Trgovačkog suda u Varaždi</w:t>
      </w:r>
      <w:r w:rsidR="00CF6180">
        <w:t>nu, Braće Radić 2, soba broj 223</w:t>
      </w:r>
      <w:r>
        <w:t>/II kat, a na koje se dostavom ovoga rješenja pozivaju:</w:t>
      </w:r>
    </w:p>
    <w:p w:rsidRDefault="009D266B" w:rsidP="009D266B" w:rsidR="009D266B">
      <w:pPr>
        <w:spacing w:after="0"/>
        <w:jc w:val="both"/>
      </w:pPr>
    </w:p>
    <w:p w:rsidRDefault="009D266B" w:rsidP="009D266B" w:rsidR="009D266B">
      <w:pPr>
        <w:spacing w:after="0"/>
        <w:jc w:val="both"/>
      </w:pPr>
      <w:r>
        <w:t xml:space="preserve">- direktor dužnika </w:t>
      </w:r>
      <w:r w:rsidR="00CF6180">
        <w:t>Robert Veseljak, Antuna Branka Šimića 1, 42000 Varaždin</w:t>
      </w:r>
    </w:p>
    <w:p w:rsidRDefault="009D266B" w:rsidP="009D266B" w:rsidR="009D266B">
      <w:pPr>
        <w:spacing w:after="0"/>
        <w:jc w:val="both"/>
      </w:pPr>
      <w:r>
        <w:t>- Županijsko državno odvjetništvo, Građansko-upravni odjel.</w:t>
      </w:r>
    </w:p>
    <w:p w:rsidRDefault="009D266B" w:rsidP="009D266B" w:rsidR="009D266B">
      <w:pPr>
        <w:spacing w:after="0"/>
        <w:jc w:val="both"/>
      </w:pPr>
    </w:p>
    <w:p w:rsidRDefault="009D266B" w:rsidP="009D266B" w:rsidR="009D266B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9D266B" w:rsidP="009D266B" w:rsidR="009D266B">
      <w:pPr>
        <w:spacing w:after="0"/>
        <w:jc w:val="both"/>
      </w:pPr>
    </w:p>
    <w:p w:rsidRDefault="009D266B" w:rsidP="009D266B" w:rsidR="009D266B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D266B" w:rsidP="009D266B" w:rsidR="009D266B">
      <w:pPr>
        <w:spacing w:after="0"/>
        <w:jc w:val="center"/>
      </w:pPr>
    </w:p>
    <w:p w:rsidRDefault="009D266B" w:rsidP="009D266B" w:rsidR="009D266B">
      <w:pPr>
        <w:spacing w:after="0"/>
        <w:jc w:val="center"/>
      </w:pPr>
      <w:r>
        <w:lastRenderedPageBreak/>
        <w:t>Obrazloženje</w:t>
      </w:r>
    </w:p>
    <w:p w:rsidRDefault="009D266B" w:rsidP="009D266B" w:rsidR="009D266B">
      <w:pPr>
        <w:spacing w:after="0"/>
        <w:jc w:val="both"/>
      </w:pPr>
    </w:p>
    <w:p w:rsidRDefault="00CF6180" w:rsidP="009D266B" w:rsidR="009D266B">
      <w:pPr>
        <w:spacing w:after="0"/>
        <w:jc w:val="both"/>
      </w:pPr>
      <w:r>
        <w:tab/>
        <w:t>Financijska agencija je dana 20. siječnja 2017</w:t>
      </w:r>
      <w:r w:rsidR="009D266B">
        <w:t xml:space="preserve">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9D266B">
        <w:t>prokazni</w:t>
      </w:r>
      <w:proofErr w:type="spellEnd"/>
      <w:r w:rsidR="009D266B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9D266B" w:rsidP="009D266B" w:rsidR="009D266B">
      <w:pPr>
        <w:spacing w:after="0"/>
        <w:jc w:val="both"/>
      </w:pPr>
    </w:p>
    <w:p w:rsidRDefault="009D266B" w:rsidP="009D266B" w:rsidR="009D266B">
      <w:pPr>
        <w:spacing w:after="0"/>
        <w:jc w:val="both"/>
      </w:pPr>
      <w:r>
        <w:tab/>
        <w:t xml:space="preserve">Budući da je </w:t>
      </w:r>
      <w:r w:rsidR="006C47F9">
        <w:t>Republika Hrvatska, Ministarstvo financija - Porezna uprava, Područni ured</w:t>
      </w:r>
      <w:r w:rsidR="007441C5">
        <w:t xml:space="preserve"> sjeverna Hrvatska, koju</w:t>
      </w:r>
      <w:r w:rsidR="006C47F9">
        <w:t xml:space="preserve"> zastupa Županijsko državno odvjetništvo u Varaždinu,</w:t>
      </w:r>
      <w:r>
        <w:t xml:space="preserve"> u određenom roku predložila otvaranje stečajnoga postupka, sud je primjenom čl. 433. SZ-a rješenjem ovog suda poslo</w:t>
      </w:r>
      <w:r w:rsidR="006C47F9">
        <w:t>vni broj 1 St-25/17-5 od 5. travnja 2017.</w:t>
      </w:r>
      <w:r>
        <w:t xml:space="preserve"> obustavio skraćeni stečajni postupak.</w:t>
      </w:r>
    </w:p>
    <w:p w:rsidRDefault="009D266B" w:rsidP="009D266B" w:rsidR="009D266B">
      <w:pPr>
        <w:spacing w:after="0"/>
        <w:jc w:val="both"/>
      </w:pPr>
    </w:p>
    <w:p w:rsidRDefault="009D266B" w:rsidP="009D266B" w:rsidR="009D266B">
      <w:pPr>
        <w:spacing w:after="0"/>
        <w:jc w:val="both"/>
      </w:pPr>
      <w:r>
        <w:tab/>
        <w:t>Stoga je sud, primjenom čl. 433., 115. st.1., 117. st. 1. i 6., 177., 178. , 123. i 128. st. 1. SZ-a, odlučio kao u izreci.</w:t>
      </w:r>
    </w:p>
    <w:p w:rsidRDefault="009D266B" w:rsidP="009D266B" w:rsidR="009D266B">
      <w:pPr>
        <w:spacing w:after="0"/>
        <w:jc w:val="both"/>
      </w:pPr>
    </w:p>
    <w:p w:rsidRDefault="006C47F9" w:rsidP="009D266B" w:rsidR="006C47F9">
      <w:pPr>
        <w:spacing w:after="0"/>
        <w:jc w:val="both"/>
      </w:pPr>
    </w:p>
    <w:p w:rsidRDefault="006C47F9" w:rsidP="009D266B" w:rsidR="006C47F9">
      <w:pPr>
        <w:spacing w:after="0"/>
        <w:jc w:val="both"/>
      </w:pPr>
    </w:p>
    <w:p w:rsidRDefault="006C47F9" w:rsidP="009D266B" w:rsidR="009D266B">
      <w:pPr>
        <w:spacing w:after="0"/>
        <w:jc w:val="center"/>
      </w:pPr>
      <w:r>
        <w:t>U Varaždinu, 10. svibnja 2017</w:t>
      </w:r>
      <w:r w:rsidR="009D266B">
        <w:t xml:space="preserve">. </w:t>
      </w:r>
    </w:p>
    <w:p w:rsidRDefault="009D266B" w:rsidP="009D266B" w:rsidR="009D266B">
      <w:pPr>
        <w:spacing w:after="0"/>
        <w:jc w:val="both"/>
      </w:pPr>
    </w:p>
    <w:p w:rsidRDefault="006C47F9" w:rsidP="009D266B" w:rsidR="006C47F9">
      <w:pPr>
        <w:spacing w:after="0"/>
        <w:jc w:val="both"/>
      </w:pPr>
    </w:p>
    <w:p w:rsidRDefault="006C47F9" w:rsidP="009D266B" w:rsidR="006C47F9">
      <w:pPr>
        <w:spacing w:after="0"/>
        <w:jc w:val="both"/>
      </w:pPr>
    </w:p>
    <w:p w:rsidRDefault="007441C5" w:rsidP="009D266B" w:rsidR="009D26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4BCD">
        <w:t xml:space="preserve">  </w:t>
      </w:r>
      <w:r>
        <w:t xml:space="preserve"> </w:t>
      </w:r>
      <w:r w:rsidR="009D266B">
        <w:t>SUDAC</w:t>
      </w:r>
    </w:p>
    <w:p w:rsidRDefault="006C47F9" w:rsidP="009D266B" w:rsidR="006C47F9">
      <w:pPr>
        <w:spacing w:after="0"/>
        <w:jc w:val="both"/>
      </w:pPr>
    </w:p>
    <w:p w:rsidRDefault="009D266B" w:rsidP="007441C5" w:rsidR="007441C5">
      <w:pPr>
        <w:spacing w:after="0"/>
        <w:jc w:val="both"/>
      </w:pPr>
      <w:r>
        <w:tab/>
      </w:r>
      <w:r>
        <w:tab/>
      </w:r>
      <w:r w:rsidR="007441C5">
        <w:tab/>
      </w:r>
      <w:r w:rsidR="007441C5">
        <w:tab/>
      </w:r>
      <w:r w:rsidR="007441C5">
        <w:tab/>
      </w:r>
      <w:r w:rsidR="007441C5">
        <w:tab/>
      </w:r>
      <w:r w:rsidR="007441C5">
        <w:tab/>
      </w:r>
      <w:r w:rsidR="007441C5">
        <w:tab/>
      </w:r>
      <w:r w:rsidR="00966814">
        <w:t xml:space="preserve">  </w:t>
      </w:r>
      <w:r w:rsidR="006C47F9">
        <w:t xml:space="preserve"> </w:t>
      </w: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  <w:r w:rsidR="00966814">
        <w:t>, v.r.</w:t>
      </w:r>
      <w:bookmarkStart w:name="_GoBack" w:id="0"/>
      <w:bookmarkEnd w:id="0"/>
    </w:p>
    <w:p w:rsidRDefault="009D266B" w:rsidP="009D266B" w:rsidR="009D266B">
      <w:pPr>
        <w:spacing w:after="0"/>
        <w:jc w:val="both"/>
      </w:pPr>
    </w:p>
    <w:p w:rsidRDefault="009D266B" w:rsidP="009D266B" w:rsidR="009D266B">
      <w:pPr>
        <w:spacing w:after="0"/>
        <w:jc w:val="both"/>
      </w:pPr>
    </w:p>
    <w:p w:rsidRDefault="009D266B" w:rsidP="009D266B" w:rsidR="009D266B">
      <w:pPr>
        <w:spacing w:after="0"/>
        <w:jc w:val="both"/>
      </w:pPr>
    </w:p>
    <w:p w:rsidRDefault="009D266B" w:rsidP="009D266B" w:rsidR="009D266B">
      <w:pPr>
        <w:spacing w:after="0"/>
        <w:jc w:val="both"/>
      </w:pPr>
    </w:p>
    <w:p w:rsidRDefault="009D266B" w:rsidP="009D266B" w:rsidR="009D266B">
      <w:pPr>
        <w:spacing w:after="0"/>
        <w:jc w:val="both"/>
      </w:pPr>
    </w:p>
    <w:p w:rsidRDefault="006C47F9" w:rsidP="009D266B" w:rsidR="006C47F9">
      <w:pPr>
        <w:spacing w:after="0"/>
        <w:jc w:val="both"/>
      </w:pPr>
    </w:p>
    <w:p w:rsidRDefault="006C47F9" w:rsidP="009D266B" w:rsidR="009D266B">
      <w:pPr>
        <w:spacing w:after="0"/>
        <w:jc w:val="both"/>
      </w:pPr>
      <w:r>
        <w:t>UPUTA O PRAVNOM LIJEKU</w:t>
      </w:r>
      <w:r w:rsidR="009D266B">
        <w:t>:</w:t>
      </w:r>
    </w:p>
    <w:p w:rsidRDefault="009D266B" w:rsidP="009D266B" w:rsidR="009D266B">
      <w:pPr>
        <w:spacing w:after="0"/>
        <w:jc w:val="both"/>
      </w:pPr>
      <w:r>
        <w:t>Protiv ovoga rješenja posebna žalba nije dopuštena (čl. 115. st. 1. SZ-a).</w:t>
      </w:r>
    </w:p>
    <w:p w:rsidRDefault="009D266B" w:rsidP="009D266B" w:rsidR="009D266B">
      <w:pPr>
        <w:spacing w:after="0"/>
        <w:jc w:val="both"/>
      </w:pPr>
    </w:p>
    <w:p w:rsidRDefault="006C47F9" w:rsidP="009D266B" w:rsidR="006C47F9">
      <w:pPr>
        <w:spacing w:after="0"/>
        <w:jc w:val="both"/>
      </w:pPr>
    </w:p>
    <w:p w:rsidRDefault="009D266B" w:rsidP="009D266B" w:rsidR="009D266B">
      <w:pPr>
        <w:spacing w:after="0"/>
        <w:jc w:val="both"/>
      </w:pPr>
      <w:r>
        <w:t>DNA:</w:t>
      </w:r>
    </w:p>
    <w:p w:rsidRDefault="009D266B" w:rsidP="009D266B" w:rsidR="009D266B">
      <w:pPr>
        <w:spacing w:after="0"/>
        <w:jc w:val="both"/>
      </w:pPr>
      <w:r>
        <w:t xml:space="preserve">- direktor dužnika </w:t>
      </w:r>
      <w:r w:rsidR="006C47F9">
        <w:t>Robert Veseljak, Antuna Branka Šimića 1, 42000 Varaždin</w:t>
      </w:r>
    </w:p>
    <w:p w:rsidRDefault="009D266B" w:rsidP="009D266B" w:rsidR="009D266B">
      <w:pPr>
        <w:spacing w:after="0"/>
        <w:jc w:val="both"/>
      </w:pPr>
      <w:r>
        <w:t>- Županijsko državno odvjetništvo, Građansko-upravni odjel</w:t>
      </w:r>
    </w:p>
    <w:p w:rsidRDefault="009D266B" w:rsidP="009D266B" w:rsidR="009D266B">
      <w:pPr>
        <w:spacing w:after="0"/>
        <w:jc w:val="both"/>
      </w:pPr>
      <w:r>
        <w:t xml:space="preserve">- stečajna e-Oglasna ploča </w:t>
      </w:r>
    </w:p>
    <w:p w:rsidRDefault="00AB4602" w:rsidP="009D266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D0C" w:rsidP="00537B78" w:rsidR="003D2D0C">
      <w:r>
        <w:separator/>
      </w:r>
    </w:p>
  </w:endnote>
  <w:endnote w:id="0" w:type="continuationSeparator">
    <w:p w:rsidRDefault="003D2D0C" w:rsidP="00537B78" w:rsidR="003D2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D0C" w:rsidP="00537B78" w:rsidR="003D2D0C">
      <w:r>
        <w:separator/>
      </w:r>
    </w:p>
  </w:footnote>
  <w:footnote w:id="0" w:type="continuationSeparator">
    <w:p w:rsidRDefault="003D2D0C" w:rsidP="00537B78" w:rsidR="003D2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66B" w:rsidR="008333A9">
    <w:pPr>
      <w:pStyle w:val="Zaglavlje"/>
    </w:pPr>
    <w:r>
      <w:rPr>
        <w:rStyle w:val="PozadinaSvijetloCrvena"/>
        <w:shd w:fill="auto" w:color="auto" w:val="clear"/>
      </w:rPr>
      <w:t>Poslovni broj: 2 St-237/17-2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2D0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7F9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1C5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814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66B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180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66A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BCD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575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956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St-237/2017-2</izvorni_sadrzaj>
    <derivirana_varijabla naziv="DomainObject.Oznaka_1">St-237/2017-2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31.1.2017</izvorni_sadrzaj>
    <derivirana_varijabla naziv="DomainObject.Predmet.Opis_1">Prijedlog za otvaranje st. postupka 31.1.2017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NACIONALNA MREŽA društvo s ograničenom odgovornošću za marketing</izvorni_sadrzaj>
    <derivirana_varijabla naziv="DomainObject.Predmet.ProtustrankaFormated_1">  NACIONALNA MREŽA društvo s ograničenom odgovornošću za marketing</derivirana_varijabla>
  </DomainObject.Predmet.ProtustrankaFormated>
  <DomainObject.Predmet.ProtustrankaFormatedOIB>
    <izvorni_sadrzaj>  NACIONALNA MREŽA društvo s ograničenom odgovornošću za marketing, OIB 44522000873</izvorni_sadrzaj>
    <derivirana_varijabla naziv="DomainObject.Predmet.ProtustrankaFormatedOIB_1">  NACIONALNA MREŽA društvo s ograničenom odgovornošću za marketing, OIB 44522000873</derivirana_varijabla>
  </DomainObject.Predmet.ProtustrankaFormatedOIB>
  <DomainObject.Predmet.ProtustrankaFormatedWithAdress>
    <izvorni_sadrzaj> NACIONALNA MREŽA društvo s ograničenom odgovornošću za marketing, Šetalište Franje Tuđmana 1, 42000 Varaždin</izvorni_sadrzaj>
    <derivirana_varijabla naziv="DomainObject.Predmet.ProtustrankaFormatedWithAdress_1"> NACIONALNA MREŽA društvo s ograničenom odgovornošću za marketing, Šetalište Franje Tuđmana 1, 42000 Varaždin</derivirana_varijabla>
  </DomainObject.Predmet.ProtustrankaFormatedWithAdress>
  <DomainObject.Predmet.ProtustrankaFormatedWithAdressOIB>
    <izvorni_sadrzaj> NACIONALNA MREŽA društvo s ograničenom odgovornošću za marketing, OIB 44522000873, Šetalište Franje Tuđmana 1, 42000 Varaždin</izvorni_sadrzaj>
    <derivirana_varijabla naziv="DomainObject.Predmet.ProtustrankaFormatedWithAdressOIB_1"> NACIONALNA MREŽA društvo s ograničenom odgovornošću za marketing, OIB 44522000873, Šetalište Franje Tuđmana 1, 42000 Varaždin</derivirana_varijabla>
  </DomainObject.Predmet.ProtustrankaFormatedWithAdressOIB>
  <DomainObject.Predmet.ProtustrankaWithAdress>
    <izvorni_sadrzaj>NACIONALNA MREŽA društvo s ograničenom odgovornošću za marketing Šetalište Franje Tuđmana 1, 42000 Varaždin</izvorni_sadrzaj>
    <derivirana_varijabla naziv="DomainObject.Predmet.ProtustrankaWithAdress_1">NACIONALNA MREŽA društvo s ograničenom odgovornošću za marketing Šetalište Franje Tuđmana 1, 42000 Varaždin</derivirana_varijabla>
  </DomainObject.Predmet.ProtustrankaWithAdress>
  <DomainObject.Predmet.ProtustrankaWithAdressOIB>
    <izvorni_sadrzaj>NACIONALNA MREŽA društvo s ograničenom odgovornošću za marketing, OIB 44522000873, Šetalište Franje Tuđmana 1, 42000 Varaždin</izvorni_sadrzaj>
    <derivirana_varijabla naziv="DomainObject.Predmet.ProtustrankaWithAdressOIB_1">NACIONALNA MREŽA društvo s ograničenom odgovornošću za marketing, OIB 44522000873, Šetalište Franje Tuđmana 1, 42000 Varaždin</derivirana_varijabla>
  </DomainObject.Predmet.ProtustrankaWithAdressOIB>
  <DomainObject.Predmet.ProtustrankaNazivFormated>
    <izvorni_sadrzaj>NACIONALNA MREŽA društvo s ograničenom odgovornošću za marketing</izvorni_sadrzaj>
    <derivirana_varijabla naziv="DomainObject.Predmet.ProtustrankaNazivFormated_1">NACIONALNA MREŽA društvo s ograničenom odgovornošću za marketing</derivirana_varijabla>
  </DomainObject.Predmet.ProtustrankaNazivFormated>
  <DomainObject.Predmet.ProtustrankaNazivFormatedOIB>
    <izvorni_sadrzaj>NACIONALNA MREŽA društvo s ograničenom odgovornošću za marketing, OIB 44522000873</izvorni_sadrzaj>
    <derivirana_varijabla naziv="DomainObject.Predmet.ProtustrankaNazivFormatedOIB_1">NACIONALNA MREŽA društvo s ograničenom odgovornošću za marketing, OIB 44522000873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Graberje 1, 42000 Varaždin zastupanog po punomoćniku Županijsko državno odvjetništvo u Varaždinu</izvorni_sadrzaj>
    <derivirana_varijabla naziv="DomainObject.Predmet.StrankaFormatedWithAdress_1"> REPUBLIKA HRVATSKA MINISTARSTVO FINANCIJA, Graberje 1, 42000 Varaždin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Graberje 1, 42000 Varaždin zastupanog po punomoćniku Županijsko državno odvjetništvo u Varaždinu</izvorni_sadrzaj>
    <derivirana_varijabla naziv="DomainObject.Predmet.StrankaFormatedWithAdressOIB_1"> REPUBLIKA HRVATSKA MINISTARSTVO FINANCIJA, OIB 18683136487, Graberje 1, 42000 Varaždin zastupanog po punomoćniku Županijsko državno odvjetništvo u Varaždinu</derivirana_varijabla>
  </DomainObject.Predmet.StrankaFormatedWithAdressOIB>
  <DomainObject.Predmet.StrankaWithAdress>
    <izvorni_sadrzaj>REPUBLIKA HRVATSKA MINISTARSTVO FINANCIJA Graberje 1,42000 Varaždin</izvorni_sadrzaj>
    <derivirana_varijabla naziv="DomainObject.Predmet.StrankaWithAdress_1">REPUBLIKA HRVATSKA MINISTARSTVO FINANCIJA Graberje 1,42000 Varaždin</derivirana_varijabla>
  </DomainObject.Predmet.StrankaWithAdress>
  <DomainObject.Predmet.StrankaWithAdressOIB>
    <izvorni_sadrzaj>REPUBLIKA HRVATSKA MINISTARSTVO FINANCIJA, OIB 18683136487, Graberje 1,42000 Varaždin</izvorni_sadrzaj>
    <derivirana_varijabla naziv="DomainObject.Predmet.StrankaWithAdressOIB_1">REPUBLIKA HRVATSKA MINISTARSTVO FINANCIJA, OIB 18683136487, Graberje 1,42000 Varaždin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56320.89</izvorni_sadrzaj>
    <derivirana_varijabla naziv="DomainObject.Predmet.TrenutnaVrijednost_1">56320.89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Graberje 1, 42000 Varaždin zastupanog po punomoćniku Županijsko državno odvjetništvo u Varaždinu</item>
    </izvorni_sadrzaj>
    <derivirana_varijabla naziv="DomainObject.Predmet.StrankaListFormatedWithAdress_1">
      <item>REPUBLIKA HRVATSKA MINISTARSTVO FINANCIJA,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Graberje 1, 42000 Varaždin zastupanog po punomoćniku Županijsko državno odvjetništvo u Varaždinu</item>
    </izvorni_sadrzaj>
    <derivirana_varijabla naziv="DomainObject.Predmet.StrankaListFormatedWithAdressOIB_1">
      <item>REPUBLIKA HRVATSKA MINISTARSTVO FINANCIJA,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NACIONALNA MREŽA društvo s ograničenom odgovornošću za marketing</item>
    </izvorni_sadrzaj>
    <derivirana_varijabla naziv="DomainObject.Predmet.ProtuStrankaListFormated_1">
      <item>NACIONALNA MREŽA društvo s ograničenom odgovornošću za marketing</item>
    </derivirana_varijabla>
  </DomainObject.Predmet.ProtuStrankaListFormated>
  <DomainObject.Predmet.ProtuStrankaListFormatedOIB>
    <izvorni_sadrzaj>
      <item>NACIONALNA MREŽA društvo s ograničenom odgovornošću za marketing, OIB 44522000873</item>
    </izvorni_sadrzaj>
    <derivirana_varijabla naziv="DomainObject.Predmet.ProtuStrankaListFormatedOIB_1">
      <item>NACIONALNA MREŽA društvo s ograničenom odgovornošću za marketing, OIB 44522000873</item>
    </derivirana_varijabla>
  </DomainObject.Predmet.ProtuStrankaListFormatedOIB>
  <DomainObject.Predmet.ProtuStrankaListFormatedWithAdress>
    <izvorni_sadrzaj>
      <item>NACIONALNA MREŽA društvo s ograničenom odgovornošću za marketing, Šetalište Franje Tuđmana 1, 42000 Varaždin</item>
    </izvorni_sadrzaj>
    <derivirana_varijabla naziv="DomainObject.Predmet.ProtuStrankaListFormatedWithAdress_1">
      <item>NACIONALNA MREŽA društvo s ograničenom odgovornošću za marketing, Šetalište Franje Tuđmana 1, 42000 Varaždin</item>
    </derivirana_varijabla>
  </DomainObject.Predmet.ProtuStrankaListFormatedWithAdress>
  <DomainObject.Predmet.ProtuStrankaListFormatedWithAdressOIB>
    <izvorni_sadrzaj>
      <item>NACIONALNA MREŽA društvo s ograničenom odgovornošću za marketing, OIB 44522000873, Šetalište Franje Tuđmana 1, 42000 Varaždin</item>
    </izvorni_sadrzaj>
    <derivirana_varijabla naziv="DomainObject.Predmet.ProtuStrankaListFormatedWithAdressOIB_1">
      <item>NACIONALNA MREŽA društvo s ograničenom odgovornošću za marketing, OIB 44522000873, Šetalište Franje Tuđmana 1, 42000 Varaždin</item>
    </derivirana_varijabla>
  </DomainObject.Predmet.ProtuStrankaListFormatedWithAdressOIB>
  <DomainObject.Predmet.ProtuStrankaListNazivFormated>
    <izvorni_sadrzaj>
      <item>NACIONALNA MREŽA društvo s ograničenom odgovornošću za marketing</item>
    </izvorni_sadrzaj>
    <derivirana_varijabla naziv="DomainObject.Predmet.ProtuStrankaListNazivFormated_1">
      <item>NACIONALNA MREŽA društvo s ograničenom odgovornošću za marketing</item>
    </derivirana_varijabla>
  </DomainObject.Predmet.ProtuStrankaListNazivFormated>
  <DomainObject.Predmet.ProtuStrankaListNazivFormatedOIB>
    <izvorni_sadrzaj>
      <item>NACIONALNA MREŽA društvo s ograničenom odgovornošću za marketing, OIB 44522000873</item>
    </izvorni_sadrzaj>
    <derivirana_varijabla naziv="DomainObject.Predmet.ProtuStrankaListNazivFormatedOIB_1">
      <item>NACIONALNA MREŽA društvo s ograničenom odgovornošću za marketing, OIB 44522000873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Robert Veseljak</item>
    </izvorni_sadrzaj>
    <derivirana_varijabla naziv="DomainObject.Predmet.OstaliListFormated_1">
      <item>Županijsko državno odvjetništvo u Varaždinu punomoćnik sudionika u postupku REPUBLIKA HRVATSKA MINISTARSTVO FINANCIJA</item>
      <item>Robert Veseljak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Robert Veseljak, OIB 67946168060</item>
    </izvorni_sadrzaj>
    <derivirana_varijabla naziv="DomainObject.Predmet.OstaliListFormatedOIB_1">
      <item>Županijsko državno odvjetništvo u Varaždinu punomoćnik sudionika u postupku REPUBLIKA HRVATSKA MINISTARSTVO FINANCIJA</item>
      <item>Robert Veseljak, OIB 67946168060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Robert Veseljak, Ulica Antuna Branka Šimića 1, 42000 Varaždin</item>
    </izvorni_sadrzaj>
    <derivirana_varijabla naziv="DomainObject.Predmet.OstaliListFormatedWithAdress_1">
      <item>Županijsko državno odvjetništvo u Varaždinu punomoćnik sudionika u postupku REPUBLIKA HRVATSKA MINISTARSTVO FINANCIJA</item>
      <item>Robert Veseljak, Ulica Antuna Branka Šimića 1,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Robert Veseljak, OIB 67946168060, Ulica Antuna Branka Šimića 1, 42000 Varaždin</item>
    </izvorni_sadrzaj>
    <derivirana_varijabla naziv="DomainObject.Predmet.OstaliListFormatedWithAdressOIB_1">
      <item>Županijsko državno odvjetništvo u Varaždinu punomoćnik sudionika u postupku REPUBLIKA HRVATSKA MINISTARSTVO FINANCIJA</item>
      <item>Robert Veseljak, OIB 67946168060, Ulica Antuna Branka Šimića 1, 42000 Varaždin</item>
    </derivirana_varijabla>
  </DomainObject.Predmet.OstaliListFormatedWithAdressOIB>
  <DomainObject.Predmet.OstaliListNazivFormated>
    <izvorni_sadrzaj>
      <item>Županijsko državno odvjetništvo u Varaždinu</item>
      <item>Robert Veseljak</item>
    </izvorni_sadrzaj>
    <derivirana_varijabla naziv="DomainObject.Predmet.OstaliListNazivFormated_1">
      <item>Županijsko državno odvjetništvo u Varaždinu</item>
      <item>Robert Veseljak</item>
    </derivirana_varijabla>
  </DomainObject.Predmet.OstaliListNazivFormated>
  <DomainObject.Predmet.OstaliListNazivFormatedOIB>
    <izvorni_sadrzaj>
      <item>Županijsko državno odvjetništvo u Varaždinu</item>
      <item>Robert Veseljak, OIB 67946168060</item>
    </izvorni_sadrzaj>
    <derivirana_varijabla naziv="DomainObject.Predmet.OstaliListNazivFormatedOIB_1">
      <item>Županijsko državno odvjetništvo u Varaždinu</item>
      <item>Robert Veseljak, OIB 67946168060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St-237/2017-2</izvorni_sadrzaj>
    <derivirana_varijabla naziv="DomainObject.PoslovniBrojDokumenta_1">St-237/2017-2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NACIONALNA MREŽA društvo s ograničenom odgovornošću za marketing</izvorni_sadrzaj>
    <derivirana_varijabla naziv="DomainObject.Predmet.ProtustrankaIDrugi_1">NACIONALNA MREŽA društvo s ograničenom odgovornošću za marketing</derivirana_varijabla>
  </DomainObject.Predmet.ProtustrankaIDrugi>
  <DomainObject.Predmet.StrankaIDrugiAdressOIB>
    <izvorni_sadrzaj>REPUBLIKA HRVATSKA MINISTARSTVO FINANCIJA, OIB 18683136487, Graberje 1, 42000 Varaždin</izvorni_sadrzaj>
    <derivirana_varijabla naziv="DomainObject.Predmet.StrankaIDrugiAdressOIB_1">REPUBLIKA HRVATSKA MINISTARSTVO FINANCIJA, OIB 18683136487, Graberje 1, 42000 Varaždin</derivirana_varijabla>
  </DomainObject.Predmet.StrankaIDrugiAdressOIB>
  <DomainObject.Predmet.ProtustrankaIDrugiAdressOIB>
    <izvorni_sadrzaj>NACIONALNA MREŽA društvo s ograničenom odgovornošću za marketing, OIB 44522000873, Šetalište Franje Tuđmana 1, 42000 Varaždin</izvorni_sadrzaj>
    <derivirana_varijabla naziv="DomainObject.Predmet.ProtustrankaIDrugiAdressOIB_1">NACIONALNA MREŽA društvo s ograničenom odgovornošću za marketing, OIB 44522000873, Šetalište Franje Tuđmana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NACIONALNA MREŽA društvo s ograničenom odgovornošću za marketing</item>
      <item>REPUBLIKA HRVATSKA MINISTARSTVO FINANCIJA</item>
      <item>Županijsko državno odvjetništvo u Varaždinu</item>
      <item>Robert Veseljak</item>
    </izvorni_sadrzaj>
    <derivirana_varijabla naziv="DomainObject.Predmet.SudioniciListNaziv_1">
      <item>NACIONALNA MREŽA društvo s ograničenom odgovornošću za marketing</item>
      <item>REPUBLIKA HRVATSKA MINISTARSTVO FINANCIJA</item>
      <item>Županijsko državno odvjetništvo u Varaždinu</item>
      <item>Robert Veseljak</item>
    </derivirana_varijabla>
  </DomainObject.Predmet.SudioniciListNaziv>
  <DomainObject.Predmet.SudioniciListAdressOIB>
    <izvorni_sadrzaj>
      <item>NACIONALNA MREŽA društvo s ograničenom odgovornošću za marketing, OIB 44522000873, Šetalište Franje Tuđmana 1,42000 Varaždin</item>
      <item>REPUBLIKA HRVATSKA MINISTARSTVO FINANCIJA, OIB 18683136487, Graberje 1,42000 Varaždin</item>
      <item>Županijsko državno odvjetništvo u Varaždinu</item>
      <item>Robert Veseljak, OIB 67946168060, Ulica Antuna Branka Šimića 1,42000 Varaždin</item>
    </izvorni_sadrzaj>
    <derivirana_varijabla naziv="DomainObject.Predmet.SudioniciListAdressOIB_1">
      <item>NACIONALNA MREŽA društvo s ograničenom odgovornošću za marketing, OIB 44522000873, Šetalište Franje Tuđmana 1,42000 Varaždin</item>
      <item>REPUBLIKA HRVATSKA MINISTARSTVO FINANCIJA, OIB 18683136487, Graberje 1,42000 Varaždin</item>
      <item>Županijsko državno odvjetništvo u Varaždinu</item>
      <item>Robert Veseljak, OIB 67946168060, Ulica Antuna Branka Šimića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268F2-7DC8-4B16-B8D8-84538745B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2675</properties:Characters>
  <properties:Lines>89</properties:Lines>
  <properties:Paragraphs>28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2017-05-10T08:13:00Z</cp:lastPrinted>
  <dcterms:modified xmlns:xsi="http://www.w3.org/2001/XMLSchema-instance" xsi:type="dcterms:W3CDTF">2017-05-10T08:13:00Z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