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a450" w14:paraId="1bba450" w:rsidRDefault="00415853" w:rsidP="00415853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415853" w:rsidP="00415853" w:rsidR="00415853" w:rsidRPr="00415853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415853" w:rsidP="00415853" w:rsidR="00415853" w:rsidRPr="00415853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415853">
        <w:rPr>
          <w:rFonts w:cs="Times New Roman" w:eastAsia="Times New Roman"/>
          <w:noProof/>
          <w:lang w:eastAsia="hr-HR"/>
        </w:rPr>
        <w:t>2. St-8262/15</w:t>
      </w:r>
      <w:r w:rsidRPr="00415853">
        <w:rPr>
          <w:rFonts w:cs="Times New Roman" w:eastAsia="Times New Roman"/>
          <w:noProof/>
          <w:lang w:eastAsia="hr-HR"/>
        </w:rPr>
        <w:t>-7</w:t>
      </w:r>
    </w:p>
    <w:p w:rsidRDefault="00415853" w:rsidP="00415853" w:rsidR="00415853" w:rsidRPr="00415853">
      <w:pPr>
        <w:spacing w:after="0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 xml:space="preserve">REPUBLIKA HRVATSKA </w:t>
      </w:r>
    </w:p>
    <w:p w:rsidRDefault="00415853" w:rsidP="00415853" w:rsidR="00415853" w:rsidRPr="00415853">
      <w:pPr>
        <w:spacing w:after="0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>Trgovački sud u Zagrebu</w:t>
      </w:r>
    </w:p>
    <w:p w:rsidRDefault="00415853" w:rsidP="00415853" w:rsidR="00415853" w:rsidRPr="00415853">
      <w:pPr>
        <w:spacing w:after="0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>Stalna služba</w:t>
      </w:r>
    </w:p>
    <w:p w:rsidRDefault="00415853" w:rsidP="00415853" w:rsidR="00415853" w:rsidRPr="00415853">
      <w:pPr>
        <w:spacing w:after="0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>Karlovac, Ljudevita Šestića 4</w:t>
      </w:r>
    </w:p>
    <w:p w:rsidRDefault="00415853" w:rsidP="00415853" w:rsidR="00415853" w:rsidRPr="0041585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15853" w:rsidP="00415853" w:rsidR="00415853" w:rsidRPr="0041585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15853" w:rsidP="00415853" w:rsidR="00415853" w:rsidRPr="00415853">
      <w:pPr>
        <w:spacing w:after="0"/>
        <w:jc w:val="center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 xml:space="preserve">U  I  M E   </w:t>
      </w:r>
      <w:r w:rsidRPr="00415853">
        <w:rPr>
          <w:rFonts w:cs="Times New Roman" w:eastAsia="Times New Roman"/>
          <w:lang w:eastAsia="hr-HR"/>
        </w:rPr>
        <w:t xml:space="preserve">R E P U B L I K </w:t>
      </w:r>
      <w:r w:rsidRPr="00415853">
        <w:rPr>
          <w:rFonts w:cs="Times New Roman" w:eastAsia="Times New Roman"/>
          <w:lang w:eastAsia="hr-HR"/>
        </w:rPr>
        <w:t>E</w:t>
      </w:r>
      <w:r w:rsidRPr="00415853">
        <w:rPr>
          <w:rFonts w:cs="Times New Roman" w:eastAsia="Times New Roman"/>
          <w:lang w:eastAsia="hr-HR"/>
        </w:rPr>
        <w:t xml:space="preserve">    H R V A T S K </w:t>
      </w:r>
      <w:r w:rsidRPr="00415853">
        <w:rPr>
          <w:rFonts w:cs="Times New Roman" w:eastAsia="Times New Roman"/>
          <w:lang w:eastAsia="hr-HR"/>
        </w:rPr>
        <w:t>E</w:t>
      </w:r>
    </w:p>
    <w:p w:rsidRDefault="00415853" w:rsidP="00415853" w:rsidR="00415853" w:rsidRPr="00415853">
      <w:pPr>
        <w:spacing w:after="0"/>
        <w:jc w:val="center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>R J E Š E N J E</w:t>
      </w:r>
    </w:p>
    <w:p w:rsidRDefault="00415853" w:rsidP="00415853" w:rsidR="00415853" w:rsidRPr="0041585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415853">
        <w:rPr>
          <w:rFonts w:cs="Times New Roman" w:eastAsia="Times New Roman"/>
          <w:noProof/>
          <w:lang w:eastAsia="hr-HR"/>
        </w:rPr>
        <w:t xml:space="preserve">ZELENO MJESTO d.o.o. Vrbovec, Trg Petra Zrinskog 1, OIB:69597170335, MBS:080746810, </w:t>
      </w:r>
      <w:r w:rsidRPr="00415853">
        <w:rPr>
          <w:rFonts w:cs="Times New Roman" w:eastAsia="Times New Roman"/>
          <w:lang w:eastAsia="hr-HR"/>
        </w:rPr>
        <w:t>dana 14. ožujka 2016.g.</w:t>
      </w: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5853" w:rsidP="00415853" w:rsidR="00415853" w:rsidRPr="00415853">
      <w:pPr>
        <w:spacing w:after="0"/>
        <w:jc w:val="center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>r i j e š i o    je</w:t>
      </w:r>
    </w:p>
    <w:p w:rsidRDefault="00415853" w:rsidP="00415853" w:rsidR="00415853" w:rsidRPr="0041585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15853" w:rsidP="00415853" w:rsidR="00415853" w:rsidRPr="0041585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 xml:space="preserve">I.     Otvara se stečajni postupak nad dužnikom </w:t>
      </w:r>
      <w:r w:rsidRPr="00415853">
        <w:rPr>
          <w:rFonts w:cs="Times New Roman" w:eastAsia="Times New Roman"/>
          <w:noProof/>
          <w:lang w:eastAsia="hr-HR"/>
        </w:rPr>
        <w:t>ZELENO MJESTO d.o.o. Vrbovec, Trg Petra Zrinskog 1, OIB:69597170335, MBS:080746810</w:t>
      </w:r>
      <w:r w:rsidRPr="00415853">
        <w:rPr>
          <w:rFonts w:cs="Times New Roman" w:eastAsia="Times New Roman"/>
          <w:lang w:eastAsia="hr-HR"/>
        </w:rPr>
        <w:t>. Stečajni postupak otvoren je dana 14.ožujka 2016. u 1</w:t>
      </w:r>
      <w:r w:rsidRPr="00415853">
        <w:rPr>
          <w:rFonts w:cs="Times New Roman" w:eastAsia="Times New Roman"/>
          <w:lang w:eastAsia="hr-HR"/>
        </w:rPr>
        <w:t>3</w:t>
      </w:r>
      <w:r w:rsidRPr="00415853">
        <w:rPr>
          <w:rFonts w:cs="Times New Roman" w:eastAsia="Times New Roman"/>
          <w:lang w:eastAsia="hr-HR"/>
        </w:rPr>
        <w:t>,</w:t>
      </w:r>
      <w:r w:rsidRPr="00415853">
        <w:rPr>
          <w:rFonts w:cs="Times New Roman" w:eastAsia="Times New Roman"/>
          <w:lang w:eastAsia="hr-HR"/>
        </w:rPr>
        <w:t>39</w:t>
      </w:r>
      <w:r w:rsidRPr="00415853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415853" w:rsidP="00415853" w:rsidR="00415853" w:rsidRPr="00415853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415853" w:rsidP="00415853" w:rsidR="00415853" w:rsidRPr="0041585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>II.    Za stečajnog upravitelja imenuje se Jasna Hromadko iz Zagreba, Zelengorska 1, OIB:22088644509.</w:t>
      </w:r>
    </w:p>
    <w:p w:rsidRDefault="00415853" w:rsidP="00415853" w:rsidR="00415853" w:rsidRPr="0041585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15853" w:rsidP="00415853" w:rsidR="00415853" w:rsidRPr="00415853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415853">
        <w:rPr>
          <w:rFonts w:cs="Times New Roman" w:eastAsia="Times New Roman"/>
          <w:lang w:eastAsia="hr-HR"/>
        </w:rPr>
        <w:t>III.   Zaključuje se stečajni postupak nad dužnikom</w:t>
      </w:r>
      <w:r w:rsidRPr="00415853">
        <w:rPr>
          <w:rFonts w:cs="Times New Roman" w:eastAsia="Times New Roman"/>
          <w:lang w:eastAsia="hr-HR" w:val="en-GB"/>
        </w:rPr>
        <w:t xml:space="preserve"> </w:t>
      </w:r>
      <w:r w:rsidRPr="00415853">
        <w:rPr>
          <w:rFonts w:cs="Times New Roman" w:eastAsia="Times New Roman"/>
          <w:noProof/>
          <w:lang w:eastAsia="hr-HR"/>
        </w:rPr>
        <w:t>ZELENO MJESTO d.o.o. Vrbovec, Trg Petra Zrinskog 1, OIB:69597170335, MBS:080746810</w:t>
      </w:r>
      <w:r w:rsidRPr="00415853">
        <w:rPr>
          <w:rFonts w:cs="Times New Roman" w:eastAsia="Times New Roman"/>
          <w:lang w:eastAsia="hr-HR" w:val="en-GB"/>
        </w:rPr>
        <w:t>.</w:t>
      </w:r>
    </w:p>
    <w:p w:rsidRDefault="00415853" w:rsidP="00415853" w:rsidR="00415853" w:rsidRPr="0041585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15853" w:rsidP="00415853" w:rsidR="00415853" w:rsidRPr="00415853">
      <w:pPr>
        <w:spacing w:after="0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5853" w:rsidP="00415853" w:rsidR="00415853" w:rsidRPr="00415853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>Obrazloženje</w:t>
      </w: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ab/>
        <w:t>Zaključkom od 30.12.2015.g. pozvane su osobe ovlaštene za zastupanje dužnika po zakonu, dostaviti javnobilježnički ovjerovljen popis imovine i obveza dužnika na propisanom obrascu, sukladno čl. 430., 13., 17. i 117. SZ. Zaključak je dostavljen e-oglasnom pločom suda dana 30.12.2015.g., međutim po istom nije postupljeno.</w:t>
      </w: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5853" w:rsidP="00415853" w:rsidR="00415853" w:rsidRPr="0041585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>Oglasom od 30.12.2015.g.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5853" w:rsidP="00415853" w:rsidR="00415853" w:rsidRPr="0041585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5853" w:rsidP="00415853" w:rsidR="00415853" w:rsidRPr="00415853">
      <w:pPr>
        <w:spacing w:after="0"/>
        <w:jc w:val="center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>U Karlovcu, 14. ožujka 2016.g.</w:t>
      </w:r>
    </w:p>
    <w:p w:rsidRDefault="00415853" w:rsidP="00415853" w:rsidR="00415853" w:rsidRPr="0041585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15853" w:rsidP="00415853" w:rsidR="00415853" w:rsidRPr="00415853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 xml:space="preserve">      SUDAC:</w:t>
      </w:r>
    </w:p>
    <w:p w:rsidRDefault="00415853" w:rsidP="00415853" w:rsidR="00415853" w:rsidRPr="00415853">
      <w:pPr>
        <w:spacing w:after="0"/>
        <w:jc w:val="right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>Suzana Ivanović</w:t>
      </w: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>Uputa o pravnom lijeku:</w:t>
      </w: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415853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415853">
        <w:rPr>
          <w:rFonts w:cs="Times New Roman" w:eastAsia="Times New Roman"/>
          <w:i/>
          <w:lang w:eastAsia="hr-HR"/>
        </w:rPr>
        <w:t xml:space="preserve">.  </w:t>
      </w: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>DNA:</w:t>
      </w: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>1.) Podnositelju zahtjeva: FINA-i</w:t>
      </w: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>2.) Dužnik i zakonski zastupnik dužnika</w:t>
      </w: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>3.) Ministarstvo pravosuđa po ŽDO Zagreb</w:t>
      </w: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>5.) Mrežna stranica e-Oglasne ploče</w:t>
      </w: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>6.) Porezna uprava</w:t>
      </w: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  <w:r w:rsidRPr="00415853">
        <w:rPr>
          <w:rFonts w:cs="Times New Roman" w:eastAsia="Times New Roman"/>
          <w:lang w:eastAsia="hr-HR"/>
        </w:rPr>
        <w:t>7.) Stečajnom upravitelju</w:t>
      </w:r>
    </w:p>
    <w:p w:rsidRDefault="00415853" w:rsidP="00415853" w:rsidR="00415853" w:rsidRPr="004158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5853" w:rsidP="00415853" w:rsidR="00415853" w:rsidRPr="00415853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415853" w:rsidP="00415853" w:rsidR="00415853" w:rsidRPr="00415853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415853" w:rsidP="00415853" w:rsidR="00415853" w:rsidRPr="00415853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415853" w:rsidP="00415853" w:rsidR="00415853" w:rsidRPr="00415853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415853" w:rsidP="00415853" w:rsidR="00415853" w:rsidRPr="00415853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415853" w:rsidP="00415853" w:rsidR="00415853" w:rsidRPr="00415853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853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78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St-8262/2015-7</izvorni_sadrzaj>
    <derivirana_varijabla naziv="DomainObject.Oznaka_1">St-8262/2015-7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8262</izvorni_sadrzaj>
    <derivirana_varijabla naziv="DomainObject.Predmet.Broj_1">8262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St-8262/2015</izvorni_sadrzaj>
    <derivirana_varijabla naziv="DomainObject.Predmet.OznakaBroj_1">St-8262/2015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ZELENO MJESTO d.o.o.</izvorni_sadrzaj>
    <derivirana_varijabla naziv="DomainObject.Predmet.ProtustrankaFormated_1">  ZELENO MJESTO d.o.o.</derivirana_varijabla>
  </DomainObject.Predmet.ProtustrankaFormated>
  <DomainObject.Predmet.ProtustrankaFormatedOIB>
    <izvorni_sadrzaj>  ZELENO MJESTO d.o.o., OIB 69597170335</izvorni_sadrzaj>
    <derivirana_varijabla naziv="DomainObject.Predmet.ProtustrankaFormatedOIB_1">  ZELENO MJESTO d.o.o., OIB 69597170335</derivirana_varijabla>
  </DomainObject.Predmet.ProtustrankaFormatedOIB>
  <DomainObject.Predmet.ProtustrankaFormatedWithAdress>
    <izvorni_sadrzaj> ZELENO MJESTO d.o.o., Trg Petra Zrinskog 1, 10340 Vrbovec</izvorni_sadrzaj>
    <derivirana_varijabla naziv="DomainObject.Predmet.ProtustrankaFormatedWithAdress_1"> ZELENO MJESTO d.o.o., Trg Petra Zrinskog 1, 10340 Vrbovec</derivirana_varijabla>
  </DomainObject.Predmet.ProtustrankaFormatedWithAdress>
  <DomainObject.Predmet.ProtustrankaFormatedWithAdressOIB>
    <izvorni_sadrzaj> ZELENO MJESTO d.o.o., OIB 69597170335, Trg Petra Zrinskog 1, 10340 Vrbovec</izvorni_sadrzaj>
    <derivirana_varijabla naziv="DomainObject.Predmet.ProtustrankaFormatedWithAdressOIB_1"> ZELENO MJESTO d.o.o., OIB 69597170335, Trg Petra Zrinskog 1, 10340 Vrbovec</derivirana_varijabla>
  </DomainObject.Predmet.ProtustrankaFormatedWithAdressOIB>
  <DomainObject.Predmet.ProtustrankaWithAdress>
    <izvorni_sadrzaj>ZELENO MJESTO d.o.o. Trg Petra Zrinskog 1, 10340 Vrbovec</izvorni_sadrzaj>
    <derivirana_varijabla naziv="DomainObject.Predmet.ProtustrankaWithAdress_1">ZELENO MJESTO d.o.o. Trg Petra Zrinskog 1, 10340 Vrbovec</derivirana_varijabla>
  </DomainObject.Predmet.ProtustrankaWithAdress>
  <DomainObject.Predmet.ProtustrankaWithAdressOIB>
    <izvorni_sadrzaj>ZELENO MJESTO d.o.o., OIB 69597170335, Trg Petra Zrinskog 1, 10340 Vrbovec</izvorni_sadrzaj>
    <derivirana_varijabla naziv="DomainObject.Predmet.ProtustrankaWithAdressOIB_1">ZELENO MJESTO d.o.o., OIB 69597170335, Trg Petra Zrinskog 1, 10340 Vrbovec</derivirana_varijabla>
  </DomainObject.Predmet.ProtustrankaWithAdressOIB>
  <DomainObject.Predmet.ProtustrankaNazivFormated>
    <izvorni_sadrzaj>ZELENO MJESTO d.o.o.</izvorni_sadrzaj>
    <derivirana_varijabla naziv="DomainObject.Predmet.ProtustrankaNazivFormated_1">ZELENO MJESTO d.o.o.</derivirana_varijabla>
  </DomainObject.Predmet.ProtustrankaNazivFormated>
  <DomainObject.Predmet.ProtustrankaNazivFormatedOIB>
    <izvorni_sadrzaj>ZELENO MJESTO d.o.o., OIB 69597170335</izvorni_sadrzaj>
    <derivirana_varijabla naziv="DomainObject.Predmet.ProtustrankaNazivFormatedOIB_1">ZELENO MJESTO d.o.o., OIB 69597170335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ZELENO MJESTO d.o.o.</item>
    </izvorni_sadrzaj>
    <derivirana_varijabla naziv="DomainObject.Predmet.ProtuStrankaListFormated_1">
      <item>ZELENO MJESTO d.o.o.</item>
    </derivirana_varijabla>
  </DomainObject.Predmet.ProtuStrankaListFormated>
  <DomainObject.Predmet.ProtuStrankaListFormatedOIB>
    <izvorni_sadrzaj>
      <item>ZELENO MJESTO d.o.o., OIB 69597170335</item>
    </izvorni_sadrzaj>
    <derivirana_varijabla naziv="DomainObject.Predmet.ProtuStrankaListFormatedOIB_1">
      <item>ZELENO MJESTO d.o.o., OIB 69597170335</item>
    </derivirana_varijabla>
  </DomainObject.Predmet.ProtuStrankaListFormatedOIB>
  <DomainObject.Predmet.ProtuStrankaListFormatedWithAdress>
    <izvorni_sadrzaj>
      <item>ZELENO MJESTO d.o.o., Trg Petra Zrinskog 1, 10340 Vrbovec</item>
    </izvorni_sadrzaj>
    <derivirana_varijabla naziv="DomainObject.Predmet.ProtuStrankaListFormatedWithAdress_1">
      <item>ZELENO MJESTO d.o.o., Trg Petra Zrinskog 1, 10340 Vrbovec</item>
    </derivirana_varijabla>
  </DomainObject.Predmet.ProtuStrankaListFormatedWithAdress>
  <DomainObject.Predmet.ProtuStrankaListFormatedWithAdressOIB>
    <izvorni_sadrzaj>
      <item>ZELENO MJESTO d.o.o., OIB 69597170335, Trg Petra Zrinskog 1, 10340 Vrbovec</item>
    </izvorni_sadrzaj>
    <derivirana_varijabla naziv="DomainObject.Predmet.ProtuStrankaListFormatedWithAdressOIB_1">
      <item>ZELENO MJESTO d.o.o., OIB 69597170335, Trg Petra Zrinskog 1, 10340 Vrbovec</item>
    </derivirana_varijabla>
  </DomainObject.Predmet.ProtuStrankaListFormatedWithAdressOIB>
  <DomainObject.Predmet.ProtuStrankaListNazivFormated>
    <izvorni_sadrzaj>
      <item>ZELENO MJESTO d.o.o.</item>
    </izvorni_sadrzaj>
    <derivirana_varijabla naziv="DomainObject.Predmet.ProtuStrankaListNazivFormated_1">
      <item>ZELENO MJESTO d.o.o.</item>
    </derivirana_varijabla>
  </DomainObject.Predmet.ProtuStrankaListNazivFormated>
  <DomainObject.Predmet.ProtuStrankaListNazivFormatedOIB>
    <izvorni_sadrzaj>
      <item>ZELENO MJESTO d.o.o., OIB 69597170335</item>
    </izvorni_sadrzaj>
    <derivirana_varijabla naziv="DomainObject.Predmet.ProtuStrankaListNazivFormatedOIB_1">
      <item>ZELENO MJESTO d.o.o., OIB 69597170335</item>
    </derivirana_varijabla>
  </DomainObject.Predmet.ProtuStrankaListNazivFormatedOIB>
  <DomainObject.Predmet.OstaliListFormated>
    <izvorni_sadrzaj>
      <item>Keith Robert Pierce</item>
    </izvorni_sadrzaj>
    <derivirana_varijabla naziv="DomainObject.Predmet.OstaliListFormated_1">
      <item>Keith Robert Pierce</item>
    </derivirana_varijabla>
  </DomainObject.Predmet.OstaliListFormated>
  <DomainObject.Predmet.OstaliListFormatedOIB>
    <izvorni_sadrzaj>
      <item>Keith Robert Pierce, OIB 56957624065</item>
    </izvorni_sadrzaj>
    <derivirana_varijabla naziv="DomainObject.Predmet.OstaliListFormatedOIB_1">
      <item>Keith Robert Pierce, OIB 56957624065</item>
    </derivirana_varijabla>
  </DomainObject.Predmet.OstaliListFormatedOIB>
  <DomainObject.Predmet.OstaliListFormatedWithAdress>
    <izvorni_sadrzaj>
      <item>Keith Robert Pierce, Pogančec 42, 10347 Pogančec</item>
    </izvorni_sadrzaj>
    <derivirana_varijabla naziv="DomainObject.Predmet.OstaliListFormatedWithAdress_1">
      <item>Keith Robert Pierce, Pogančec 42, 10347 Pogančec</item>
    </derivirana_varijabla>
  </DomainObject.Predmet.OstaliListFormatedWithAdress>
  <DomainObject.Predmet.OstaliListFormatedWithAdressOIB>
    <izvorni_sadrzaj>
      <item>Keith Robert Pierce, OIB 56957624065, Pogančec 42, 10347 Pogančec</item>
    </izvorni_sadrzaj>
    <derivirana_varijabla naziv="DomainObject.Predmet.OstaliListFormatedWithAdressOIB_1">
      <item>Keith Robert Pierce, OIB 56957624065, Pogančec 42, 10347 Pogančec</item>
    </derivirana_varijabla>
  </DomainObject.Predmet.OstaliListFormatedWithAdressOIB>
  <DomainObject.Predmet.OstaliListNazivFormated>
    <izvorni_sadrzaj>
      <item>Keith Robert Pierce</item>
    </izvorni_sadrzaj>
    <derivirana_varijabla naziv="DomainObject.Predmet.OstaliListNazivFormated_1">
      <item>Keith Robert Pierce</item>
    </derivirana_varijabla>
  </DomainObject.Predmet.OstaliListNazivFormated>
  <DomainObject.Predmet.OstaliListNazivFormatedOIB>
    <izvorni_sadrzaj>
      <item>Keith Robert Pierce, OIB 56957624065</item>
    </izvorni_sadrzaj>
    <derivirana_varijabla naziv="DomainObject.Predmet.OstaliListNazivFormatedOIB_1">
      <item>Keith Robert Pierce, OIB 56957624065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St-8262/2015-7</izvorni_sadrzaj>
    <derivirana_varijabla naziv="DomainObject.PoslovniBrojDokumenta_1">St-8262/2015-7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ZELENO MJESTO d.o.o.</izvorni_sadrzaj>
    <derivirana_varijabla naziv="DomainObject.Predmet.ProtustrankaIDrugi_1">ZELENO MJESTO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ZELENO MJESTO d.o.o., OIB 69597170335, Trg Petra Zrinskog 1, 10340 Vrbovec</izvorni_sadrzaj>
    <derivirana_varijabla naziv="DomainObject.Predmet.ProtustrankaIDrugiAdressOIB_1">ZELENO MJESTO d.o.o., OIB 69597170335, Trg Petra Zrinskog 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ZELENO MJESTO d.o.o.</item>
      <item>FINA Regionalni centar Zagreb</item>
      <item>Keith Robert Pierce</item>
    </izvorni_sadrzaj>
    <derivirana_varijabla naziv="DomainObject.Predmet.SudioniciListNaziv_1">
      <item>ZELENO MJESTO d.o.o.</item>
      <item>FINA Regionalni centar Zagreb</item>
      <item>Keith Robert Pierce</item>
    </derivirana_varijabla>
  </DomainObject.Predmet.SudioniciListNaziv>
  <DomainObject.Predmet.SudioniciListAdressOIB>
    <izvorni_sadrzaj>
      <item>ZELENO MJESTO d.o.o., OIB 69597170335, Trg Petra Zrinskog 1,10340 Vrbovec</item>
      <item>FINA Regionalni centar Zagreb, OIB 85821130368, Trg svibanjskih žrtava 1995. 1,10000 Zagreb</item>
      <item>Keith Robert Pierce, OIB 56957624065, Pogančec 42,10347 Pogančec</item>
    </izvorni_sadrzaj>
    <derivirana_varijabla naziv="DomainObject.Predmet.SudioniciListAdressOIB_1">
      <item>ZELENO MJESTO d.o.o., OIB 69597170335, Trg Petra Zrinskog 1,10340 Vrbovec</item>
      <item>FINA Regionalni centar Zagreb, OIB 85821130368, Trg svibanjskih žrtava 1995. 1,10000 Zagreb</item>
      <item>Keith Robert Pierce, OIB 56957624065, Pogančec 42,10347 Pogančec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339AA1-6651-46CC-A9DB-BFCB03187A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2198</properties:Characters>
  <properties:Lines>81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2016-03-14T12:39:00Z</cp:lastPrinted>
  <dcterms:modified xmlns:xsi="http://www.w3.org/2001/XMLSchema-instance" xsi:type="dcterms:W3CDTF">2016-03-14T12:40:00Z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St-8262/2015-7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