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f519" w14:paraId="36bf51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64063" w:rsidP="00564063" w:rsidR="00564063" w:rsidRPr="0056406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64063">
        <w:rPr>
          <w:rFonts w:cs="Times New Roman" w:eastAsia="Arial Unicode MS"/>
          <w:bCs/>
          <w:lang w:eastAsia="hr-HR"/>
        </w:rPr>
        <w:t>REPUBLIKA HRVATSKA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4063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564063">
        <w:rPr>
          <w:rFonts w:cs="Times New Roman" w:eastAsia="Times New Roman"/>
          <w:lang w:eastAsia="hr-HR" w:val="en-AU"/>
        </w:rPr>
        <w:t xml:space="preserve">            </w:t>
      </w:r>
      <w:r w:rsidRPr="00564063">
        <w:rPr>
          <w:rFonts w:cs="Times New Roman" w:eastAsia="Times New Roman"/>
          <w:lang w:eastAsia="hr-HR" w:val="en-AU"/>
        </w:rPr>
        <w:tab/>
      </w:r>
      <w:r w:rsidRPr="00564063">
        <w:rPr>
          <w:rFonts w:cs="Times New Roman" w:eastAsia="Times New Roman"/>
          <w:lang w:eastAsia="hr-HR" w:val="en-AU"/>
        </w:rPr>
        <w:tab/>
      </w:r>
      <w:r w:rsidRPr="0056406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5640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4063">
        <w:rPr>
          <w:rFonts w:cs="Times New Roman" w:eastAsia="Times New Roman"/>
          <w:b/>
          <w:lang w:eastAsia="hr-HR" w:val="en-AU"/>
        </w:rPr>
        <w:t xml:space="preserve">: 14. </w:t>
      </w:r>
      <w:r w:rsidRPr="00564063">
        <w:rPr>
          <w:rFonts w:cs="Times New Roman" w:eastAsia="Times New Roman"/>
          <w:b/>
          <w:lang w:eastAsia="hr-HR"/>
        </w:rPr>
        <w:t>St-1106/2015.</w:t>
      </w:r>
    </w:p>
    <w:p w:rsidRDefault="00564063" w:rsidP="00564063" w:rsidR="00564063" w:rsidRPr="0056406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564063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56406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564063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564063" w:rsidP="00564063" w:rsidR="00564063" w:rsidRPr="0056406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564063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564063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R J E Š E N J E</w:t>
      </w: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en-US"/>
        </w:rPr>
      </w:pPr>
      <w:r w:rsidRPr="00564063">
        <w:rPr>
          <w:rFonts w:cs="Times New Roman" w:eastAsia="Times New Roman"/>
          <w:lang w:eastAsia="hr-HR" w:val="en-US"/>
        </w:rPr>
        <w:tab/>
      </w:r>
      <w:proofErr w:type="spellStart"/>
      <w:r w:rsidRPr="00564063">
        <w:rPr>
          <w:rFonts w:cs="Times New Roman" w:eastAsia="Times New Roman"/>
          <w:lang w:eastAsia="hr-HR" w:val="en-US"/>
        </w:rPr>
        <w:t>Trgovački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sud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64063">
        <w:rPr>
          <w:rFonts w:cs="Times New Roman" w:eastAsia="Times New Roman"/>
          <w:lang w:eastAsia="hr-HR" w:val="en-US"/>
        </w:rPr>
        <w:t>Splitu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4063">
        <w:rPr>
          <w:rFonts w:cs="Times New Roman" w:eastAsia="Times New Roman"/>
          <w:lang w:eastAsia="hr-HR" w:val="en-US"/>
        </w:rPr>
        <w:t>po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sudcu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Jozi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Ćaleta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64063">
        <w:rPr>
          <w:rFonts w:cs="Times New Roman" w:eastAsia="Times New Roman"/>
          <w:lang w:eastAsia="hr-HR" w:val="en-US"/>
        </w:rPr>
        <w:t>predstečajnom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postupku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nad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dužnikom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564063">
        <w:rPr>
          <w:rFonts w:cs="Times New Roman" w:eastAsia="Times New Roman"/>
          <w:lang w:eastAsia="hr-HR" w:val="en-US"/>
        </w:rPr>
        <w:t>d.d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564063">
        <w:rPr>
          <w:rFonts w:cs="Times New Roman" w:eastAsia="Times New Roman"/>
          <w:lang w:eastAsia="hr-HR" w:val="en-US"/>
        </w:rPr>
        <w:t>Sinj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564063">
        <w:rPr>
          <w:rFonts w:cs="Times New Roman" w:eastAsia="Times New Roman"/>
          <w:lang w:eastAsia="hr-HR" w:val="en-US"/>
        </w:rPr>
        <w:t>Sinj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64063">
        <w:rPr>
          <w:rFonts w:cs="Times New Roman" w:eastAsia="Times New Roman"/>
          <w:lang w:eastAsia="hr-HR" w:val="en-US"/>
        </w:rPr>
        <w:t>Ulica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Miljenka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Buljana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35, OIB: 98900394029, </w:t>
      </w:r>
      <w:proofErr w:type="spellStart"/>
      <w:r w:rsidRPr="00564063">
        <w:rPr>
          <w:rFonts w:cs="Times New Roman" w:eastAsia="Times New Roman"/>
          <w:lang w:eastAsia="hr-HR" w:val="en-US"/>
        </w:rPr>
        <w:t>na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ročištu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za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glasanje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64063">
        <w:rPr>
          <w:rFonts w:cs="Times New Roman" w:eastAsia="Times New Roman"/>
          <w:lang w:eastAsia="hr-HR" w:val="en-US"/>
        </w:rPr>
        <w:t>prihvaćanju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plana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restrukturiranja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4063">
        <w:rPr>
          <w:rFonts w:cs="Times New Roman" w:eastAsia="Times New Roman"/>
          <w:lang w:eastAsia="hr-HR" w:val="en-US"/>
        </w:rPr>
        <w:t>održanom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4063">
        <w:rPr>
          <w:rFonts w:cs="Times New Roman" w:eastAsia="Times New Roman"/>
          <w:lang w:eastAsia="hr-HR" w:val="en-US"/>
        </w:rPr>
        <w:t>dana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22. </w:t>
      </w:r>
      <w:proofErr w:type="spellStart"/>
      <w:r w:rsidRPr="00564063">
        <w:rPr>
          <w:rFonts w:cs="Times New Roman" w:eastAsia="Times New Roman"/>
          <w:lang w:eastAsia="hr-HR" w:val="en-US"/>
        </w:rPr>
        <w:t>srpnja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564063">
        <w:rPr>
          <w:rFonts w:cs="Times New Roman" w:eastAsia="Times New Roman"/>
          <w:lang w:eastAsia="hr-HR" w:val="en-US"/>
        </w:rPr>
        <w:t>godine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4063">
        <w:rPr>
          <w:rFonts w:cs="Times New Roman" w:eastAsia="Times New Roman"/>
          <w:lang w:eastAsia="hr-HR" w:val="en-US"/>
        </w:rPr>
        <w:t>donio</w:t>
      </w:r>
      <w:proofErr w:type="spellEnd"/>
      <w:r w:rsidRPr="00564063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64063">
        <w:rPr>
          <w:rFonts w:cs="Times New Roman" w:eastAsia="Times New Roman"/>
          <w:lang w:eastAsia="hr-HR" w:val="en-US"/>
        </w:rPr>
        <w:t>ovo</w:t>
      </w:r>
      <w:proofErr w:type="spellEnd"/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 j e š e n j e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1.</w:t>
      </w:r>
      <w:r w:rsidRPr="00564063">
        <w:rPr>
          <w:rFonts w:cs="Times New Roman" w:eastAsia="Times New Roman"/>
          <w:lang w:eastAsia="hr-HR"/>
        </w:rPr>
        <w:t xml:space="preserve"> Utvrđuje se prihvaćanje plana restrukturiranja Dužnika CETINA, d.d., Sinj, (Grad Sinj), Ulica Miljenka Buljana 35., OIB: 98900394029., u sadržaju dostavljeno ovom sudu dana 08. lipnja 2016. godine s tim što se vjerovniku Min. financija-Porezna uprava OIB: 18683136487., utvrđena tražbina u iznosu od: 2.523.305,50 kuna planira namiriti u okviru prve grupe vjerovnika pod točkom A i to u 60 jednakih mjesečnih anuiteta sa kamatom po stopi od 7,5% godišnje, koji dospijevaju zadnjeg dana u mjesecu, s tim da prvi anuitet dospijeva na naplatu posljednjeg dana u mjesecu koji slijedi nakon pravomoćnosti rješenja suda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2.</w:t>
      </w:r>
      <w:r w:rsidRPr="00564063">
        <w:rPr>
          <w:rFonts w:cs="Times New Roman" w:eastAsia="Times New Roman"/>
          <w:lang w:eastAsia="hr-HR"/>
        </w:rPr>
        <w:t xml:space="preserve"> Potvrđuje se </w:t>
      </w:r>
      <w:proofErr w:type="spellStart"/>
      <w:r w:rsidRPr="00564063">
        <w:rPr>
          <w:rFonts w:cs="Times New Roman" w:eastAsia="Times New Roman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 u sadržaju dostavljeno sudu dana 08. lipnja 2016. godine s tim da se vjerovniku RH-Min. financija, OIB: 18683136487., utvrđena tražbina u iznosu od: 2.523.305,50 kuna Dužnik određuje namiriti u 60 jednakih mjesečnih anuiteta sa kamatom stopom od 7,5% godišnje, koji dospijevaju zadnjeg dana u mjesecu s tim da prvi anuitet dospijeva na naplati posljednjeg dana u mjesecu koji slijede nakon pravomoćnosti rješenja suda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sporazuma. Svim ostalim vjerovnicima svih grupa Dužnik se obvezuje utvrđene tražbine namiriti onako kako je to predloženo u prijedlogu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sporazuma. Popis vjerovnika i način namirenja njihovih tražbina sud će navesti u rješenju koje će biti obrazloženo.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3.</w:t>
      </w:r>
      <w:r w:rsidRPr="00564063">
        <w:rPr>
          <w:rFonts w:cs="Times New Roman" w:eastAsia="Times New Roman"/>
          <w:lang w:eastAsia="hr-HR"/>
        </w:rPr>
        <w:t xml:space="preserve"> Vjerovnicima osporenih tražbina, Dužnik se obvezuje prilikom svake mjesečne otplate vjerovnika utvrđenih tražbina izdvajati isti postotak za namirenje njihovih osporenih tražbina i njima će takva izdvojena sredstva biti isplaćena nakon što se  pravomoćno utvrdi njihova tražbina u parnici koju su pokrenuli i razmjerno uspjehu u parnici.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- 2 -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A/</w:t>
      </w:r>
      <w:r w:rsidRPr="00564063">
        <w:rPr>
          <w:rFonts w:cs="Times New Roman" w:eastAsia="Times New Roman"/>
          <w:lang w:eastAsia="hr-HR"/>
        </w:rPr>
        <w:t xml:space="preserve"> UTVRĐENE TRAŽBINE VJEROVNIKA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4.</w:t>
      </w:r>
      <w:r w:rsidRPr="00564063">
        <w:rPr>
          <w:rFonts w:cs="Times New Roman" w:eastAsia="Times New Roman"/>
          <w:lang w:eastAsia="hr-HR"/>
        </w:rPr>
        <w:t xml:space="preserve"> Potvrđenim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sporazumom, Dužnik, CETINA, d.d., Sinj, (Grad Sinj), Ulica Miljenka Buljana 35., OIB: 98900394029 (dalje: Dužnik), dužan je utvrđene tražbine vjerovnika, podijeljenim po grupama,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 i u iznosima kako slijedi, namiriti, odnosno, isplatiti ovako: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PRVA GRUPA -</w:t>
      </w:r>
      <w:r w:rsidRPr="00564063">
        <w:rPr>
          <w:rFonts w:cs="Times New Roman" w:eastAsia="Times New Roman"/>
          <w:lang w:eastAsia="hr-HR"/>
        </w:rPr>
        <w:t xml:space="preserve"> Vjerovnicima koji su tijela javne uprave i trgovačka društva u većinskom državnom vlasništvu, Dužnik je dužan utvrđene tražbine namiriti ovako: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a)</w:t>
      </w:r>
      <w:r w:rsidRPr="00564063">
        <w:rPr>
          <w:rFonts w:cs="Times New Roman" w:eastAsia="Times New Roman"/>
          <w:lang w:eastAsia="hr-HR"/>
        </w:rPr>
        <w:t xml:space="preserve"> MINISTARSTVO FINANCIJA RH, Zagreb, Katančićeva 5, OIB: 18683136487, utvrđenu tražbinu u iznosu od: 2.523.305,50 kuna, Dužnik je dužan isplatiti u 60. jednakih mjesečnih anuiteta sa kamatom po stopi od 7,5% godišnje, koji dospijevaju zadnjeg dana u mjesecu, s tim da prvi anuitet dospijeva na isplatu posljednjeg dana u mjesecu koji slijedi nakon pravomoćnosti ovog Rješenja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a svaki slijedeći anuitet dospijeva za isplatu posljednjeg dana slijedećeg mjeseca i tako sve do zadnjeg anuiteta za isplatu.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b)</w:t>
      </w:r>
      <w:r w:rsidRPr="00564063">
        <w:rPr>
          <w:rFonts w:cs="Times New Roman" w:eastAsia="Times New Roman"/>
          <w:lang w:eastAsia="hr-HR"/>
        </w:rPr>
        <w:t xml:space="preserve"> Svim ostalim vjerovnicima ove grupe, Dužnik je dužan utvrđene tražbine isplatiti u cijelom utvrđenom iznosu i to u 60. jednakih mjesečnih anuiteta sa kamatom po stopi od 4,5% godišnje koja dospijeva zadnjeg dana u mjesecu. Prvi anuitet dospijeva na isplatu posljednjeg dana u mjesecu koji slijedi nakon pravomoćnosti ovog Rješenja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a svaki slijedeći anuitet dospijeva za isplatu posljednjeg dana slijedećeg mjeseca i tako sve do zadnjeg anuiteta za isplatu.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Iznos utvrđene tražbine, za svakoga vjerovnika ove grupe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, iznosi ovako: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ALBANEŽ, d.o.o., Pula, OIB: 18426902929 =  347.780,20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AUTOCESTA RIJEKA-ZAGREB, d.d., Zagreb, OIB: 96330310281 = 67,50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ČISTOČA CETINSKE KRAJINE, d.o.o., Sinj, OIB: 79243957155 = 39.900,00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DUBROVAČKO PRIMORJE, d.o.o., Slano, OIB: 66545607884 = 150.000,00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DUBROVNIK CESTE, d.d., Dubrovnik, OIB: 60216477432 = 25.641,13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DVD DRNIŠ, Drniš, OIB: 97870545718 = 800,00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DVD MURTER-KORNATI, Murter, OIB: 82853696442 = 1.649,00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FINANCIJSKA AGENCIJA, Zagreb, OIB: 85821130368 = 529,50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GRAD SINJ, Sinj, OIB: 03210055420 = 332.262,53 kune.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HEP – Operator </w:t>
      </w:r>
      <w:proofErr w:type="spellStart"/>
      <w:r w:rsidRPr="00564063">
        <w:rPr>
          <w:rFonts w:cs="Times New Roman" w:eastAsia="Times New Roman"/>
          <w:lang w:eastAsia="hr-HR"/>
        </w:rPr>
        <w:t>distr</w:t>
      </w:r>
      <w:proofErr w:type="spellEnd"/>
      <w:r w:rsidRPr="00564063">
        <w:rPr>
          <w:rFonts w:cs="Times New Roman" w:eastAsia="Times New Roman"/>
          <w:lang w:eastAsia="hr-HR"/>
        </w:rPr>
        <w:t>. sustava, d.o.o., Zagreb, OIB: 46830600751 = 29.472,41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HEP OPSKRBA, d.o.o., Zagreb, OIB: 63073332379 = 6.120,64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HRVATSKA GOSPODARSKA KOMORA, Zagreb, OIB: 85167032587 = 10.478,17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HRVATSKA KOMORA INŽENJERA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- 3 -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GRAĐEVINARSTVA, Zagreb, OIB: 65080653676 = 170,00 kuna.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HRVATSKA RADIO TELEVIZIJA, Zagreb, OIB: 64819124305 = 4.728,95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HRVATSKE AUTOCESTE, d.o.o., Zagreb, OIB: 57500462912 = 260,12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HRVATSKE CESTE, d.o.o., Zagreb, OIB: 55545787885 = 1.185,41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HRVATSKE ŠUME, d.o.o., Zagreb, OIB: 69693144506 = 39.488,82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KOMUNALAC, d.o.o., Biograd na moru, OIB: 79399174783 = 5.918,20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KOMUNALAC, d.o.o., Vela Luka, OIB: 99887760897 = 22.028,96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KOMUNALNO MLJET, d.o.o., Babino Polje, OIB: 78985387533 = 59.077,21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OPĆINA MLJET, Babino Polje, OIB: 15619832320 = 62.861,13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OPĆINA Sv. FILIP I JAKOV, Sv. Filip i Jakov, OIB: 57113796391 = 2.779,92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PROMET, d.o.o., Split, OIB: 13421314997 = 48,00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SPLITSKO DALMATINSKA ŽUPANIJA, Split, OIB: 40781519492 = 956.043,97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SKDD, d.d., Zagreb, OIB: 64406809162 = 9.723,33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VODA MLJET, d.o.o., Babino Polje, OIB: 00439628164 = 213.590,68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VODOPRIVREDA IMOTSKI, d.d., u stečaju, Imotski, OIB: 00951837547 = 14.496,56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VODOVOD DUBROVNIK, d.o.o., Dubrovnik, OIB: 00862047577 = 534.991,83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VODOVOD I KANALIZACIJA, d.o.o., Split, OIB: 56826138353 = 472.890,56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VODOVOD I ODVODNJA CETINSKE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KRAJINE, d.o.o., Sinj, OIB: 81685682389 = 7.301,91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VODOVOD I ODVODNJA, d.o.o., Šibenik, OIB: 26251326399 = 174.551,78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VODOVOD PULA, d.o.o., Pula, OIB: 19798348108 = 1.062,50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VODOVOD, d.o.o., Blato, OIB: 25167296962 = 318,76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ZAVOD ZA JAVNO ZDRAVSTVO Šibensko Kninske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županije, Šibenik, OIB: 84082732674 = 2.020,00 kuna.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ŽUPANIJSKE CESTE SPLIT, d.o.o., Split, OIB: 44118999421 = 10.758,22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DRUGA GRUPA -</w:t>
      </w:r>
      <w:r w:rsidRPr="00564063">
        <w:rPr>
          <w:rFonts w:cs="Times New Roman" w:eastAsia="Times New Roman"/>
          <w:lang w:eastAsia="hr-HR"/>
        </w:rPr>
        <w:t xml:space="preserve"> Vjerovnicima koji su financijske institucije, Dužnik je dužan utvrđene tražbine isplatiti kroz dvije podgrupe i to: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a)</w:t>
      </w:r>
      <w:r w:rsidRPr="00564063">
        <w:rPr>
          <w:rFonts w:cs="Times New Roman" w:eastAsia="Times New Roman"/>
          <w:lang w:eastAsia="hr-HR"/>
        </w:rPr>
        <w:t xml:space="preserve"> Prva podgrupa vjerovnika koji su financijske institucije, Dužnik je dužan utvrđene tražbine isplatiti u cijelom utvrđenom iznosu i to u 60. jednakih mjesečnih anuiteta. Prvi anuitet dospijeva na isplatu posljednjeg dana u mjesecu koji slijedi nakon pravomoćnosti ovog Rješenja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a svaki slijedeći anuitet dospijeva za isplatu posljednjeg dana slijedećeg mjeseca i tako sve do zadnjeg anuiteta za isplatu.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Iznos utvrđene tražbine, za svakoga vjerovnika ove podgrupe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, iznosi ovako: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ALLIANZ ZAGREB, d.d., Zagreb, OIB: 23759810849 =  4.989,64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CREDO BANKA, d.d., u stečaju, Split, OIB: 94141384086 = 471,31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ERSTE CARD CLUB, d.o.o., Zagreb, OIB: 85941596441 = 67.103,88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- 4 -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ERSTE FACTORING, d.o.o., Zagreb, OIB: 10194059689 = 50.976,03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EUROHERC OSIGURANJE, d.d., Zagreb, OIB: 22694857747 = 43.829,23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HP – Hrvatska pošta, d.d., Zagreb, OIB: 87311810356 = 1.750,72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HRVATSKA POŠTANSKA BANKA, d.d., Zagreb, OIB: 87939104217 = 2.617.926,63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IZVOR OSIGURANJE, d.d., Zagreb, OIB: 02951724955 = 196.946,90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JADRANSKO OSIGURANJE, d.d., Zagreb, 94472454976 = 7.035,36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KREDITNA BANKA ZAGREB, d.d., Zagreb, OIB: 70663193635 = 1.763,37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PORSCHE LEASING, d.o.o., Zagreb, OIB: 90275854576 = 104,60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SBERBANK, d.d., Zagreb, OIB: 78427478595 = 259,68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SG </w:t>
      </w:r>
      <w:proofErr w:type="spellStart"/>
      <w:r w:rsidRPr="00564063">
        <w:rPr>
          <w:rFonts w:cs="Times New Roman" w:eastAsia="Times New Roman"/>
          <w:lang w:eastAsia="hr-HR"/>
        </w:rPr>
        <w:t>Leasing</w:t>
      </w:r>
      <w:proofErr w:type="spellEnd"/>
      <w:r w:rsidRPr="00564063">
        <w:rPr>
          <w:rFonts w:cs="Times New Roman" w:eastAsia="Times New Roman"/>
          <w:lang w:eastAsia="hr-HR"/>
        </w:rPr>
        <w:t>, d.o.o., Zagreb, OIB: 08745792574 = 0,00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SUNCE OSIGURANJE, d.d., Zagreb, OIB: 12012147571 = 4.437,74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VB LEASING, d.o.o., Zagreb, OIB: 55525619967 = 148.115,99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VIENER OSIGURANJE VIENNA INSURANCE GROUP, d.d.,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Zagreb, OIB: 52848403362 = 15.095,00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ZAGREBAČKA BANKA, d.d., Zagreb, OIB: 92963223473 = 104.547,73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b)</w:t>
      </w:r>
      <w:r w:rsidRPr="00564063">
        <w:rPr>
          <w:rFonts w:cs="Times New Roman" w:eastAsia="Times New Roman"/>
          <w:lang w:eastAsia="hr-HR"/>
        </w:rPr>
        <w:t xml:space="preserve"> Druga podgrupa vjerovnika koji su financijske institucije i baš vjerovnik: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b/1.</w:t>
      </w:r>
      <w:r w:rsidRPr="00564063">
        <w:rPr>
          <w:rFonts w:cs="Times New Roman" w:eastAsia="Times New Roman"/>
          <w:lang w:eastAsia="hr-HR"/>
        </w:rPr>
        <w:t xml:space="preserve">  SOCIETE GENERALE SPLITSKA BANKA, d.d., Split, OIB: 69326397242, kojeg je utvrđena tražbina s uključenim osiguranim </w:t>
      </w:r>
      <w:proofErr w:type="spellStart"/>
      <w:r w:rsidRPr="00564063">
        <w:rPr>
          <w:rFonts w:cs="Times New Roman" w:eastAsia="Times New Roman"/>
          <w:lang w:eastAsia="hr-HR"/>
        </w:rPr>
        <w:t>razlučnim</w:t>
      </w:r>
      <w:proofErr w:type="spellEnd"/>
      <w:r w:rsidRPr="00564063">
        <w:rPr>
          <w:rFonts w:cs="Times New Roman" w:eastAsia="Times New Roman"/>
          <w:lang w:eastAsia="hr-HR"/>
        </w:rPr>
        <w:t xml:space="preserve"> pravom u sveukupnom iznosu od: 4.131.389,34 kune i vjerovnik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b/2.</w:t>
      </w:r>
      <w:r w:rsidRPr="00564063">
        <w:rPr>
          <w:rFonts w:cs="Times New Roman" w:eastAsia="Times New Roman"/>
          <w:lang w:eastAsia="hr-HR"/>
        </w:rPr>
        <w:t xml:space="preserve">  SBERBANK, d.d., Zagreb, OIB: 78427478595, kojeg je utvrđena tražbina osigurana </w:t>
      </w:r>
      <w:proofErr w:type="spellStart"/>
      <w:r w:rsidRPr="00564063">
        <w:rPr>
          <w:rFonts w:cs="Times New Roman" w:eastAsia="Times New Roman"/>
          <w:lang w:eastAsia="hr-HR"/>
        </w:rPr>
        <w:t>razlučnim</w:t>
      </w:r>
      <w:proofErr w:type="spellEnd"/>
      <w:r w:rsidRPr="00564063">
        <w:rPr>
          <w:rFonts w:cs="Times New Roman" w:eastAsia="Times New Roman"/>
          <w:lang w:eastAsia="hr-HR"/>
        </w:rPr>
        <w:t xml:space="preserve"> pravom u sveukupnom iznosu od: 1.210.247,20 kuna, Dužnik je prema svakom ovom Vjerovniku dužan ovako: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b/1.</w:t>
      </w:r>
      <w:r w:rsidRPr="00564063">
        <w:rPr>
          <w:rFonts w:cs="Times New Roman" w:eastAsia="Times New Roman"/>
          <w:lang w:eastAsia="hr-HR"/>
        </w:rPr>
        <w:t xml:space="preserve"> Prema vjerovniku SOCIETE GENERALE SPLITSKA BANKA, d.d., Split, OIB: 69326397242, kojeg je utvrđena tražbina s uključenim osiguranim </w:t>
      </w:r>
      <w:proofErr w:type="spellStart"/>
      <w:r w:rsidRPr="00564063">
        <w:rPr>
          <w:rFonts w:cs="Times New Roman" w:eastAsia="Times New Roman"/>
          <w:lang w:eastAsia="hr-HR"/>
        </w:rPr>
        <w:t>razlučnim</w:t>
      </w:r>
      <w:proofErr w:type="spellEnd"/>
      <w:r w:rsidRPr="00564063">
        <w:rPr>
          <w:rFonts w:cs="Times New Roman" w:eastAsia="Times New Roman"/>
          <w:lang w:eastAsia="hr-HR"/>
        </w:rPr>
        <w:t xml:space="preserve"> pravom u sveukupnom iznosu od: 4.131.389,34 kune, ovim se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utvrđuje: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I/ </w:t>
      </w:r>
      <w:r w:rsidRPr="00564063">
        <w:rPr>
          <w:rFonts w:cs="Times New Roman" w:eastAsia="Times New Roman"/>
          <w:lang w:eastAsia="hr-HR"/>
        </w:rPr>
        <w:t xml:space="preserve">  kako ovim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ne dolazi do </w:t>
      </w:r>
      <w:proofErr w:type="spellStart"/>
      <w:r w:rsidRPr="00564063">
        <w:rPr>
          <w:rFonts w:cs="Times New Roman" w:eastAsia="Times New Roman"/>
          <w:lang w:eastAsia="hr-HR"/>
        </w:rPr>
        <w:t>novacije</w:t>
      </w:r>
      <w:proofErr w:type="spellEnd"/>
      <w:r w:rsidRPr="00564063">
        <w:rPr>
          <w:rFonts w:cs="Times New Roman" w:eastAsia="Times New Roman"/>
          <w:lang w:eastAsia="hr-HR"/>
        </w:rPr>
        <w:t xml:space="preserve"> niti jedne obveze Dužnika prema ovom Vjerovniku nego se isključivo radi o reprogramiranju postojećih obveza na način što se ponovno ugovaraju rokovi i način otplate duga Dužnika pa s time u vezi tražbine Vjerovnika pobliže opisane u Prijavi tražbine Vjerovnika zadržavaju isti identitet ali uz uvjete iz ovoga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(visina duga, način ispunjenja, rok otplate i visina kamate);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II/</w:t>
      </w:r>
      <w:r w:rsidRPr="00564063">
        <w:rPr>
          <w:rFonts w:cs="Times New Roman" w:eastAsia="Times New Roman"/>
          <w:lang w:eastAsia="hr-HR"/>
        </w:rPr>
        <w:t xml:space="preserve">   kako se tražbine ovog Vjerovnika smatraju dospjelima na dan otvaranja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postupka isključivo radi ponovnog ugovaranja rokova i načina plaćanja obveza Dužnika prema ovom Vjerovniku a na način kako je to uređeno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sporazumum</w:t>
      </w:r>
      <w:proofErr w:type="spellEnd"/>
      <w:r w:rsidRPr="00564063">
        <w:rPr>
          <w:rFonts w:cs="Times New Roman" w:eastAsia="Times New Roman"/>
          <w:lang w:eastAsia="hr-HR"/>
        </w:rPr>
        <w:t>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III/</w:t>
      </w:r>
      <w:r w:rsidRPr="00564063">
        <w:rPr>
          <w:rFonts w:cs="Times New Roman" w:eastAsia="Times New Roman"/>
          <w:lang w:eastAsia="hr-HR"/>
        </w:rPr>
        <w:t xml:space="preserve">   kako se ovaj Vjerovnik odrekao prava na odvojeno namirenje samo za potrebe ovoga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postupka i kako odricanje od prava na odvojeno namirenje ne znači odricanje od upisanoga založnog prava i/ili davanje </w:t>
      </w:r>
      <w:proofErr w:type="spellStart"/>
      <w:r w:rsidRPr="00564063">
        <w:rPr>
          <w:rFonts w:cs="Times New Roman" w:eastAsia="Times New Roman"/>
          <w:lang w:eastAsia="hr-HR"/>
        </w:rPr>
        <w:t>brisovnog</w:t>
      </w:r>
      <w:proofErr w:type="spellEnd"/>
      <w:r w:rsidRPr="00564063">
        <w:rPr>
          <w:rFonts w:cs="Times New Roman" w:eastAsia="Times New Roman"/>
          <w:lang w:eastAsia="hr-HR"/>
        </w:rPr>
        <w:t xml:space="preserve"> očitovanja;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- 5 -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IV/</w:t>
      </w:r>
      <w:r w:rsidRPr="00564063">
        <w:rPr>
          <w:rFonts w:cs="Times New Roman" w:eastAsia="Times New Roman"/>
          <w:lang w:eastAsia="hr-HR"/>
        </w:rPr>
        <w:t xml:space="preserve">  kako sva založna prava koja ovaj Vjerovnik ima upisana u javnim upisnicima ostaju i nadalje važeća i upisana u istim tim javnim upisnicima i osiguravaju tražbine ovog Vjerovnika kao založnog vjerovnika a sukladno ovom </w:t>
      </w:r>
      <w:proofErr w:type="spellStart"/>
      <w:r w:rsidRPr="00564063">
        <w:rPr>
          <w:rFonts w:cs="Times New Roman" w:eastAsia="Times New Roman"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sporazumu;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V/</w:t>
      </w:r>
      <w:r w:rsidRPr="00564063">
        <w:rPr>
          <w:rFonts w:cs="Times New Roman" w:eastAsia="Times New Roman"/>
          <w:lang w:eastAsia="hr-HR"/>
        </w:rPr>
        <w:t xml:space="preserve">   kako je tražbina ovog Vjerovnika prema Dužniku u iznosu od: 4.131.389,34 kune, nastala po slijedećim osnovama: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1)</w:t>
      </w:r>
      <w:r w:rsidRPr="00564063">
        <w:rPr>
          <w:rFonts w:cs="Times New Roman" w:eastAsia="Times New Roman"/>
          <w:lang w:eastAsia="hr-HR"/>
        </w:rPr>
        <w:t xml:space="preserve">  Ugovora o okvirnom iznosu za izdavanje garancije reg. br.: 5143/03. od 10. prosinca 2003. godine. Tražbina na dan 02. prosinca 2015. godine iznosi: 2.823.992,99 kuna (</w:t>
      </w:r>
      <w:r w:rsidRPr="00564063">
        <w:rPr>
          <w:rFonts w:cs="Times New Roman" w:eastAsia="Times New Roman"/>
          <w:b/>
          <w:lang w:eastAsia="hr-HR"/>
        </w:rPr>
        <w:t>Tražbina 1. Societe Generale Splitska banka d.d.</w:t>
      </w:r>
      <w:r w:rsidRPr="00564063">
        <w:rPr>
          <w:rFonts w:cs="Times New Roman" w:eastAsia="Times New Roman"/>
          <w:lang w:eastAsia="hr-HR"/>
        </w:rPr>
        <w:t xml:space="preserve">) od čega se iznos od: 846.011,39 kuna odnosi na izdane, važeće i </w:t>
      </w:r>
      <w:proofErr w:type="spellStart"/>
      <w:r w:rsidRPr="00564063">
        <w:rPr>
          <w:rFonts w:cs="Times New Roman" w:eastAsia="Times New Roman"/>
          <w:lang w:eastAsia="hr-HR"/>
        </w:rPr>
        <w:t>neprotestirane</w:t>
      </w:r>
      <w:proofErr w:type="spellEnd"/>
      <w:r w:rsidRPr="00564063">
        <w:rPr>
          <w:rFonts w:cs="Times New Roman" w:eastAsia="Times New Roman"/>
          <w:lang w:eastAsia="hr-HR"/>
        </w:rPr>
        <w:t xml:space="preserve"> garancije i to: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1a)</w:t>
      </w:r>
      <w:r w:rsidRPr="00564063">
        <w:rPr>
          <w:rFonts w:cs="Times New Roman" w:eastAsia="Times New Roman"/>
          <w:lang w:eastAsia="hr-HR"/>
        </w:rPr>
        <w:t xml:space="preserve"> Garancija za dobro izvršenje posla br.: 12207.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Iznos: 275.755,09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Datum izdavanja: 28/10/2014.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Istek: 30/06/2016.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1b)</w:t>
      </w:r>
      <w:r w:rsidRPr="00564063">
        <w:rPr>
          <w:rFonts w:cs="Times New Roman" w:eastAsia="Times New Roman"/>
          <w:lang w:eastAsia="hr-HR"/>
        </w:rPr>
        <w:t xml:space="preserve"> Garancija za dobro izvršenje posla br.: 12209.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Iznos: 122.689,69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Datum izdavanja: 28/10/2014.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Istek: 30/06/2016.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1c)</w:t>
      </w:r>
      <w:r w:rsidRPr="00564063">
        <w:rPr>
          <w:rFonts w:cs="Times New Roman" w:eastAsia="Times New Roman"/>
          <w:lang w:eastAsia="hr-HR"/>
        </w:rPr>
        <w:t xml:space="preserve"> Garancija za dobro izvršenje posla br.: 12232.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Iznos: 447.566,61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Datum izdavanja: 30/10/2014.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Istek: 31/10/2016.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2)</w:t>
      </w:r>
      <w:r w:rsidRPr="00564063">
        <w:rPr>
          <w:rFonts w:cs="Times New Roman" w:eastAsia="Times New Roman"/>
          <w:lang w:eastAsia="hr-HR"/>
        </w:rPr>
        <w:t xml:space="preserve">  Ugovora o kreditu reg. br.: 1487/12. od 04. listopada 2012. godine. Tražbina na dan 02. prosinca 2015. godine iznosi: 1.236.024,58 kuna (</w:t>
      </w:r>
      <w:r w:rsidRPr="00564063">
        <w:rPr>
          <w:rFonts w:cs="Times New Roman" w:eastAsia="Times New Roman"/>
          <w:b/>
          <w:lang w:eastAsia="hr-HR"/>
        </w:rPr>
        <w:t>Tražbina 2. Societe Generale Splitska banka d.d.</w:t>
      </w:r>
      <w:r w:rsidRPr="00564063">
        <w:rPr>
          <w:rFonts w:cs="Times New Roman" w:eastAsia="Times New Roman"/>
          <w:lang w:eastAsia="hr-HR"/>
        </w:rPr>
        <w:t>).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3)</w:t>
      </w:r>
      <w:r w:rsidRPr="00564063">
        <w:rPr>
          <w:rFonts w:cs="Times New Roman" w:eastAsia="Times New Roman"/>
          <w:lang w:eastAsia="hr-HR"/>
        </w:rPr>
        <w:t xml:space="preserve">  Ugovora o VISA poslovnoj kartici od 09. ožujka 2011. godine. Tražbina na dan 02. prosinca 2015. godine iznosi: 71.190.57 kuna (</w:t>
      </w:r>
      <w:r w:rsidRPr="00564063">
        <w:rPr>
          <w:rFonts w:cs="Times New Roman" w:eastAsia="Times New Roman"/>
          <w:b/>
          <w:lang w:eastAsia="hr-HR"/>
        </w:rPr>
        <w:t>Tražbina 3. Societe Generale Splitska banka d.d.</w:t>
      </w:r>
      <w:r w:rsidRPr="00564063">
        <w:rPr>
          <w:rFonts w:cs="Times New Roman" w:eastAsia="Times New Roman"/>
          <w:lang w:eastAsia="hr-HR"/>
        </w:rPr>
        <w:t>).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4)</w:t>
      </w:r>
      <w:r w:rsidRPr="00564063">
        <w:rPr>
          <w:rFonts w:cs="Times New Roman" w:eastAsia="Times New Roman"/>
          <w:lang w:eastAsia="hr-HR"/>
        </w:rPr>
        <w:t xml:space="preserve">  Ugovora o otvaranju i vođenju kunskog računa od 01. lipnja 2006. godine. Tražbina na dan 02. prosinca 2015. godine iznosi: 181,20 kuna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Od ukupno utvrđene tražbine u iznosu od: 4.131.389,34 kune, Vjerovnik otpušta dug Dužniku u ukupnom iznosu od: 86.552,12 kuna s osnova redovnih i zateznih kamata te naknada a Dužnik na taj otpust duga pristaje.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Preostali iznos od ukupno utvrđene tražbine ovog Vjerovnika u iznosu od: 4.131.389,34 kune, Dužnik je obvezan, suglasnošću Vjerovnika danom u ovom </w:t>
      </w:r>
      <w:proofErr w:type="spellStart"/>
      <w:r w:rsidRPr="00564063">
        <w:rPr>
          <w:rFonts w:cs="Times New Roman" w:eastAsia="Times New Roman"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sporazumu,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- 6 -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isplatiti Vjerovniku iznos od: 3.198.825,83 kune i to u mjesečnim ratama u roku od jedne (1) godine a na način što će prvih jedanaest (11) mjesečnih rata svaka rata iznositi po: 53.313,76 kuna dok će dvanaesta (12) rata iznositi: 2.612.374,43 kune.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Ako Dužnik isplati ovom Vjerovniku u dogovorenim rokovima jedanaest (11) rata po: 53.313,76 kuna uvećano za pripadajuću kamatu  te o roku dospijeća dvanaeste (12) rate od iste dvanaeste (12) rate isplati iznos od: 53.313,76 kuna uvećano za pripadajuću kamatu, tada se preostali dio duga Dužnika prema ovom Vjerovniku u iznosu od: 2.559.060,66 kuna reprogramira na dodatni rok od jedne (1) godine i to na način što je Dužnik dužan ovom Vjerovniku ovaj ostatak duga plaćati u mjesečnim ratama na način što će prvih jedanaest (11) mjesečnih rata svaka rata iznositi po: 53.313,76 kuna uvećano za pripadajuću kamatu dok će dvanaesta (12) rata iznositi: 1.972.609,26 kuna.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Ako Dužnik isplati ovom Vjerovniku u dogovorenim rokovima jedanaest (11) rata po: 53.313,76 kuna uvećano za pripadajuću kamatu  te o roku dospijeća dvanaeste (12) rate od iste dvanaeste (12) rate isplati iznos od: 53.313,76 kuna uvećano za pripadajuću kamatu, tada se preostali dio duga Dužnika prema ovom Vjerovniku u iznosu od: 1.919.295,50 kuna reprogramira na dodatni rok od jedne (1) godine i to na način što je Dužnik dužan ovom Vjerovniku ovaj ostatak duga plaćati u mjesečnim ratama na način što će prvih jedanaest (11) mjesečnih rata svaka rata iznositi po: 53.313,76 kuna uvećano za pripadajuću kamatu dok će dvanaesta (12) rata iznositi: 1.332.844,10 kuna.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Ako Dužnik isplati ovom Vjerovniku u dogovorenim rokovima jedanaest (11) rata po: 53.313,76 kuna uvećano za pripadajuću kamatu  te o roku dospijeća dvanaeste (12) rate od iste dvanaeste (12) rate isplati iznos od: 53.313,76 kuna uvećano za pripadajuću kamatu, tada se preostali dio duga Dužnika prema ovom Vjerovniku u iznosu od: 1.279.530,33 kune reprogramira na novi dodatni rok od jedne (1) godine i to na način što je Dužnik dužan ovom Vjerovniku ovaj ostatak duga plaćati u mjesečnim ratama na način što će prvih jedanaest (11) mjesečnih rata svaka rata iznositi po: 53.313,76 kuna uvećano za pripadajuću kamatu dok će dvanaesta (12) rata iznositi: 693.078,93 kune.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Ako Dužnik isplati ovom Vjerovniku u dogovorenim rokovima jedanaest (11) rata po: 53.313,76 kuna uvećano za pripadajuću kamatu  te o roku dospijeća dvanaeste (12) rate od iste dvanaeste (12) rate isplati iznos od: 53.313,76 kuna uvećano za pripadajuću kamatu, tada se preostali dio duga Dužnika prema ovom Vjerovniku u iznosu od: 639.765,17 kuna reprogramira na dodatni rok od jedne (1) godine i to na način što je Dužnik dužan ovom Vjerovniku ovaj ostatak duga plaćati u dvanaest (12) jednakih mjesečnih rata po: 53.313,76 kuna uvećano za pripadajuću kamatu.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Prva mjesečna rata dospijeva na isplatu, odnosno, naplatu posljednjeg dana u mjesecu u kojem je ovo Rješenje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postalo pravomoćno. Ukoliko ovo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- 7 -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Rješenje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postane pravomoćno posljednjeg dana u mjesecu, tada prava rata dospijeva na isplatu, odnosno, naplatu, posljednjeg dana narednog mjeseca. Svaka slijedeća rata dospijeva na isplatu, odnosno naplatu posljednjeg dana slijedećeg mjeseca i tako redom do potpune isplate.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Na tražbinu se </w:t>
      </w:r>
      <w:proofErr w:type="spellStart"/>
      <w:r w:rsidRPr="00564063">
        <w:rPr>
          <w:rFonts w:cs="Times New Roman" w:eastAsia="Times New Roman"/>
          <w:lang w:eastAsia="hr-HR"/>
        </w:rPr>
        <w:t>obračunaje</w:t>
      </w:r>
      <w:proofErr w:type="spellEnd"/>
      <w:r w:rsidRPr="00564063">
        <w:rPr>
          <w:rFonts w:cs="Times New Roman" w:eastAsia="Times New Roman"/>
          <w:lang w:eastAsia="hr-HR"/>
        </w:rPr>
        <w:t xml:space="preserve"> godišnja kamata po stopi od 4,5% i koja na plaćanje dospijeva mjesečno, zajedno sa ratom glavnice.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U slučaju ako Dužnik propusti o roku dospijeća platiti bilo koju ratu prema u ovom </w:t>
      </w:r>
      <w:proofErr w:type="spellStart"/>
      <w:r w:rsidRPr="00564063">
        <w:rPr>
          <w:rFonts w:cs="Times New Roman" w:eastAsia="Times New Roman"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sporazumu ugovorenim rokovima, tražbina se neće dalje reprogramirati već će </w:t>
      </w:r>
      <w:proofErr w:type="spellStart"/>
      <w:r w:rsidRPr="00564063">
        <w:rPr>
          <w:rFonts w:cs="Times New Roman" w:eastAsia="Times New Roman"/>
          <w:lang w:eastAsia="hr-HR"/>
        </w:rPr>
        <w:t>dospijeti</w:t>
      </w:r>
      <w:proofErr w:type="spellEnd"/>
      <w:r w:rsidRPr="00564063">
        <w:rPr>
          <w:rFonts w:cs="Times New Roman" w:eastAsia="Times New Roman"/>
          <w:lang w:eastAsia="hr-HR"/>
        </w:rPr>
        <w:t xml:space="preserve"> na naplatu u cijelosti. Vjerovnik će tada radi naplate svoje tražbine imati pravo pokrenuti ovrhu kako na računu tako i na založenoj imovini Dužnika kao i aktivirati bilo koji drugi instrument osiguranja koji je Vjerovnik primio za tražbine iz ovoga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Od ukupno utvrđene tražbine vjerovnika u iznosu od: 4.131.389,34 kune, iznos od: 846.011,39 kuna i koji se odnosi na izdane, važeće i </w:t>
      </w:r>
      <w:proofErr w:type="spellStart"/>
      <w:r w:rsidRPr="00564063">
        <w:rPr>
          <w:rFonts w:cs="Times New Roman" w:eastAsia="Times New Roman"/>
          <w:lang w:eastAsia="hr-HR"/>
        </w:rPr>
        <w:t>neprotestirane</w:t>
      </w:r>
      <w:proofErr w:type="spellEnd"/>
      <w:r w:rsidRPr="00564063">
        <w:rPr>
          <w:rFonts w:cs="Times New Roman" w:eastAsia="Times New Roman"/>
          <w:lang w:eastAsia="hr-HR"/>
        </w:rPr>
        <w:t xml:space="preserve"> garancije i to: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a)</w:t>
      </w:r>
      <w:r w:rsidRPr="00564063">
        <w:rPr>
          <w:rFonts w:cs="Times New Roman" w:eastAsia="Times New Roman"/>
          <w:lang w:eastAsia="hr-HR"/>
        </w:rPr>
        <w:t xml:space="preserve">  Garancija za dobro izvršenje posla br.: 12207.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Iznos: 275.755,09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Datum izdavanja: 28/10/2014.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Istek: 30/06/2016.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b) </w:t>
      </w:r>
      <w:r w:rsidRPr="00564063">
        <w:rPr>
          <w:rFonts w:cs="Times New Roman" w:eastAsia="Times New Roman"/>
          <w:lang w:eastAsia="hr-HR"/>
        </w:rPr>
        <w:t xml:space="preserve"> Garancija za dobro izvršenje posla br.: 12209.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Iznos: 122.689,69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Datum izdavanja: 28/10/2014.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Istek: 30/06/2016.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c)</w:t>
      </w:r>
      <w:r w:rsidRPr="00564063">
        <w:rPr>
          <w:rFonts w:cs="Times New Roman" w:eastAsia="Times New Roman"/>
          <w:lang w:eastAsia="hr-HR"/>
        </w:rPr>
        <w:t xml:space="preserve">   Garancija za dobro izvršenje posla br.: 12232.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Iznos: 447.566,61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Korisnik: VODOVOD I KANALIZACIJA, d.o.o.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Datum izdavanja: 30/10/2014.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Istek: 31/10/2016.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 u slučaju da Vjerovnik/Davatelj garancije nakon dana otvaranja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postupka, 02. prosinca 2015. godine, izvrši isplatu bilo kojeg iznosa po bilo kojoj izdanoj garanciji, Dužnik je tada obvezan na prvi poziv Vjerovnika/Davatelja garancije a najkasnije u roku od tri (3) radna dana, namiriti Vjerovniku/Davatelju garancije plaćeni iznos garancije uvećan za pripadajuće naknade i/ili zatezne kamate i/ili troškove.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U slučaju ako Dužnik propusti na prvi poziv Vjerovnika/Davatelja garancije, a najkasnije u roku od tri (3) radna dana namiriti Vjerovniku plaćeni iznos garancije uvećan za pripadajuće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- 8 -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naknade i/ili zatezne kamate i/ili troškove, smatrat će se da je cjelokupna tražbina utvrđena ovim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sporazumum</w:t>
      </w:r>
      <w:proofErr w:type="spellEnd"/>
      <w:r w:rsidRPr="00564063">
        <w:rPr>
          <w:rFonts w:cs="Times New Roman" w:eastAsia="Times New Roman"/>
          <w:lang w:eastAsia="hr-HR"/>
        </w:rPr>
        <w:t xml:space="preserve"> dospjela te će Vjerovnik, radi naplate svih svojih tražbina utvrđenih u ovom </w:t>
      </w:r>
      <w:proofErr w:type="spellStart"/>
      <w:r w:rsidRPr="00564063">
        <w:rPr>
          <w:rFonts w:cs="Times New Roman" w:eastAsia="Times New Roman"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sporazumu, imati pravo pokrenuti ovrhu kako na računima tako i na založenoj imovini Dužnika.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U slučaju ako, prije nego li Dužnik ispuni svoju obvezu prema Vjerovniku utvrđenu ovim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u cijelosti, bude pokrenut ovršni postupak radi namirenja tražbine od treće strane, nad nekretninama na kojima Vjerovnik ima upisano založno pravo radi osiguranja tražbina iz ovog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sporazuma, Vjerovnik tada </w:t>
      </w:r>
      <w:proofErr w:type="spellStart"/>
      <w:r w:rsidRPr="00564063">
        <w:rPr>
          <w:rFonts w:cs="Times New Roman" w:eastAsia="Times New Roman"/>
          <w:lang w:eastAsia="hr-HR"/>
        </w:rPr>
        <w:t>zadržaje</w:t>
      </w:r>
      <w:proofErr w:type="spellEnd"/>
      <w:r w:rsidRPr="00564063">
        <w:rPr>
          <w:rFonts w:cs="Times New Roman" w:eastAsia="Times New Roman"/>
          <w:lang w:eastAsia="hr-HR"/>
        </w:rPr>
        <w:t xml:space="preserve"> pravo namirenja kao založni vjerovnik bez obzira na ovaj </w:t>
      </w:r>
      <w:proofErr w:type="spellStart"/>
      <w:r w:rsidRPr="00564063">
        <w:rPr>
          <w:rFonts w:cs="Times New Roman" w:eastAsia="Times New Roman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sporazum. Dužnik je obvezan, nakon pravomoćnosti Rješenja kojim se potvrđuje ovaj </w:t>
      </w:r>
      <w:proofErr w:type="spellStart"/>
      <w:r w:rsidRPr="00564063">
        <w:rPr>
          <w:rFonts w:cs="Times New Roman" w:eastAsia="Times New Roman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sporazum, na prvi pisani poziv Vjerovnika, sklopiti sve potrebne sporazume, ugovore, anekse i svaku drugu dokumentaciju koja će po isključivoj procjeni Vjerovnika biti potrebna za provođenje ovoga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kao i za davanje novih i/ili očuvanje postojećih instrumenata osiguranja kojima bi se produljio rok važenja predmetnih ugovora o zaduženju i osiguranju.     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b/2.</w:t>
      </w:r>
      <w:r w:rsidRPr="00564063">
        <w:rPr>
          <w:rFonts w:cs="Times New Roman" w:eastAsia="Times New Roman"/>
          <w:lang w:eastAsia="hr-HR"/>
        </w:rPr>
        <w:t xml:space="preserve">  Prema Vjerovniku SBERBANK, d.d., Zagreb, OIB: 78427478595, kojeg je utvrđena tražbina osigurana </w:t>
      </w:r>
      <w:proofErr w:type="spellStart"/>
      <w:r w:rsidRPr="00564063">
        <w:rPr>
          <w:rFonts w:cs="Times New Roman" w:eastAsia="Times New Roman"/>
          <w:lang w:eastAsia="hr-HR"/>
        </w:rPr>
        <w:t>razlučnim</w:t>
      </w:r>
      <w:proofErr w:type="spellEnd"/>
      <w:r w:rsidRPr="00564063">
        <w:rPr>
          <w:rFonts w:cs="Times New Roman" w:eastAsia="Times New Roman"/>
          <w:lang w:eastAsia="hr-HR"/>
        </w:rPr>
        <w:t xml:space="preserve"> pravom u sveukupnom iznosu od: 1.210.247,20 kuna a temeljem Ugovora o kreditu br.: 501671, ovim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ovaj Vjerovnik </w:t>
      </w:r>
      <w:proofErr w:type="spellStart"/>
      <w:r w:rsidRPr="00564063">
        <w:rPr>
          <w:rFonts w:cs="Times New Roman" w:eastAsia="Times New Roman"/>
          <w:lang w:eastAsia="hr-HR"/>
        </w:rPr>
        <w:t>zadržaje</w:t>
      </w:r>
      <w:proofErr w:type="spellEnd"/>
      <w:r w:rsidRPr="00564063">
        <w:rPr>
          <w:rFonts w:cs="Times New Roman" w:eastAsia="Times New Roman"/>
          <w:lang w:eastAsia="hr-HR"/>
        </w:rPr>
        <w:t xml:space="preserve"> založno pravo koje ima upisano na nekretninama Dužnika. Ako se ovaj Vjerovnik odrekne od prava na odvojeno namirenje, tada je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Dužnik prema ovom Vjerovniku dužan tražbinu osiguranu </w:t>
      </w:r>
      <w:proofErr w:type="spellStart"/>
      <w:r w:rsidRPr="00564063">
        <w:rPr>
          <w:rFonts w:cs="Times New Roman" w:eastAsia="Times New Roman"/>
          <w:lang w:eastAsia="hr-HR"/>
        </w:rPr>
        <w:t>razlučnim</w:t>
      </w:r>
      <w:proofErr w:type="spellEnd"/>
      <w:r w:rsidRPr="00564063">
        <w:rPr>
          <w:rFonts w:cs="Times New Roman" w:eastAsia="Times New Roman"/>
          <w:lang w:eastAsia="hr-HR"/>
        </w:rPr>
        <w:t xml:space="preserve"> pravom u sveukupnom iznosu od: 1.210.247,20 kuna isplatiti u 60. jednakih mjesečnih anuiteta sa kamatom po stopi od 4,5% godišnje, koji dospijevaju zadnjeg dana u mjesecu, s tim da prvi anuitet dospijeva na isplatu posljednjeg dana u mjesecu koji slijedi nakon pravomoćnosti ovog Rješenja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a svaki slijedeći anuitet dospijeva za isplatu posljednjeg dana slijedećeg mjeseca i tako sve do zadnjeg anuiteta za isplatu.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TREĆA GRUPA –</w:t>
      </w:r>
      <w:r w:rsidRPr="00564063">
        <w:rPr>
          <w:rFonts w:cs="Times New Roman" w:eastAsia="Times New Roman"/>
          <w:lang w:eastAsia="hr-HR"/>
        </w:rPr>
        <w:t xml:space="preserve"> Svim ostalim vjerovnicima Dužnika, Dužnik je ovim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dužan ovim Vjerovnicima njihove utvrđene tražbine, umanjene za 30% od utvrđenog iznosa tražbine i koji se 30% otpisuje, preostalih 70% iznosa od utvrđene tražbine, nakon isteka roka počeka od 1 (jedne) godine, isplatiti u 48. (</w:t>
      </w:r>
      <w:proofErr w:type="spellStart"/>
      <w:r w:rsidRPr="00564063">
        <w:rPr>
          <w:rFonts w:cs="Times New Roman" w:eastAsia="Times New Roman"/>
          <w:lang w:eastAsia="hr-HR"/>
        </w:rPr>
        <w:t>četredesetiosam</w:t>
      </w:r>
      <w:proofErr w:type="spellEnd"/>
      <w:r w:rsidRPr="00564063">
        <w:rPr>
          <w:rFonts w:cs="Times New Roman" w:eastAsia="Times New Roman"/>
          <w:lang w:eastAsia="hr-HR"/>
        </w:rPr>
        <w:t xml:space="preserve">) jednakih mjesečnih rata, bez kamata. Rok počeka od 1 (jedne) godine počinje teći od pravomoćnosti ovog Rješenja Suda kojim se potvrđuje </w:t>
      </w:r>
      <w:proofErr w:type="spellStart"/>
      <w:r w:rsidRPr="00564063">
        <w:rPr>
          <w:rFonts w:cs="Times New Roman" w:eastAsia="Times New Roman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sporazum. Prva mjesečna rata dospijeva za plaćanje posljednjeg dana slijedećeg mjeseca nakon isteka roka počeka, a svaki slijedeća rata dospijeva za plaćanje posljednjeg dana slijedećeg mjeseca i tako sve do zadnje rate za plaćanje.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Iznos utvrđene tražbine te iznos od 70% koji preostaje za isplatu, za svakoga vjerovnika ove podgrupe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, iznosi ovako: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- 9 -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5.M, d.o.o., Split, OIB: 53029743672, iznos utvrđene tražbine je: 3.225,00 kuna a iznos od 70% za isplatu je: 2.257,50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ABES, d.o.o., Split, OIB: 85303060771, iznos utvrđene tražbine je: 85.315,80 kuna a iznos od 70% za isplatu je: 59.721,06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AEDILIS, d.o.o., </w:t>
      </w:r>
      <w:proofErr w:type="spellStart"/>
      <w:r w:rsidRPr="00564063">
        <w:rPr>
          <w:rFonts w:cs="Times New Roman" w:eastAsia="Times New Roman"/>
          <w:lang w:eastAsia="hr-HR"/>
        </w:rPr>
        <w:t>Dugopolje</w:t>
      </w:r>
      <w:proofErr w:type="spellEnd"/>
      <w:r w:rsidRPr="00564063">
        <w:rPr>
          <w:rFonts w:cs="Times New Roman" w:eastAsia="Times New Roman"/>
          <w:lang w:eastAsia="hr-HR"/>
        </w:rPr>
        <w:t>, OIB: 28249032189, iznos utvrđene tražbine je: 306,75 kuna a iznos od 70% za isplatu je: 214,73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ALAS SEGET, d.o.o., Split, OIB: 43392136378, iznos utvrđene tražbine je: 12.769,23 kuna a iznos od 70% za isplatu je: 8.938,46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ALAS ZA DOM, d.o.o., Split, OIB: 84313389409, iznos utvrđene tražbine je: 42.810,68 kuna a iznos od 70% za isplatu je: 29.967,48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Alen Ćurković, vlasnik Obrta AUTOSTAKLO, Sinj, OIB: 18478694114, iznos utvrđene tražbine je: 31.913,00 kuna a iznos od 70% za isplatu je: 22.339,10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AMBIJENT, d.o.o., Sinj, OIB: 89169752163, iznos utvrđene tražbine je: 6.922,40 kuna a iznos od 70% za isplatu je: 4.845,68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Ante </w:t>
      </w:r>
      <w:proofErr w:type="spellStart"/>
      <w:r w:rsidRPr="00564063">
        <w:rPr>
          <w:rFonts w:cs="Times New Roman" w:eastAsia="Times New Roman"/>
          <w:lang w:eastAsia="hr-HR"/>
        </w:rPr>
        <w:t>Romac</w:t>
      </w:r>
      <w:proofErr w:type="spellEnd"/>
      <w:r w:rsidRPr="00564063">
        <w:rPr>
          <w:rFonts w:cs="Times New Roman" w:eastAsia="Times New Roman"/>
          <w:lang w:eastAsia="hr-HR"/>
        </w:rPr>
        <w:t>, javni bilježnik, Sinj, OIB: 10857582161, iznos utvrđene tražbine je: 9.567,35 kuna a iznos od 70% za isplatu je: 6.697,15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ANAFORA, d.o.o., Split, OIB: 27498424884, iznos utvrđene tražbine je: 50.825,31 kuna a iznos od 70% za isplatu je: 35.577,72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Ante Boban, autoprijevoznik, Split, OIB: 17654144739, iznos utvrđene tražbine je: 4.000,00 kuna a iznos od 70% za isplatu je: 2.800,00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Ante Gizdić, vlasnik Obrta BETONARA GIZDIĆ, Sinj, OIB: 09570821332, iznos utvrđene tražbine je: 26.435,50 kuna a iznos od 70% za isplatu je: 18.504,85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Ante Matić, vlasnik Obrta MATIĆ PROM, Sinj, OIB: 43002028617, iznos utvrđene tražbine je: 126.819,35 kuna a iznos od 70% za isplatu je: 88.773,55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Ante Mažuran, vlasnik Obrta ZLATNA RIBICA, Sinj, OIB: 43636836379, iznos utvrđene tražbine je: 2.313,00 kuna a iznos od 70% za isplatu je: 1.619,10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ANTONIO TRADE, d.o.o., Split, OIB: 11068799555, iznos utvrđene tražbine je: 599,69 kuna a iznos od 70% za isplatu je: 419,78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APSIDA INŽENJERING, d.o.o., Dubrovnik, OIB: 97964001886, iznos utvrđene tražbine je: 3.500,00 kuna a iznos od 70% za isplatu je: 2.450,00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AUTO ZA TREĆE TISUĆLJEĆE, d.o.o., Split, OIB: 90322193022, iznos utvrđene tražbine je: 18.741,56 kuna a iznos od 70% za isplatu je: 13.119,09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AUTOCENTAR PAVAS, d.o.o., Zagreb, OIB: 23468013469, iznos utvrđene tražbine je: 5.275,75 kuna a iznos od 70% za isplatu je: 3.693,03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AUTOSERVIS JAJO, d.o.o., Split, OIB: 78839593182, iznos utvrđene tražbine je: 1.155,39 kuna a iznos od 70% za isplatu je: 808,77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AXEL, d.o.o., Sinj, OIB: 79841543871, iznos utvrđene tražbine je: 11.914,80 kuna a iznos od 70% za isplatu je: 8.340,36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BABILON NOVUS, d.o.o., Mokošica, OIB: 71586336179, iznos utvrđene tražbine je: 293,00 kuna a iznos od 70% za isplatu je: 205,10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- 10 -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BEDIĆ, d.o.o., Zagreb, OIB: 71074587274, iznos utvrđene tražbine je: 842,89 kuna a iznos od 70% za isplatu je: 590,02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BENDIĆ PAPIR, d.o.o., Split, OIB: 38644175459, iznos utvrđene tražbine je: 26.271,29 kuna a iznos od 70% za isplatu je: 18.389,90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BERNER, d.o.o., Split, OIB: 66471923099, iznos utvrđene tražbine je: 1.030,88 kuna a iznos od 70% za isplatu je: 721,62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BIECO, d.o.o., Rijeka, OIB: 33915431982, iznos utvrđene tražbine je: 46.700,00 kuna a iznos od 70% za isplatu je: 32.690,00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BIOP, d.o.o., u stečaju, Ogulin, OIB: 60137915068, iznos utvrđene tražbine je: 425,58 kuna a iznos od 70% za isplatu je: 297,91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BRODOMERKUR, d.d., Split, OIB: 33956120458, iznos utvrđene tražbine je: 19.813,73 kuna a iznos od 70% za isplatu je: 13.869,61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BUDIMIR REVIZIJA, d.o.o., Split, OIB: 76788503861, iznos utvrđene tražbine je: 2.104,60 kuna a iznos od 70% za isplatu je: 1.473,22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BUĐENJE, d.o.o., Split, OIB: 04142562084, iznos utvrđene tražbine je: 900,00 kuna a iznos od 70% za isplatu je: 630,00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BUREAU VERITAS CROATIA, d.o.o., Rijeka, OIB: 82798532151, iznos utvrđene tražbine je: 11.287,82 kuna a iznos od 70% za isplatu je: 7.901,47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CAPRICORNO, d.o.o., Split, OIB: 09517317411, iznos utvrđene tražbine je: 7.953,02 kuna a iznos od 70% za isplatu je: 5.567,11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CARMERKUR, d.o.o., Split, OIB: 75972334633, iznos utvrđene tražbine je: 243.751,94 kuna a iznos od 70% za isplatu je: 170.626,36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CENTROGRADNJA, d.o.o., Zagreb, OIB: 04722246743, iznos utvrđene tražbine je: 84.143,47 kuna a iznos od 70% za isplatu je: 58.900,43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CESTAR, d.o.o., Split, OIB: 27471262195, iznos utvrđene tražbine je: 7.517,52 kuna a iznos od 70% za isplatu je: 5.262,26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CITY EX, d.o.o., Zagreb, OIB: 99406899243, iznos utvrđene tražbine je: 665,60 kuna a iznos od 70% za isplatu je: 465,92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CONTROL ENGINEERING, d.o.o., Rijeka, OIB: 88789034773, iznos utvrđene tražbine je: 15.614,07 kuna a iznos od 70% za isplatu je: 10.929,85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CONTROLMATIK, d.o.o., Šibenik, OIB: 08242877162, iznos utvrđene tražbine je: 34.447,54 kuna a iznos od 70% za isplatu je: 24.113,28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CORONA-COPY, d.o.o., K. </w:t>
      </w:r>
      <w:proofErr w:type="spellStart"/>
      <w:r w:rsidRPr="00564063">
        <w:rPr>
          <w:rFonts w:cs="Times New Roman" w:eastAsia="Times New Roman"/>
          <w:lang w:eastAsia="hr-HR"/>
        </w:rPr>
        <w:t>Sućurac</w:t>
      </w:r>
      <w:proofErr w:type="spellEnd"/>
      <w:r w:rsidRPr="00564063">
        <w:rPr>
          <w:rFonts w:cs="Times New Roman" w:eastAsia="Times New Roman"/>
          <w:lang w:eastAsia="hr-HR"/>
        </w:rPr>
        <w:t>, OIB: 23495584640, iznos utvrđene tražbine je: 8.630,95 kuna a iznos od 70% za isplatu je: 6.041,67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CRO-EKSPRES, d.o.o., Zagreb, OIB: 81356145197, iznos utvrđene tražbine je: 500,00 kuna a iznos od 70% za isplatu je: 350,00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ČAGALJ PLASTIKA, j.d.o.o., </w:t>
      </w:r>
      <w:proofErr w:type="spellStart"/>
      <w:r w:rsidRPr="00564063">
        <w:rPr>
          <w:rFonts w:cs="Times New Roman" w:eastAsia="Times New Roman"/>
          <w:lang w:eastAsia="hr-HR"/>
        </w:rPr>
        <w:t>Zagvozd</w:t>
      </w:r>
      <w:proofErr w:type="spellEnd"/>
      <w:r w:rsidRPr="00564063">
        <w:rPr>
          <w:rFonts w:cs="Times New Roman" w:eastAsia="Times New Roman"/>
          <w:lang w:eastAsia="hr-HR"/>
        </w:rPr>
        <w:t>, OIB: 22691508831, iznos utvrđene tražbine je: 80.962,50 kuna a iznos od 70% za isplatu je: 56.673,75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ČAPORICE, d.o.o.,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09808834049, iznos utvrđene tražbine je: 2.495,50 kuna a iznos od 70% za isplatu je: 1.746,85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- 11 -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DAJAKOVIĆ, d.o.o., Omiš, OIB: 93756245084, iznos utvrđene tražbine je: 166,88 kuna a iznos od 70% za isplatu je: 116,82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DALMACIJA KLIMA, d.o.o., Split, OIB: 42661437820, iznos utvrđene tražbine je: 31.037,82 kuna a iznos od 70% za isplatu je: 21.726,47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Damir </w:t>
      </w:r>
      <w:proofErr w:type="spellStart"/>
      <w:r w:rsidRPr="00564063">
        <w:rPr>
          <w:rFonts w:cs="Times New Roman" w:eastAsia="Times New Roman"/>
          <w:lang w:eastAsia="hr-HR"/>
        </w:rPr>
        <w:t>Čavić</w:t>
      </w:r>
      <w:proofErr w:type="spellEnd"/>
      <w:r w:rsidRPr="00564063">
        <w:rPr>
          <w:rFonts w:cs="Times New Roman" w:eastAsia="Times New Roman"/>
          <w:lang w:eastAsia="hr-HR"/>
        </w:rPr>
        <w:t>, vlasnik Obrta KOD DAMIRA, Hvar, OIB: 74851118620, iznos utvrđene tražbine je: 871,00 kuna a iznos od 70% za isplatu je: 609,70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Damir Vukov, Vlasnik Obrta V.4A, Split, OIB: 89953770225, iznos utvrđene tražbine je: 2.250,10 kuna a iznos od 70% za isplatu je: 1.575,07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Daniela Balić-Dujmović, vlasnica Obrta BRTVILA BALIĆ, Split, OIB: 74325074533, iznos utvrđene tražbine je: 304,13 kuna a iznos od 70% za isplatu je: 212,89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Davor </w:t>
      </w:r>
      <w:proofErr w:type="spellStart"/>
      <w:r w:rsidRPr="00564063">
        <w:rPr>
          <w:rFonts w:cs="Times New Roman" w:eastAsia="Times New Roman"/>
          <w:lang w:eastAsia="hr-HR"/>
        </w:rPr>
        <w:t>Jadrijević</w:t>
      </w:r>
      <w:proofErr w:type="spellEnd"/>
      <w:r w:rsidRPr="00564063">
        <w:rPr>
          <w:rFonts w:cs="Times New Roman" w:eastAsia="Times New Roman"/>
          <w:lang w:eastAsia="hr-HR"/>
        </w:rPr>
        <w:t>-</w:t>
      </w:r>
      <w:proofErr w:type="spellStart"/>
      <w:r w:rsidRPr="00564063">
        <w:rPr>
          <w:rFonts w:cs="Times New Roman" w:eastAsia="Times New Roman"/>
          <w:lang w:eastAsia="hr-HR"/>
        </w:rPr>
        <w:t>Cvrlje</w:t>
      </w:r>
      <w:proofErr w:type="spellEnd"/>
      <w:r w:rsidRPr="00564063">
        <w:rPr>
          <w:rFonts w:cs="Times New Roman" w:eastAsia="Times New Roman"/>
          <w:lang w:eastAsia="hr-HR"/>
        </w:rPr>
        <w:t>, vlasnik Obrta DAVOR PROMET, Sinj,, OIB: 89773601528, iznos utvrđene tražbine je: 24.945,93 kuna a iznos od 70% za isplatu je: 17.462,15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Dinko Čović-Pavišić, vlasnik Obrta D&amp;</w:t>
      </w:r>
      <w:proofErr w:type="spellStart"/>
      <w:r w:rsidRPr="00564063">
        <w:rPr>
          <w:rFonts w:cs="Times New Roman" w:eastAsia="Times New Roman"/>
          <w:lang w:eastAsia="hr-HR"/>
        </w:rPr>
        <w:t>D</w:t>
      </w:r>
      <w:proofErr w:type="spellEnd"/>
      <w:r w:rsidRPr="00564063">
        <w:rPr>
          <w:rFonts w:cs="Times New Roman" w:eastAsia="Times New Roman"/>
          <w:lang w:eastAsia="hr-HR"/>
        </w:rPr>
        <w:t xml:space="preserve"> ISKOPI, Vedrine, OIB: 15930535756, iznos utvrđene tražbine je: 30,50 kuna a iznos od 70% za isplatu je: 21,35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DOLMEN, d.o.o., Split, OIB: 59300988250, iznos utvrđene tražbine je: 29.537,80 kuna a iznos od 70% za isplatu je: 20.676,46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DONIT SPLIT, d.o.o., Split, OIB: 89189610978, iznos utvrđene tražbine je: 951,68 kuna a iznos od 70% za isplatu je: 666,18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DRACOMERX, d.o.o., Split, OIB: 08658331098, iznos utvrđene tražbine je: 23.263,44 kuna a iznos od 70% za isplatu je: 16.284,41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DRAŠKO, j.t.d., Pula, OIB: 07236424200, iznos utvrđene tražbine je: 108.000,00 kuna a iznos od 70% za isplatu je: 75.600,00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Dražan </w:t>
      </w:r>
      <w:proofErr w:type="spellStart"/>
      <w:r w:rsidRPr="00564063">
        <w:rPr>
          <w:rFonts w:cs="Times New Roman" w:eastAsia="Times New Roman"/>
          <w:lang w:eastAsia="hr-HR"/>
        </w:rPr>
        <w:t>Mastelić</w:t>
      </w:r>
      <w:proofErr w:type="spellEnd"/>
      <w:r w:rsidRPr="00564063">
        <w:rPr>
          <w:rFonts w:cs="Times New Roman" w:eastAsia="Times New Roman"/>
          <w:lang w:eastAsia="hr-HR"/>
        </w:rPr>
        <w:t xml:space="preserve">, vlasnik Obrta MASTELIĆ PROMET,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50735768364, iznos utvrđene tražbine je: 7.456,00 kuna a iznos od 70% za isplatu je: 5.219,20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DRNIŠ PLAST, d.d., Drniš, OIB: 09330850917, iznos utvrđene tražbine je: 122.685,43 kuna a iznos od 70% za isplatu je: 85.879,80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DRUŠTVO GRAĐEVINSKIH INŽENJERA, Zagreb, OIB: 08954544114, iznos utvrđene tražbine je: 3.300,00 kuna a iznos od 70% za isplatu je: 2.310,00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DUBAC, d.o.o., Dubrovnik, OIB: 01376541497, iznos utvrđene tražbine je: 229.019,53 kuna a iznos od 70% za isplatu je: 160.313,67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Đani </w:t>
      </w:r>
      <w:proofErr w:type="spellStart"/>
      <w:r w:rsidRPr="00564063">
        <w:rPr>
          <w:rFonts w:cs="Times New Roman" w:eastAsia="Times New Roman"/>
          <w:lang w:eastAsia="hr-HR"/>
        </w:rPr>
        <w:t>Kožulić</w:t>
      </w:r>
      <w:proofErr w:type="spellEnd"/>
      <w:r w:rsidRPr="00564063">
        <w:rPr>
          <w:rFonts w:cs="Times New Roman" w:eastAsia="Times New Roman"/>
          <w:lang w:eastAsia="hr-HR"/>
        </w:rPr>
        <w:t>, vlasnik Obrta ĐANI KOŽULIĆ, Murter, OIB: 97015911418, iznos utvrđene tražbine je: 3.150,00 kuna a iznos od 70% za isplatu je: 2.205,00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E.T.AL., d.o.o., Zagreb, OIB: 91055981513, iznos utvrđene tražbine je: 2.468,75 kuna a iznos od 70% za isplatu je: 1.728,13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ELEKTRO-BEKAN, d.o.o., Sinj, OIB: 16445356114, iznos utvrđene tražbine je: 588,25 kuna a iznos od 70% za isplatu je: 411,78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ELMAP, d.o.o., </w:t>
      </w:r>
      <w:proofErr w:type="spellStart"/>
      <w:r w:rsidRPr="00564063">
        <w:rPr>
          <w:rFonts w:cs="Times New Roman" w:eastAsia="Times New Roman"/>
          <w:lang w:eastAsia="hr-HR"/>
        </w:rPr>
        <w:t>Podstrana</w:t>
      </w:r>
      <w:proofErr w:type="spellEnd"/>
      <w:r w:rsidRPr="00564063">
        <w:rPr>
          <w:rFonts w:cs="Times New Roman" w:eastAsia="Times New Roman"/>
          <w:lang w:eastAsia="hr-HR"/>
        </w:rPr>
        <w:t>, OIB: 26579535545, iznos utvrđene tražbine je: 41.513,10 kuna a iznos od 70% za isplatu je: 29.059,17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EURO DAUS, d.d., Split, OIB: 19212513210, iznos utvrđene tražbine je: 9.018,05 kuna a iznos od 70% za isplatu je: 6.312,64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- 12 -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EUROTIM, d.o.o., Split, OIB: 41511343191, iznos utvrđene tražbine je: 9.067,44 kuna a iznos od 70% za isplatu je: 6.347,21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FELGA, d.o.o., Split, OIB: 67581114415, iznos utvrđene tražbine je: 25.337,07 kuna a iznos od 70% za isplatu je: 17.735,95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FEROMONTAŽA, d.o.o., Split, OIB: 77326511225, iznos utvrđene tražbine je: 42.855,63 kuna a iznos od 70% za isplatu je: 29.998,94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FILIPS, d.o.o., Vodice, OIB: 97824464754, iznos utvrđene tražbine je: 24.211,22 kuna a iznos od 70% za isplatu je: 16.947,85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FOLPA, d.o.o., Zagreb, OIB: 28119075083, iznos utvrđene tražbine je: 324,71 kuna a iznos od 70% za isplatu je: 227,30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FORAMEN, d.o.o., Split, OIB: 23258846502, iznos utvrđene tražbine je: 15.000,00 kuna a iznos od 70% za isplatu je: 10.500,00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Franka Petričević, vlasnica Obrta MF, </w:t>
      </w:r>
      <w:proofErr w:type="spellStart"/>
      <w:r w:rsidRPr="00564063">
        <w:rPr>
          <w:rFonts w:cs="Times New Roman" w:eastAsia="Times New Roman"/>
          <w:lang w:eastAsia="hr-HR"/>
        </w:rPr>
        <w:t>Tugare</w:t>
      </w:r>
      <w:proofErr w:type="spellEnd"/>
      <w:r w:rsidRPr="00564063">
        <w:rPr>
          <w:rFonts w:cs="Times New Roman" w:eastAsia="Times New Roman"/>
          <w:lang w:eastAsia="hr-HR"/>
        </w:rPr>
        <w:t>, OIB: 71039483657, iznos utvrđene tražbine je: 3.750,00 kuna a iznos od 70% za isplatu je: 2.625,00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Frano Marković, vlasnik Obrta ISKOPI FM, Sinj, OIB: 02016475086, iznos utvrđene tražbine je: 44.392,37 kuna a iznos od 70% za isplatu je: 31.074,66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Frano </w:t>
      </w:r>
      <w:proofErr w:type="spellStart"/>
      <w:r w:rsidRPr="00564063">
        <w:rPr>
          <w:rFonts w:cs="Times New Roman" w:eastAsia="Times New Roman"/>
          <w:lang w:eastAsia="hr-HR"/>
        </w:rPr>
        <w:t>Romac</w:t>
      </w:r>
      <w:proofErr w:type="spellEnd"/>
      <w:r w:rsidRPr="00564063">
        <w:rPr>
          <w:rFonts w:cs="Times New Roman" w:eastAsia="Times New Roman"/>
          <w:lang w:eastAsia="hr-HR"/>
        </w:rPr>
        <w:t>, vlasnik Obrta FRANO KOP, Sinj, OIB: 96515709959, iznos utvrđene tražbine je: 800,00 kuna a iznos od 70% za isplatu je: 560,00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FRÜHWALD-JURIĆ, d.o.o., Prisoje, OIB: 78257862514, iznos utvrđene tražbine je: 10.770,77 kuna a iznos od 70% za isplatu je: 7.539,54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G.P.P. MIKIĆ, d.o.o., Omišalj, OIB: 82386143355, iznos utvrđene tražbine je: 446.645,74 kuna a iznos od 70% za isplatu je: 312.652,02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GEA TIM, d.o.o., Sinj, OIB: 65717237473, iznos utvrđene tražbine je: 47.086,84 kuna a iznos od 70% za isplatu je: 32.960,79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GEO KOMPLET, d.o.o., Split, OIB: 01005210537, iznos utvrđene tražbine je: 22.201,90 kuna a iznos od 70% za isplatu je: 15.541,33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GEO SERVIS, d.o.o., </w:t>
      </w:r>
      <w:proofErr w:type="spellStart"/>
      <w:r w:rsidRPr="00564063">
        <w:rPr>
          <w:rFonts w:cs="Times New Roman" w:eastAsia="Times New Roman"/>
          <w:lang w:eastAsia="hr-HR"/>
        </w:rPr>
        <w:t>Podstrana</w:t>
      </w:r>
      <w:proofErr w:type="spellEnd"/>
      <w:r w:rsidRPr="00564063">
        <w:rPr>
          <w:rFonts w:cs="Times New Roman" w:eastAsia="Times New Roman"/>
          <w:lang w:eastAsia="hr-HR"/>
        </w:rPr>
        <w:t>, OIB: 97563169448, iznos utvrđene tražbine je: 7.000,00 kuna a iznos od 70% za isplatu je: 4.900,00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GEOMATIKA, d.o.o.,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74645378611, iznos utvrđene tražbine je: 32.894,79 kuna a iznos od 70% za isplatu je: 23.026,35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GIRK KALUN, d.d., Drniš, OIB: 34158554107, iznos utvrđene tražbine je: 5.322,00 kuna a iznos od 70% za isplatu je: 3.725,40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Goran </w:t>
      </w:r>
      <w:proofErr w:type="spellStart"/>
      <w:r w:rsidRPr="00564063">
        <w:rPr>
          <w:rFonts w:cs="Times New Roman" w:eastAsia="Times New Roman"/>
          <w:lang w:eastAsia="hr-HR"/>
        </w:rPr>
        <w:t>Barać</w:t>
      </w:r>
      <w:proofErr w:type="spellEnd"/>
      <w:r w:rsidRPr="00564063">
        <w:rPr>
          <w:rFonts w:cs="Times New Roman" w:eastAsia="Times New Roman"/>
          <w:lang w:eastAsia="hr-HR"/>
        </w:rPr>
        <w:t>, vlasnik Obrta GORAN, Sinj, OIB: 08899059419, iznos utvrđene tražbine je: 86,10 kuna a iznos od 70% za isplatu je: 60,27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GORAN I ZORAN, d.o.o., Solin, OIB: 45716968513, iznos utvrđene tražbine je: 142.129,38 kuna a iznos od 70% za isplatu je: 99.490,57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Goran Vukas, vlasnik Obrta TERMOINSTALATER,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32032452630, iznos utvrđene tražbine je: 3.899,00 kuna a iznos od 70% za isplatu je: 2.729,30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Gospodarsko interesno udruženje vodno-gospodarskih trgovačkih društava, Zagreb, OIB: 63935292022, iznos utvrđene tražbine je: 27.649,59 kuna a iznos od 70% za isplatu je: 19.354,71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- 13 -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GRADINA-MONT, d.o.o.,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56982549059, iznos utvrđene tražbine je: 83.829,25 kuna a iznos od 70% za isplatu je: 58.680,48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GRA-PO, d.o.o., Zagreb, OIB: 05364995085, iznos utvrđene tražbine je: 30.477,14 kuna a iznos od 70% za isplatu je: 21.334,00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GREGO LEVA-NTE, d.o.o., Omiš, OIB: 25090545671, iznos utvrđene tražbine je: 45.150,87 kuna a iznos od 70% za isplatu je: 31.605,61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GROM, d.o.o., Omiš, OIB: 88913642493, iznos utvrđene tražbine je: 14.067,06 kuna a iznos od 70% za isplatu je: 9.846,94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H1 TELEKOM, d.d., Split, OIB: 88551335012, iznos utvrđene tražbine je: 2.923,48 kuna a iznos od 70% za isplatu je: 2.046,44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HACH LANGE, d.o.o., Varaždin, OIB: 05394150139, iznos utvrđene tražbine je: 10.180,05 kuna a iznos od 70% za isplatu je: 7.126,04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HAPAX, d.o.o., Split, OIB: 93472460427, iznos utvrđene tražbine je: 2.256,45 kuna a iznos od 70% za isplatu je: 1.579,52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HAZARDER, d.o.o., Obrovac Sinjski, OIB: 61318305522, iznos utvrđene tražbine je: 3.040,47 kuna a iznos od 70% za isplatu je: 2.128,33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Helena Dragun, javna bilježnica u Splitu, Split, OIB: 17993292271, iznos utvrđene tražbine je: 550,00 kuna a iznos od 70% za isplatu je: 385,00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HERES OBROVAC, d.o.o., Gornji Karin, OIB: 77999306481, iznos utvrđene tražbine je: 7.524,68 kuna a iznos od 70% za isplatu je: 5.267,28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HIDROEX, d.o.o., Zaprešić, OIB: 26999675898, iznos utvrđene tražbine je: 54.424,62 kuna a iznos od 70% za isplatu je: 38.097,23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HIDROPROJEKT-ING, d.o.o., Zagreb, OIB: 07963942338, iznos utvrđene tražbine je: 438.449,30 kuna a iznos od 70% za isplatu je: 306.914,51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HLASI 94, d.o.o., Sinj, OIB: 16880511362, iznos utvrđene tražbine je: 193,37 kuna a iznos od 70% za isplatu je: 135,36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HRGOTA, d.o.o., Solin, OIB: 04709389507, iznos utvrđene tražbine je: 2.500,00 kuna a iznos od 70% za isplatu je: 1.750,00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Ilija Šarić, javni bilježnik u Splitu, Split, OIB: 20682859885, iznos utvrđene tražbine je: 1.040,00 kuna a iznos od 70% za isplatu je: 728,00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ILIRIC DSW, d.o.o., Zadar, OIB: 47725377076, iznos utvrđene tražbine je: 7.586,02 kuna a iznos od 70% za isplatu je: 5.310,21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IMMENSUS, d.o.o., </w:t>
      </w:r>
      <w:proofErr w:type="spellStart"/>
      <w:r w:rsidRPr="00564063">
        <w:rPr>
          <w:rFonts w:cs="Times New Roman" w:eastAsia="Times New Roman"/>
          <w:lang w:eastAsia="hr-HR"/>
        </w:rPr>
        <w:t>Plano</w:t>
      </w:r>
      <w:proofErr w:type="spellEnd"/>
      <w:r w:rsidRPr="00564063">
        <w:rPr>
          <w:rFonts w:cs="Times New Roman" w:eastAsia="Times New Roman"/>
          <w:lang w:eastAsia="hr-HR"/>
        </w:rPr>
        <w:t>, OIB: 81730504148, iznos utvrđene tražbine je: 5.820,00 kuna a iznos od 70% za isplatu je: 4.074,00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INA, d.d., Zagreb, OIB: 27759560625, iznos utvrđene tražbine je: 238.896,11 kuna a iznos od 70% za isplatu je: 167.227,28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ING-ATEST, d.o.o., Split, OIB: 21777333810, iznos utvrđene tražbine je: 16.250,00 kuna a iznos od 70% za isplatu je: 11.375,00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INTER S.T.E.E.L, </w:t>
      </w:r>
      <w:proofErr w:type="spellStart"/>
      <w:r w:rsidRPr="00564063">
        <w:rPr>
          <w:rFonts w:cs="Times New Roman" w:eastAsia="Times New Roman"/>
          <w:lang w:eastAsia="hr-HR"/>
        </w:rPr>
        <w:t>Turjaci</w:t>
      </w:r>
      <w:proofErr w:type="spellEnd"/>
      <w:r w:rsidRPr="00564063">
        <w:rPr>
          <w:rFonts w:cs="Times New Roman" w:eastAsia="Times New Roman"/>
          <w:lang w:eastAsia="hr-HR"/>
        </w:rPr>
        <w:t>, OIB: 98771145271, iznos utvrđene tražbine je: 41.512,88 kuna a iznos od 70% za isplatu je: 29.059,02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- 14 -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INTEREUROPA, d.o.o., Zagreb, OIB: 85514716931, iznos utvrđene tražbine je: 375,00 kuna a iznos od 70% za isplatu je: 262,50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INŽENJERSKI BIRO, d.o.o., Zagreb, OIB: 84170114747, iznos utvrđene tražbine je: 80,00 kuna a iznos od 70% za isplatu je: 56,00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IPSUM, d.o.o., Dubrovnik, OIB: 26472901970, iznos utvrđene tražbine je: 0,00 kuna a iznos od 70% za isplatu je: 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IRT HIDRO, d.o.o., Karlovac, OIB: 96569534175, iznos utvrđene tražbine je: 18.374,20 kuna a iznos od 70% za isplatu je: 12.861,94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ITEL, d.o.o., Split, OIB: 40005260619, iznos utvrđene tražbine je: 12.572,00 kuna a iznos od 70% za isplatu je: 8.800,40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IUS SOFTWARE, d.o.o., Zagreb, OIB: 79506290597, iznos utvrđene tražbine je: 5.979,75 kuna a iznos od 70% za isplatu je: 4.185,83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 </w:t>
      </w:r>
      <w:proofErr w:type="spellStart"/>
      <w:r w:rsidRPr="00564063">
        <w:rPr>
          <w:rFonts w:cs="Times New Roman" w:eastAsia="Times New Roman"/>
          <w:lang w:eastAsia="hr-HR"/>
        </w:rPr>
        <w:t>Batalić</w:t>
      </w:r>
      <w:proofErr w:type="spellEnd"/>
      <w:r w:rsidRPr="00564063">
        <w:rPr>
          <w:rFonts w:cs="Times New Roman" w:eastAsia="Times New Roman"/>
          <w:lang w:eastAsia="hr-HR"/>
        </w:rPr>
        <w:t>, vlasnik Obrta BATALIĆ, Stobreč, OIB: 14644373192, iznos utvrđene tražbine je: 6.625,00 kuna a iznos od 70% za isplatu je: 4.637,50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 </w:t>
      </w:r>
      <w:proofErr w:type="spellStart"/>
      <w:r w:rsidRPr="00564063">
        <w:rPr>
          <w:rFonts w:cs="Times New Roman" w:eastAsia="Times New Roman"/>
          <w:lang w:eastAsia="hr-HR"/>
        </w:rPr>
        <w:t>Dugeč</w:t>
      </w:r>
      <w:proofErr w:type="spellEnd"/>
      <w:r w:rsidRPr="00564063">
        <w:rPr>
          <w:rFonts w:cs="Times New Roman" w:eastAsia="Times New Roman"/>
          <w:lang w:eastAsia="hr-HR"/>
        </w:rPr>
        <w:t>, vlasnik Obrta AUTO SERVIS BORO, Kaštela, OIB: 06935768554, iznos utvrđene tražbine je: 4.250,00 kuna a iznos od 70% za isplatu je: 2.975,00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Ivan Filipović-Grčić, Sinj, OIB: 28827471579, iznos utvrđene tražbine je: 1.800,00 kuna a iznos od 70% za isplatu je: 1.260,00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 </w:t>
      </w:r>
      <w:proofErr w:type="spellStart"/>
      <w:r w:rsidRPr="00564063">
        <w:rPr>
          <w:rFonts w:cs="Times New Roman" w:eastAsia="Times New Roman"/>
          <w:lang w:eastAsia="hr-HR"/>
        </w:rPr>
        <w:t>Gutić</w:t>
      </w:r>
      <w:proofErr w:type="spellEnd"/>
      <w:r w:rsidRPr="00564063">
        <w:rPr>
          <w:rFonts w:cs="Times New Roman" w:eastAsia="Times New Roman"/>
          <w:lang w:eastAsia="hr-HR"/>
        </w:rPr>
        <w:t xml:space="preserve">, vlasnik Obrta IVAN I, </w:t>
      </w:r>
      <w:proofErr w:type="spellStart"/>
      <w:r w:rsidRPr="00564063">
        <w:rPr>
          <w:rFonts w:cs="Times New Roman" w:eastAsia="Times New Roman"/>
          <w:lang w:eastAsia="hr-HR"/>
        </w:rPr>
        <w:t>Cviljane</w:t>
      </w:r>
      <w:proofErr w:type="spellEnd"/>
      <w:r w:rsidRPr="00564063">
        <w:rPr>
          <w:rFonts w:cs="Times New Roman" w:eastAsia="Times New Roman"/>
          <w:lang w:eastAsia="hr-HR"/>
        </w:rPr>
        <w:t>, OIB: 06921727043, iznos utvrđene tražbine je: 1.851,50 kuna a iznos od 70% za isplatu je: 1.296,05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Ivan Parlov, javni bilježnik u Zagrebu, Zagreb, OIB: 46897954573, iznos utvrđene tražbine je: 6.841,25 kuna a iznos od 70% za isplatu je: 4.788,88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 </w:t>
      </w:r>
      <w:proofErr w:type="spellStart"/>
      <w:r w:rsidRPr="00564063">
        <w:rPr>
          <w:rFonts w:cs="Times New Roman" w:eastAsia="Times New Roman"/>
          <w:lang w:eastAsia="hr-HR"/>
        </w:rPr>
        <w:t>Šipić</w:t>
      </w:r>
      <w:proofErr w:type="spellEnd"/>
      <w:r w:rsidRPr="00564063">
        <w:rPr>
          <w:rFonts w:cs="Times New Roman" w:eastAsia="Times New Roman"/>
          <w:lang w:eastAsia="hr-HR"/>
        </w:rPr>
        <w:t xml:space="preserve">, vlasnik Obrta SOKOL,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05712147600, iznos utvrđene tražbine je: 7.021,92 kuna a iznos od 70% za isplatu je: 4.915,34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 </w:t>
      </w:r>
      <w:proofErr w:type="spellStart"/>
      <w:r w:rsidRPr="00564063">
        <w:rPr>
          <w:rFonts w:cs="Times New Roman" w:eastAsia="Times New Roman"/>
          <w:lang w:eastAsia="hr-HR"/>
        </w:rPr>
        <w:t>Vitić</w:t>
      </w:r>
      <w:proofErr w:type="spellEnd"/>
      <w:r w:rsidRPr="00564063">
        <w:rPr>
          <w:rFonts w:cs="Times New Roman" w:eastAsia="Times New Roman"/>
          <w:lang w:eastAsia="hr-HR"/>
        </w:rPr>
        <w:t>, vlasnik Obrta MESNICE VITIĆ, Sinj, OIB: 26102173286, iznos utvrđene tražbine je: 66.951,39 kuna a iznos od 70% za isplatu je: 46.865,97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Ivanka </w:t>
      </w:r>
      <w:proofErr w:type="spellStart"/>
      <w:r w:rsidRPr="00564063">
        <w:rPr>
          <w:rFonts w:cs="Times New Roman" w:eastAsia="Times New Roman"/>
          <w:lang w:eastAsia="hr-HR"/>
        </w:rPr>
        <w:t>Mađor</w:t>
      </w:r>
      <w:proofErr w:type="spellEnd"/>
      <w:r w:rsidRPr="00564063">
        <w:rPr>
          <w:rFonts w:cs="Times New Roman" w:eastAsia="Times New Roman"/>
          <w:lang w:eastAsia="hr-HR"/>
        </w:rPr>
        <w:t xml:space="preserve">-Božinović, vlasnica Obrta JAZO,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34422582377, iznos utvrđene tražbine je: 32,00 kuna a iznos od 70% za isplatu je: 22,40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Ivica Bilandžić, vlasnik Obrta IKO-PROMET, </w:t>
      </w:r>
      <w:proofErr w:type="spellStart"/>
      <w:r w:rsidRPr="00564063">
        <w:rPr>
          <w:rFonts w:cs="Times New Roman" w:eastAsia="Times New Roman"/>
          <w:lang w:eastAsia="hr-HR"/>
        </w:rPr>
        <w:t>Maljkovo</w:t>
      </w:r>
      <w:proofErr w:type="spellEnd"/>
      <w:r w:rsidRPr="00564063">
        <w:rPr>
          <w:rFonts w:cs="Times New Roman" w:eastAsia="Times New Roman"/>
          <w:lang w:eastAsia="hr-HR"/>
        </w:rPr>
        <w:t>, OIB: 52780597927, iznos utvrđene tražbine je: 15.923,79 kuna a iznos od 70% za isplatu je: 11.146,65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Ivko Milat, vlasnik Obrta IVKO MILAT LUKETA, Blato, OIB: 04138595191, iznos utvrđene tražbine je: 4.500,00 kuna a iznos od 70% za isplatu je: 3.150,00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Jakov Lovrić, vlasnik Obrta MEL, Split, OIB: 04710157098, iznos utvrđene tražbine je: 400,55 kuna a iznos od 70% za isplatu je: 280,39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Jakša Žitko, vlasnik Obrta JAKŠA ŽITKO, Split, OIB: 26327549287, iznos utvrđene tražbine je: 821,66 kuna a iznos od 70% za isplatu je: 575,16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JELAVIĆ, d.o.o., Split, OIB: 16078057212, iznos utvrđene tražbine je: 2.177,60 kuna a iznos od 70% za isplatu je: 1.524,32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Josip Buljan, vlasnik Obrta DREBANG, Sinj, OIB: 91839720201, iznos utvrđene tražbine je: 10.200,00 kuna a iznos od 70% za isplatu je: 7.140,00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- 15 -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Josip Jurić, vlasnik Obrta BOSCH SERVIS, </w:t>
      </w:r>
      <w:proofErr w:type="spellStart"/>
      <w:r w:rsidRPr="00564063">
        <w:rPr>
          <w:rFonts w:cs="Times New Roman" w:eastAsia="Times New Roman"/>
          <w:lang w:eastAsia="hr-HR"/>
        </w:rPr>
        <w:t>Vranjic</w:t>
      </w:r>
      <w:proofErr w:type="spellEnd"/>
      <w:r w:rsidRPr="00564063">
        <w:rPr>
          <w:rFonts w:cs="Times New Roman" w:eastAsia="Times New Roman"/>
          <w:lang w:eastAsia="hr-HR"/>
        </w:rPr>
        <w:t>, OIB: 55819010238, iznos utvrđene tražbine je: 4.663,20 kuna a iznos od 70% za isplatu je: 3.264,24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Jure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>, vlasnik Obrta RUDA PROM, Grab, OIB: 06515184764, iznos utvrđene tražbine je: 2.848,40 kuna a iznos od 70% za isplatu je: 1.993,88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KALI GRADNJA, d.o.o., Kali, OIB: 06580734617, iznos utvrđene tražbine je: 76.379,80 kuna a iznos od 70% za isplatu je: 53.465,86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KAMIČAK, d.o.o., Sinj, OIB: 15016003634, iznos utvrđene tražbine je: 220,00 kuna a iznos od 70% za isplatu je: 154,00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KANZA, d.o.o., Split, OIB: 68592654139, iznos utvrđene tražbine je: 323.565,95 kuna a iznos od 70% za isplatu je: 226.496,17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KLAKAR, d.o.o., Ston, OIB: 08494012622, iznos utvrđene tražbine je: 6.381,15 kuna a iznos od 70% za isplatu je: 4.466,81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KLEMM SIGURNOST, d.o.o., Zagreb, OIB: 35596498125, iznos utvrđene tražbine je: 106.596,88 kuna a iznos od 70% za isplatu je: 74.617,82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KLESARSTVO MARIĆ, d.o.o.,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40239666608, iznos utvrđene tražbine je: 1.920,80 kuna a iznos od 70% za isplatu je: 1.344,56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Krešo Gabrić, vlasnik Obrta KREŠO GABRIĆ, Ružić, OIB: 44425329452, iznos utvrđene tražbine je: 46.237,89 kuna a iznos od 70% za isplatu je: 32.366,52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KUHN-Hrvatska, d.o.o., Zagreb, OIB: 04057188037, iznos utvrđene tražbine je: 57,81 kuna a iznos od 70% za isplatu je: 40,47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LABOR PTOJEKT, d.o.o., Split, OIB: 90595454250, iznos utvrđene tražbine je: 3.250,00 kuna a iznos od 70% za isplatu je: 2.275,00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LANTERNA MEDIA, d.o.o.,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48197838065, iznos utvrđene tražbine je: 1.670,63 kuna a iznos od 70% za isplatu je: 1.169,44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LASIĆ COMPANY, d.o.o., Imotski, OIB: 00332929812, iznos utvrđene tražbine je: 64.189,73 kuna a iznos od 70% za isplatu je: 44.932,81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LATERAN, d.o.o., Vinkovci, OIB: 21555902131, iznos utvrđene tražbine je: 360,00 kuna a iznos od 70% za isplatu je: 252,00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LB HIDRO, d.o.o., Rijeka, OIB: 12497239204, iznos utvrđene tražbine je: 16.992,80 kuna a iznos od 70% za isplatu je: 11.894,96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LIDER EX-PRESS, d.o.o., Žrnovnica, OIB: 81021464667, iznos utvrđene tražbine je: 46,43 kuna a iznos od 70% za isplatu je: 32,50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LOCUM, d.o.o., Zadar, OIB: 79324341284, iznos utvrđene tražbine je: 1.125,00 kuna a iznos od 70% za isplatu je: 787,50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LORENČIĆ-CROATIA, d.o.o., Zagreb, OIB: 97308715020, iznos utvrđene tražbine je: 70,00 kuna a iznos od 70% za isplatu je: 49,00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Ljubica </w:t>
      </w:r>
      <w:proofErr w:type="spellStart"/>
      <w:r w:rsidRPr="00564063">
        <w:rPr>
          <w:rFonts w:cs="Times New Roman" w:eastAsia="Times New Roman"/>
          <w:lang w:eastAsia="hr-HR"/>
        </w:rPr>
        <w:t>Paladin</w:t>
      </w:r>
      <w:proofErr w:type="spellEnd"/>
      <w:r w:rsidRPr="00564063">
        <w:rPr>
          <w:rFonts w:cs="Times New Roman" w:eastAsia="Times New Roman"/>
          <w:lang w:eastAsia="hr-HR"/>
        </w:rPr>
        <w:t xml:space="preserve"> Šušnjara, vlasnica Specijalističke ordinacije medicine rada Dr. PALADIN ŠUŠNJARA, Sinj, OIB: 05432866336, iznos utvrđene tražbine je: 4.450,00 kuna a iznos od 70% za isplatu je: 3.115,00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M&amp;J COMMERCE, d.o.o., Split, OIB: 37772096228, iznos utvrđene tražbine je: 6.761,61 kuna a iznos od 70% za isplatu je: 4.733,13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- 16 -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MALEŠ, d.o.o., Split, OIB: 56541492572, iznos utvrđene tražbine je: 2.883,71 kuna a iznos od 70% za isplatu je: 2.018,60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MARAN, d.o.o., Split, OIB: 67202619578, iznos utvrđene tražbine je: 25.000,00 kuna a iznos od 70% za isplatu je: 17.500,00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Marijana </w:t>
      </w:r>
      <w:proofErr w:type="spellStart"/>
      <w:r w:rsidRPr="00564063">
        <w:rPr>
          <w:rFonts w:cs="Times New Roman" w:eastAsia="Times New Roman"/>
          <w:lang w:eastAsia="hr-HR"/>
        </w:rPr>
        <w:t>Bartulin</w:t>
      </w:r>
      <w:proofErr w:type="spellEnd"/>
      <w:r w:rsidRPr="00564063">
        <w:rPr>
          <w:rFonts w:cs="Times New Roman" w:eastAsia="Times New Roman"/>
          <w:lang w:eastAsia="hr-HR"/>
        </w:rPr>
        <w:t xml:space="preserve">, vlasnica Obrta </w:t>
      </w:r>
      <w:proofErr w:type="spellStart"/>
      <w:r w:rsidRPr="00564063">
        <w:rPr>
          <w:rFonts w:cs="Times New Roman" w:eastAsia="Times New Roman"/>
          <w:lang w:eastAsia="hr-HR"/>
        </w:rPr>
        <w:t>Bartu</w:t>
      </w:r>
      <w:proofErr w:type="spellEnd"/>
      <w:r w:rsidRPr="00564063">
        <w:rPr>
          <w:rFonts w:cs="Times New Roman" w:eastAsia="Times New Roman"/>
          <w:lang w:eastAsia="hr-HR"/>
        </w:rPr>
        <w:t>-</w:t>
      </w:r>
      <w:proofErr w:type="spellStart"/>
      <w:r w:rsidRPr="00564063">
        <w:rPr>
          <w:rFonts w:cs="Times New Roman" w:eastAsia="Times New Roman"/>
          <w:lang w:eastAsia="hr-HR"/>
        </w:rPr>
        <w:t>lin</w:t>
      </w:r>
      <w:proofErr w:type="spellEnd"/>
      <w:r w:rsidRPr="00564063">
        <w:rPr>
          <w:rFonts w:cs="Times New Roman" w:eastAsia="Times New Roman"/>
          <w:lang w:eastAsia="hr-HR"/>
        </w:rPr>
        <w:t xml:space="preserve"> ceste, Gornje Sitno, OIB: 66084606943, iznos utvrđene tražbine je: 11.750,00 kuna a iznos od 70% za isplatu je: 8.225,00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Marijo </w:t>
      </w:r>
      <w:proofErr w:type="spellStart"/>
      <w:r w:rsidRPr="00564063">
        <w:rPr>
          <w:rFonts w:cs="Times New Roman" w:eastAsia="Times New Roman"/>
          <w:lang w:eastAsia="hr-HR"/>
        </w:rPr>
        <w:t>Radilović</w:t>
      </w:r>
      <w:proofErr w:type="spellEnd"/>
      <w:r w:rsidRPr="00564063">
        <w:rPr>
          <w:rFonts w:cs="Times New Roman" w:eastAsia="Times New Roman"/>
          <w:lang w:eastAsia="hr-HR"/>
        </w:rPr>
        <w:t xml:space="preserve">, vlasnik Obrta PASIKE, </w:t>
      </w:r>
      <w:proofErr w:type="spellStart"/>
      <w:r w:rsidRPr="00564063">
        <w:rPr>
          <w:rFonts w:cs="Times New Roman" w:eastAsia="Times New Roman"/>
          <w:lang w:eastAsia="hr-HR"/>
        </w:rPr>
        <w:t>Tugare</w:t>
      </w:r>
      <w:proofErr w:type="spellEnd"/>
      <w:r w:rsidRPr="00564063">
        <w:rPr>
          <w:rFonts w:cs="Times New Roman" w:eastAsia="Times New Roman"/>
          <w:lang w:eastAsia="hr-HR"/>
        </w:rPr>
        <w:t>, OIB: 90044678434, iznos utvrđene tražbine je: 46.099,71 kuna a iznos od 70% za isplatu je: 32.269,80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Marinko Đula, vlasnik Obrta MARINO TRANS, Otok, OIB: 89886806521, iznos utvrđene tražbine je: 9.281,35 kuna a iznos od 70% za isplatu je: 6.496,95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Marinko </w:t>
      </w:r>
      <w:proofErr w:type="spellStart"/>
      <w:r w:rsidRPr="00564063">
        <w:rPr>
          <w:rFonts w:cs="Times New Roman" w:eastAsia="Times New Roman"/>
          <w:lang w:eastAsia="hr-HR"/>
        </w:rPr>
        <w:t>Čebrić</w:t>
      </w:r>
      <w:proofErr w:type="spellEnd"/>
      <w:r w:rsidRPr="00564063">
        <w:rPr>
          <w:rFonts w:cs="Times New Roman" w:eastAsia="Times New Roman"/>
          <w:lang w:eastAsia="hr-HR"/>
        </w:rPr>
        <w:t>, Vlasnik Obrta POLESY, Pula, OIB: 02187028400, iznos utvrđene tražbine je: 187,50 kuna a iznos od 70% za isplatu je: 131,25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Mario Rašić, vlasnik Obrta RAŠIĆ, Split, OIB: 89515431598, iznos utvrđene tražbine je: 2.625,00 kuna a iznos od 70% za isplatu je: 1.837,50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Marko Barun, vlasnik, Obrta ĆIRO, Kaštel Gomilica, OIB: 65010940007, iznos utvrđene tražbine je: 27.152,66 kuna a iznos od 70% za isplatu je: 19.006,86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MARTIN STROJ, d.o.o., Sv. Martin pod Okićem, OIB: 70903581556, iznos utvrđene tražbine je: 4.339,75 kuna a iznos od 70% za isplatu je: 3.037,83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Mate Galić, vlasnik Obrta SERVIS GALIĆ, </w:t>
      </w:r>
      <w:proofErr w:type="spellStart"/>
      <w:r w:rsidRPr="00564063">
        <w:rPr>
          <w:rFonts w:cs="Times New Roman" w:eastAsia="Times New Roman"/>
          <w:lang w:eastAsia="hr-HR"/>
        </w:rPr>
        <w:t>Turjaci</w:t>
      </w:r>
      <w:proofErr w:type="spellEnd"/>
      <w:r w:rsidRPr="00564063">
        <w:rPr>
          <w:rFonts w:cs="Times New Roman" w:eastAsia="Times New Roman"/>
          <w:lang w:eastAsia="hr-HR"/>
        </w:rPr>
        <w:t>, OIB: 98800999180, iznos utvrđene tražbine je: 500,00 kuna a iznos od 70% za isplatu je: 350,00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Matko </w:t>
      </w:r>
      <w:proofErr w:type="spellStart"/>
      <w:r w:rsidRPr="00564063">
        <w:rPr>
          <w:rFonts w:cs="Times New Roman" w:eastAsia="Times New Roman"/>
          <w:lang w:eastAsia="hr-HR"/>
        </w:rPr>
        <w:t>Alebić</w:t>
      </w:r>
      <w:proofErr w:type="spellEnd"/>
      <w:r w:rsidRPr="00564063">
        <w:rPr>
          <w:rFonts w:cs="Times New Roman" w:eastAsia="Times New Roman"/>
          <w:lang w:eastAsia="hr-HR"/>
        </w:rPr>
        <w:t>, vlasnik Obrta DUBROVNIK, Sinj, OIB: 53235048522, iznos utvrđene tražbine je: 3.843,00 kuna a iznos od 70% za isplatu je: 2.690,10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MATKOVIĆ 94., d.o.o., Split, OIB: 14993226881, iznos utvrđene tražbine je: 1.055,00 kuna a iznos od 70% za isplatu je: 738,50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MED EKO SERVIS, d.o.o., Pula, OIB: 68103986020, iznos utvrđene tražbine je: 1.375,00 kuna a iznos od 70% za isplatu je: 962,50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MEDUS, d.o.o., Dubrovnik, OIB: 78225674173, iznos utvrđene tražbine je: 2.937,50 kuna a iznos od 70% za isplatu je: 2.056,25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MEGRAM, d.o.o.,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59884346047, iznos utvrđene tražbine je: 1.770.030,65 kuna a iznos od 70% za isplatu je: 1.239.021,46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MEGST, d.o.o.,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>, OIB: 14321085318, iznos utvrđene tražbine je: 40.709,53 kuna a iznos od 70% za isplatu je: 28.496,67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MESSER CROATIA PLIN, d.o.o., Zaprešić, OIB: 32179081874, iznos utvrđene tražbine je: 1.803,42 kuna a iznos od 70% za isplatu je: 1.262,39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MIAB, d.o.o., Šibenik, OIB: 66932913230, iznos utvrđene tražbine je: 358.586,87 kuna a iznos od 70% za isplatu je: 251.010,81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MICRONIC, d.o.o., Split, OIB: 89489773101, iznos utvrđene tražbine je: 7.875,00 kuna a iznos od 70% za isplatu je: 5.512,50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MISTRAL, d.o.o., Vukovar, OIB: 84549788599, iznos utvrđene tražbine je: 24.058,32 kuna a iznos od 70% za isplatu je: 16.840,82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- 17 -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Mišo Perković, vlasnik Obrta ŠOMI COMPANY, Lokva Rogoznica, OIB: 24024898545, iznos utvrđene tražbine je: 21.385,00 kuna a iznos od 70% za isplatu je: 14.969,50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MOMENTUM, d.o.o., Grab, OIB: 18838698631, iznos utvrđene tražbine je: 175.222,00 kuna a iznos od 70% za isplatu je: 122.655,40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MONTMONTAŽA GREBEN, d.o.o., Vela Luka, OIB: 68547761103, iznos utvrđene tražbine je: 282,63 kuna a iznos od 70% za isplatu je: 197,84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MONTMONTAŽA PLINOVODOVOD, d.o.o., Zagreb, OIB: 48137524285, iznos utvrđene tražbine je: 15.596,00 kuna a iznos od 70% za isplatu je: 10.917,20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4063">
        <w:rPr>
          <w:rFonts w:cs="Times New Roman" w:eastAsia="Times New Roman"/>
          <w:lang w:eastAsia="hr-HR"/>
        </w:rPr>
        <w:t>N.T</w:t>
      </w:r>
      <w:proofErr w:type="spellEnd"/>
      <w:r w:rsidRPr="00564063">
        <w:rPr>
          <w:rFonts w:cs="Times New Roman" w:eastAsia="Times New Roman"/>
          <w:lang w:eastAsia="hr-HR"/>
        </w:rPr>
        <w:t>. MAZIVA, d.o.o., Zagreb, OIB: 09358256494, iznos utvrđene tražbine je: 13.520,16 kuna a iznos od 70% za isplatu je: 9.464,11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NAPRIJED, d.o.o., Glavice, OIB: 81738227215, iznos utvrđene tražbine je: 5,59 kuna a iznos od 70% za isplatu je: 3,91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Nikola </w:t>
      </w:r>
      <w:proofErr w:type="spellStart"/>
      <w:r w:rsidRPr="00564063">
        <w:rPr>
          <w:rFonts w:cs="Times New Roman" w:eastAsia="Times New Roman"/>
          <w:lang w:eastAsia="hr-HR"/>
        </w:rPr>
        <w:t>Barać</w:t>
      </w:r>
      <w:proofErr w:type="spellEnd"/>
      <w:r w:rsidRPr="00564063">
        <w:rPr>
          <w:rFonts w:cs="Times New Roman" w:eastAsia="Times New Roman"/>
          <w:lang w:eastAsia="hr-HR"/>
        </w:rPr>
        <w:t>, vlasnik Obrta BARAĆ AUTO, Sinj, OIB: 75341353410, iznos utvrđene tražbine je: 71.867,73 kuna a iznos od 70% za isplatu je: 50.307,41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NIN ELEKTROCOMMERCE, d.o.o., u stečaju, </w:t>
      </w:r>
      <w:proofErr w:type="spellStart"/>
      <w:r w:rsidRPr="00564063">
        <w:rPr>
          <w:rFonts w:cs="Times New Roman" w:eastAsia="Times New Roman"/>
          <w:lang w:eastAsia="hr-HR"/>
        </w:rPr>
        <w:t>Poličnik</w:t>
      </w:r>
      <w:proofErr w:type="spellEnd"/>
      <w:r w:rsidRPr="00564063">
        <w:rPr>
          <w:rFonts w:cs="Times New Roman" w:eastAsia="Times New Roman"/>
          <w:lang w:eastAsia="hr-HR"/>
        </w:rPr>
        <w:t>, OIB: 79652872175, iznos utvrđene tražbine je: 22.898,40 kuna a iznos od 70% za isplatu je: 16.028,88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NORMA, d.o.o., Split, OIB: 02517476099, iznos utvrđene tražbine je: 81.584,61 kuna a iznos od 70% za isplatu je: 57.109,23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OBŠIVAČ, d.o.o., Metković, OIB: 23196214755, iznos utvrđene tražbine je: 57,87 kuna a iznos od 70% za isplatu je: 40,51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OMEGA STILL, d.o.o., Split, OIB: 19035247223, iznos utvrđene tražbine je: 203.919,23 kuna a iznos od 70% za isplatu je: 142.743,46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OMING, d.o.o., Omiš, OIB: 08517848106, iznos utvrđene tražbine je: 103,32 kuna a iznos od 70% za isplatu je: 72,32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OREŠKOVIĆ </w:t>
      </w:r>
      <w:proofErr w:type="spellStart"/>
      <w:r w:rsidRPr="00564063">
        <w:rPr>
          <w:rFonts w:cs="Times New Roman" w:eastAsia="Times New Roman"/>
          <w:lang w:eastAsia="hr-HR"/>
        </w:rPr>
        <w:t>B.K</w:t>
      </w:r>
      <w:proofErr w:type="spellEnd"/>
      <w:r w:rsidRPr="00564063">
        <w:rPr>
          <w:rFonts w:cs="Times New Roman" w:eastAsia="Times New Roman"/>
          <w:lang w:eastAsia="hr-HR"/>
        </w:rPr>
        <w:t>., d.o.o., Zagreb, OIB: 10188584277, iznos utvrđene tražbine je: 934,80 kuna a iznos od 70% za isplatu je: 654,36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PARADOX, d.o.o., Rijeka, OIB: 52477341273, iznos utvrđene tražbine je: 330,00 kuna a iznos od 70% za isplatu je: 231,00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PASSAVANT IMPIANTI S.P.A., </w:t>
      </w:r>
      <w:proofErr w:type="spellStart"/>
      <w:r w:rsidRPr="00564063">
        <w:rPr>
          <w:rFonts w:cs="Times New Roman" w:eastAsia="Times New Roman"/>
          <w:lang w:eastAsia="hr-HR"/>
        </w:rPr>
        <w:t>Novate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Milanese</w:t>
      </w:r>
      <w:proofErr w:type="spellEnd"/>
      <w:r w:rsidRPr="00564063">
        <w:rPr>
          <w:rFonts w:cs="Times New Roman" w:eastAsia="Times New Roman"/>
          <w:lang w:eastAsia="hr-HR"/>
        </w:rPr>
        <w:t>, OIB: 83022428268, iznos utvrđene tražbine je: 2.504.390,88 kuna od čega je ostatak duga: 51.913,65 kuna a iznos od 70% od ostatka duga za isplatu je: 36.339,56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Pave </w:t>
      </w:r>
      <w:proofErr w:type="spellStart"/>
      <w:r w:rsidRPr="00564063">
        <w:rPr>
          <w:rFonts w:cs="Times New Roman" w:eastAsia="Times New Roman"/>
          <w:lang w:eastAsia="hr-HR"/>
        </w:rPr>
        <w:t>Ugrin</w:t>
      </w:r>
      <w:proofErr w:type="spellEnd"/>
      <w:r w:rsidRPr="00564063">
        <w:rPr>
          <w:rFonts w:cs="Times New Roman" w:eastAsia="Times New Roman"/>
          <w:lang w:eastAsia="hr-HR"/>
        </w:rPr>
        <w:t>, vlasnik Obrta GUMING, Trogir, OIB: 11249979303, iznos utvrđene tražbine je: 123,00 kuna a iznos od 70% za isplatu je: 86,10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Petar </w:t>
      </w:r>
      <w:proofErr w:type="spellStart"/>
      <w:r w:rsidRPr="00564063">
        <w:rPr>
          <w:rFonts w:cs="Times New Roman" w:eastAsia="Times New Roman"/>
          <w:lang w:eastAsia="hr-HR"/>
        </w:rPr>
        <w:t>Žanko</w:t>
      </w:r>
      <w:proofErr w:type="spellEnd"/>
      <w:r w:rsidRPr="00564063">
        <w:rPr>
          <w:rFonts w:cs="Times New Roman" w:eastAsia="Times New Roman"/>
          <w:lang w:eastAsia="hr-HR"/>
        </w:rPr>
        <w:t>, javni bilježnik u Trogiru, Trogir, OIB: 28652704371, iznos utvrđene tražbine je: 2.287,50 kuna a iznos od 70% za isplatu je: 1.601,25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PICOTRANS, d.o.o., Sinj, OIB: 00415225518, iznos utvrđene tražbine je: 1.926,50 kuna a iznos od 70% za isplatu je: 1.348,55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PLAMA, d.o.o., Split, OIB: 62132909666, iznos utvrđene tražbine je: 7.125,00 kuna a iznos od 70% za isplatu je: 4.987,50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PODUZEĆE ZA CESTE SPLIT, d.d., </w:t>
      </w:r>
      <w:proofErr w:type="spellStart"/>
      <w:r w:rsidRPr="00564063">
        <w:rPr>
          <w:rFonts w:cs="Times New Roman" w:eastAsia="Times New Roman"/>
          <w:lang w:eastAsia="hr-HR"/>
        </w:rPr>
        <w:t>Dugopolje</w:t>
      </w:r>
      <w:proofErr w:type="spellEnd"/>
      <w:r w:rsidRPr="00564063">
        <w:rPr>
          <w:rFonts w:cs="Times New Roman" w:eastAsia="Times New Roman"/>
          <w:lang w:eastAsia="hr-HR"/>
        </w:rPr>
        <w:t>, OIB: 37901994151, iznos utvrđene tražbine je: 19.487,96 kuna a iznos od 70% za isplatu je: 13.641,57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- 18 -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POLIETILEN PARTNER, d.o.o., Šestanovac, OIB: 67288202275, iznos utvrđene tražbine je: 127,50 kuna a iznos od 70% za isplatu je: 89,25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POLJOOPSKRBA MEĐUNA-RODNA TRGOVINA, d.o.o., Zagreb, OIB: 06928938729, iznos utvrđene tražbine je: 11.601,60 kuna a iznos od 70% za isplatu je: 8.121,12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POSEBNI PROJEKT, d.o.o., Split, OIB: 55261748133, iznos utvrđene tražbine je: 16.150,00 kuna a iznos od 70% za isplatu je: 11.305,00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PROKION, d.o.o., Split, OIB: 20711407093, iznos utvrđene tražbine je: 85.665,22 kuna a iznos od 70% za isplatu je: 59.965,65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PRONING DHI, d.o.o., Zagreb, OIB: 37633620694, iznos utvrđene tražbine je: 8.000,00 kuna a iznos od 70% za isplatu je: 5.600,00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RAD, d.o.o., Drniš, OIB: 71304592430, iznos utvrđene tražbine je: 1.750,00 kuna a iznos od 70% za isplatu je: 1.225,00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RAGUSA, d.d., Dubrovnik, OIB: 68907889567, iznos utvrđene tražbine je: 13.545,01 kuna a iznos od 70% za isplatu je: 9.481,51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RIVALITAS, d.o.o., Split, OIB: 13557954530, iznos utvrđene tražbine je: 86.999,01 kuna a iznos od 70% za isplatu je: 60.899,31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R-PIM, d.o.o., </w:t>
      </w:r>
      <w:proofErr w:type="spellStart"/>
      <w:r w:rsidRPr="00564063">
        <w:rPr>
          <w:rFonts w:cs="Times New Roman" w:eastAsia="Times New Roman"/>
          <w:lang w:eastAsia="hr-HR"/>
        </w:rPr>
        <w:t>Strmec</w:t>
      </w:r>
      <w:proofErr w:type="spellEnd"/>
      <w:r w:rsidRPr="00564063">
        <w:rPr>
          <w:rFonts w:cs="Times New Roman" w:eastAsia="Times New Roman"/>
          <w:lang w:eastAsia="hr-HR"/>
        </w:rPr>
        <w:t xml:space="preserve"> Samoborski, OIB: 38514700472, iznos utvrđene tražbine je: 4.857,50 kuna a iznos od 70% za isplatu je: 3.400,25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RRIF-PLUS, d.o.o., Zagreb, OIB: 18376805890, iznos utvrđene tražbine je: 36,00 kuna a iznos od 70% za isplatu je: 25,20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SARAĐEN, d.o.o., </w:t>
      </w:r>
      <w:proofErr w:type="spellStart"/>
      <w:r w:rsidRPr="00564063">
        <w:rPr>
          <w:rFonts w:cs="Times New Roman" w:eastAsia="Times New Roman"/>
          <w:lang w:eastAsia="hr-HR"/>
        </w:rPr>
        <w:t>Stankovci</w:t>
      </w:r>
      <w:proofErr w:type="spellEnd"/>
      <w:r w:rsidRPr="00564063">
        <w:rPr>
          <w:rFonts w:cs="Times New Roman" w:eastAsia="Times New Roman"/>
          <w:lang w:eastAsia="hr-HR"/>
        </w:rPr>
        <w:t>, OIB: 59578167745, iznos utvrđene tražbine je: 20.167,51 kuna a iznos od 70% za isplatu je: 14.117,26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SECON HDGK, d.o.o., Zagreb, OIB: 73110852729, iznos utvrđene tražbine je: 4.250,00 kuna a iznos od 70% za isplatu je: 2.975,00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4063">
        <w:rPr>
          <w:rFonts w:cs="Times New Roman" w:eastAsia="Times New Roman"/>
          <w:lang w:eastAsia="hr-HR"/>
        </w:rPr>
        <w:t>Semmelrock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Stein</w:t>
      </w:r>
      <w:proofErr w:type="spellEnd"/>
      <w:r w:rsidRPr="00564063">
        <w:rPr>
          <w:rFonts w:cs="Times New Roman" w:eastAsia="Times New Roman"/>
          <w:lang w:eastAsia="hr-HR"/>
        </w:rPr>
        <w:t>+</w:t>
      </w:r>
      <w:proofErr w:type="spellStart"/>
      <w:r w:rsidRPr="00564063">
        <w:rPr>
          <w:rFonts w:cs="Times New Roman" w:eastAsia="Times New Roman"/>
          <w:lang w:eastAsia="hr-HR"/>
        </w:rPr>
        <w:t>Design</w:t>
      </w:r>
      <w:proofErr w:type="spellEnd"/>
      <w:r w:rsidRPr="00564063">
        <w:rPr>
          <w:rFonts w:cs="Times New Roman" w:eastAsia="Times New Roman"/>
          <w:lang w:eastAsia="hr-HR"/>
        </w:rPr>
        <w:t>, d.o.o., Ogulin, OIB: 42739970250, iznos utvrđene tražbine je: 46.254,00 kuna a iznos od 70% za isplatu je: 32.377,80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SICHEM, d.o.o., Split, OIB: 99594401457, iznos utvrđene tražbine je: 373.505,71 kuna a iznos od 70% za isplatu je: 261.454,00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Slavko Tadić, vlasnik Obrta ISI DIJAMANT,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48771932222, iznos utvrđene tražbine je: 3.300,00 kuna a iznos od 70% za isplatu je: 2.310,00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SPLITING, d.o.o., Split, OIB: 06280878935, iznos utvrđene tražbine je: 291.749,50 kuna a iznos od 70% za isplatu je: 204.224,65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Sretan Đapić, vlasnik Obrta AUTOLINE, Sinj, OIB: 50324817449, iznos utvrđene tražbine je: 8.175,00 kuna a iznos od 70% za isplatu je: 5.722,50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Stevan </w:t>
      </w:r>
      <w:proofErr w:type="spellStart"/>
      <w:r w:rsidRPr="00564063">
        <w:rPr>
          <w:rFonts w:cs="Times New Roman" w:eastAsia="Times New Roman"/>
          <w:lang w:eastAsia="hr-HR"/>
        </w:rPr>
        <w:t>Juhas</w:t>
      </w:r>
      <w:proofErr w:type="spellEnd"/>
      <w:r w:rsidRPr="00564063">
        <w:rPr>
          <w:rFonts w:cs="Times New Roman" w:eastAsia="Times New Roman"/>
          <w:lang w:eastAsia="hr-HR"/>
        </w:rPr>
        <w:t>, vlasnik Obrta LIMONT PULA, Pula, OIB: 41825191440, iznos utvrđene tražbine je: 16.755,84 kuna a iznos od 70% za isplatu je: 11.729,09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Stjepan </w:t>
      </w:r>
      <w:proofErr w:type="spellStart"/>
      <w:r w:rsidRPr="00564063">
        <w:rPr>
          <w:rFonts w:cs="Times New Roman" w:eastAsia="Times New Roman"/>
          <w:lang w:eastAsia="hr-HR"/>
        </w:rPr>
        <w:t>Grmoljez</w:t>
      </w:r>
      <w:proofErr w:type="spellEnd"/>
      <w:r w:rsidRPr="00564063">
        <w:rPr>
          <w:rFonts w:cs="Times New Roman" w:eastAsia="Times New Roman"/>
          <w:lang w:eastAsia="hr-HR"/>
        </w:rPr>
        <w:t>, Dubrovnik, OIB: 09608732006, iznos utvrđene tražbine je: 7.500,00 kuna a iznos od 70% za isplatu je: 5.250,00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STRABAG, d.o.o., Zagreb, OIB: 74971361430, iznos utvrđene tražbine je: 68.087,67 kuna a iznos od 70% za isplatu je: 47.661,37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- 19 -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STRAŽEVAC, d.o.o., </w:t>
      </w:r>
      <w:proofErr w:type="spellStart"/>
      <w:r w:rsidRPr="00564063">
        <w:rPr>
          <w:rFonts w:cs="Times New Roman" w:eastAsia="Times New Roman"/>
          <w:lang w:eastAsia="hr-HR"/>
        </w:rPr>
        <w:t>Sobra</w:t>
      </w:r>
      <w:proofErr w:type="spellEnd"/>
      <w:r w:rsidRPr="00564063">
        <w:rPr>
          <w:rFonts w:cs="Times New Roman" w:eastAsia="Times New Roman"/>
          <w:lang w:eastAsia="hr-HR"/>
        </w:rPr>
        <w:t>, OIB: 47941521917, iznos utvrđene tražbine je: 4.500,00 kuna a iznos od 70% za isplatu je: 3.150,00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STROJOPROMET ZAGREB, d.o.o., </w:t>
      </w:r>
      <w:proofErr w:type="spellStart"/>
      <w:r w:rsidRPr="00564063">
        <w:rPr>
          <w:rFonts w:cs="Times New Roman" w:eastAsia="Times New Roman"/>
          <w:lang w:eastAsia="hr-HR"/>
        </w:rPr>
        <w:t>Šenkovac</w:t>
      </w:r>
      <w:proofErr w:type="spellEnd"/>
      <w:r w:rsidRPr="00564063">
        <w:rPr>
          <w:rFonts w:cs="Times New Roman" w:eastAsia="Times New Roman"/>
          <w:lang w:eastAsia="hr-HR"/>
        </w:rPr>
        <w:t>, OIB: 97994010225, iznos utvrđene tražbine je: 74,06 kuna a iznos od 70% za isplatu je: 51,84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SUHAČ COMMERCE, d.o.o., Glavice, OIB: 86259621042, iznos utvrđene tražbine je: 53.925,09 kuna a iznos od 70% za isplatu je: 37.747,56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ŠAKAL, d.o.o., Sinj, OIB: 62454736226, iznos utvrđene tražbine je: 317,72 kuna a iznos od 70% za isplatu je: 222,40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ŠPANDAU, d.o.o., Sinj, OIB: 18020556957, iznos utvrđene tražbine je: 4.316,15 kuna a iznos od 70% za isplatu je: 3.021,31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ŠVENDA- TARMANN CHEME, d.o.o., Prelog, OIB: 12443607100, iznos utvrđene tražbine je: 2.158,90 kuna a iznos od 70% za isplatu je: 1.511,23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T &amp; B, d.o.o.,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84546649259, iznos utvrđene tražbine je: 1.321,25 kuna a iznos od 70% za isplatu je: 924,88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TAHO-ST, d.o.o., Solin, OIB: 96320385428, iznos utvrđene tražbine je: 5.167,18 kuna a iznos od 70% za isplatu je: 3.617,03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TAMA TRADE, d.o.o., Split, OIB: 06903403573, iznos utvrđene tražbine je: 3.449,16 kuna a iznos od 70% za isplatu je: 2.414,41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TECH CONSULT, d.o.o., Varaždin, OIB: 13532840968, iznos utvrđene tražbine je: 4.237,50 kuna a iznos od 70% za isplatu je: 2.966,25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TEHNOMATERIJAL, d.o.o., Sinj, OIB: 00186927774, iznos utvrđene tražbine je: 86.789,69 kuna a iznos od 70% za isplatu je: 60.752,78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4063">
        <w:rPr>
          <w:rFonts w:cs="Times New Roman" w:eastAsia="Times New Roman"/>
          <w:lang w:eastAsia="hr-HR"/>
        </w:rPr>
        <w:t>Tehnoxgroup</w:t>
      </w:r>
      <w:proofErr w:type="spellEnd"/>
      <w:r w:rsidRPr="00564063">
        <w:rPr>
          <w:rFonts w:cs="Times New Roman" w:eastAsia="Times New Roman"/>
          <w:lang w:eastAsia="hr-HR"/>
        </w:rPr>
        <w:t xml:space="preserve"> Hrvatska, d.o.o., Zagreb, OIB: 31826907316, iznos utvrđene tražbine je: 50.781,93 kuna a iznos od 70% za isplatu je: 35.547,35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TEKO, d.o.o., Šibenik, OIB: 93957456478, iznos utvrđene tražbine je: 2.226,25 kuna a iznos od 70% za isplatu je: 1.558,38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TENZOR, d.o.o., Solin, OIB: 38868602895, iznos utvrđene tražbine je: 5.625,00 kuna a iznos od 70% za isplatu je: 3.937,50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TEPIH- CENTAR, d.o.o., Zagreb, OIB: 82118227192, iznos utvrđene tražbine je: 3.480,50 kuna a iznos od 70% za isplatu je: 2.436,35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TERMIN, d.o.o., Glavina Donja, OIB: 54229813516, iznos utvrđene tražbine je: 0,01 kuna a iznos od 70% za isplatu je: 0,01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TERRA JASKA, d.o.o., </w:t>
      </w:r>
      <w:proofErr w:type="spellStart"/>
      <w:r w:rsidRPr="00564063">
        <w:rPr>
          <w:rFonts w:cs="Times New Roman" w:eastAsia="Times New Roman"/>
          <w:lang w:eastAsia="hr-HR"/>
        </w:rPr>
        <w:t>Strmec</w:t>
      </w:r>
      <w:proofErr w:type="spellEnd"/>
      <w:r w:rsidRPr="00564063">
        <w:rPr>
          <w:rFonts w:cs="Times New Roman" w:eastAsia="Times New Roman"/>
          <w:lang w:eastAsia="hr-HR"/>
        </w:rPr>
        <w:t xml:space="preserve"> S., OIB: 81184470570, iznos utvrđene tražbine je: 3.905,06 kuna a iznos od 70% za isplatu je: 2.733,54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TIM - KUŠAN, d.o.o., Zagreb, OIB: 02861692008, iznos utvrđene tražbine je: 4.338,49 kuna a iznos od 70% za isplatu je: 3.036,94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TIMONT, d.o.o., Trogir, OIB: 04115350526, iznos utvrđene tražbine je: 10.763,98 kuna a iznos od 70% za isplatu je: 7.534,79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Tomislav Radica, vlasnik Obrta SUB, Split, OIB: 62079251511, iznos utvrđene tražbine je: 1.500,00 kuna a iznos od 70% za isplatu je: 1.050,00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- 20 -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Transport beton LUBINA, d.o.o., Knin, OIB: 87910130484, iznos utvrđene tražbine je: 6.484,38 kuna a iznos od 70% za isplatu je: 4.539,07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TRLIN, d.o.o., Split, OIB: 83381942673, iznos utvrđene tražbine je: 3.977,50 kuna a iznos od 70% za isplatu je: 2.784,25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Tvornica limene ambalaže, d.d., u stečaju, Vela Luka, OIB: 11142559388, iznos utvrđene tražbine je: 888,16 kuna a iznos od 70% za isplatu je: 621,71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Udruga STARI ZANATI SINJ, Sinj, OIB: 23688152566, iznos utvrđene tražbine je: 1.000,00 kuna a iznos od 70% za isplatu je: 700,00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Uni </w:t>
      </w:r>
      <w:proofErr w:type="spellStart"/>
      <w:r w:rsidRPr="00564063">
        <w:rPr>
          <w:rFonts w:cs="Times New Roman" w:eastAsia="Times New Roman"/>
          <w:lang w:eastAsia="hr-HR"/>
        </w:rPr>
        <w:t>credit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leasing</w:t>
      </w:r>
      <w:proofErr w:type="spellEnd"/>
      <w:r w:rsidRPr="00564063">
        <w:rPr>
          <w:rFonts w:cs="Times New Roman" w:eastAsia="Times New Roman"/>
          <w:lang w:eastAsia="hr-HR"/>
        </w:rPr>
        <w:t xml:space="preserve"> Croatia, d.o.o., Zagreb, OIB: 18736141210, iznos utvrđene tražbine je: 0,00 kuna a iznos od 70% za isplatu je: 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UNITED NATIONS CHILDRENS FUND, Zagreb, OIB: 18282095247, iznos utvrđene tražbine je: 828,00 kuna a iznos od 70% za isplatu je: 579,60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UNIVERZAL, d.o.o., Zagreb, OIB: 79045452342, iznos utvrđene tražbine je: 27.292,70 kuna a iznos od 70% za isplatu je: 19.104,89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V.V.V.V. BLAJIĆ, d.o.o., Sinj, OIB: 02367636550, iznos utvrđene tražbine je: 562,50 kuna a iznos od 70% za isplatu je: 393,75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VATRO-PROMET, d.o.o., Lučko, OIB: 57189591567, iznos utvrđene tražbine je: 56,25 kuna a iznos od 70% za isplatu je: 39,38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VELMOT, d.o.o., Sinj, OIB: 92093249106, iznos utvrđene tražbine je: 3.551,62 kuna a iznos od 70% za isplatu je: 2.486,13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Vice Mihanović, vlasnik Obrta CVJETKO, Split, OIB: 28679577962, iznos utvrđene tražbine je: 12.848,88 kuna a iznos od 70% za isplatu je: 8.994,22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VINTIJAN, d.o.o., Pula, OIB: 34299735778, iznos utvrđene tražbine je: 378.381,72 kuna a iznos od 70% za isplatu je: 264.867,20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VIŠIĆ i PARTNERI, j.t.d., Šibenik, OIB: 81742785904, iznos utvrđene tražbine je: 34.725,00 kuna a iznos od 70% za isplatu je: 24.307,50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Vladimir </w:t>
      </w:r>
      <w:proofErr w:type="spellStart"/>
      <w:r w:rsidRPr="00564063">
        <w:rPr>
          <w:rFonts w:cs="Times New Roman" w:eastAsia="Times New Roman"/>
          <w:lang w:eastAsia="hr-HR"/>
        </w:rPr>
        <w:t>Delonga</w:t>
      </w:r>
      <w:proofErr w:type="spellEnd"/>
      <w:r w:rsidRPr="00564063">
        <w:rPr>
          <w:rFonts w:cs="Times New Roman" w:eastAsia="Times New Roman"/>
          <w:lang w:eastAsia="hr-HR"/>
        </w:rPr>
        <w:t>, Sinj, OIB: 98790329083, iznos utvrđene tražbine je: 14.461,10 kuna a iznos od 70% za isplatu je: 10.122,77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VODOINSTALACIJA, d.o.o., Zadar, OIB: 57403791680, iznos utvrđene tražbine je: 20.000,00 kuna a iznos od 70% za isplatu je: 14.000,00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VODOPRIVREDA SPLIT, d.d., Solin, OIB: 91694259484, iznos utvrđene tražbine je: 554.576,17 kuna a iznos od 70% za isplatu je: 388.203,32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VOLJAK, d.o.o., Primošten, OIB: 36906726596, iznos utvrđene tražbine je: 11.221,38 kuna a iznos od 70% za isplatu je: 7.854,97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VRSA TRADE, d.o.o., Split, OIB: 92449240781, iznos utvrđene tražbine je: 24.900,00 kuna a iznos od 70% za isplatu je: 17.430,00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VUKONIĆ, d.o.o., Križevci, OIB: 19000710240, iznos utvrđene tražbine je: 6.388,34 kuna a iznos od 70% za isplatu je: 4.471,84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WELLMAX, d.o.o., Split, OIB: 94608546102, iznos utvrđene tražbine je: 195,25 kuna a iznos od 70% za isplatu je: 136,68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- 21 -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ZAGREB-BETON PROJEKT, d.o.o., Sesvetski </w:t>
      </w:r>
      <w:proofErr w:type="spellStart"/>
      <w:r w:rsidRPr="00564063">
        <w:rPr>
          <w:rFonts w:cs="Times New Roman" w:eastAsia="Times New Roman"/>
          <w:lang w:eastAsia="hr-HR"/>
        </w:rPr>
        <w:t>Kraljevec</w:t>
      </w:r>
      <w:proofErr w:type="spellEnd"/>
      <w:r w:rsidRPr="00564063">
        <w:rPr>
          <w:rFonts w:cs="Times New Roman" w:eastAsia="Times New Roman"/>
          <w:lang w:eastAsia="hr-HR"/>
        </w:rPr>
        <w:t>, OIB: 09684622951, iznos utvrđene tražbine je: 154.991,26 kuna a iznos od 70% za isplatu je: 108.493,88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Zavod za istraživanje i razvoj sigurnosti, d.o.o., Zagreb, OIB: 05494093403, iznos utvrđene tražbine je: 327,50 kuna a iznos od 70% za isplatu je: 229,25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Zdenko Matijašević, vlasnik Obrta MAFRA, Grab, OIB: 68802897225, iznos utvrđene tražbine je: 159.399,14 kuna a iznos od 70% za isplatu je: 111.579,40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Zdravko </w:t>
      </w:r>
      <w:proofErr w:type="spellStart"/>
      <w:r w:rsidRPr="00564063">
        <w:rPr>
          <w:rFonts w:cs="Times New Roman" w:eastAsia="Times New Roman"/>
          <w:lang w:eastAsia="hr-HR"/>
        </w:rPr>
        <w:t>Ećim</w:t>
      </w:r>
      <w:proofErr w:type="spellEnd"/>
      <w:r w:rsidRPr="00564063">
        <w:rPr>
          <w:rFonts w:cs="Times New Roman" w:eastAsia="Times New Roman"/>
          <w:lang w:eastAsia="hr-HR"/>
        </w:rPr>
        <w:t>, vlasnik Obrta EĆIM, Split, OIB: 33088631681, iznos utvrđene tražbine je: 17.000,00 kuna a iznos od 70% za isplatu je: 11.900,00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Zdravko </w:t>
      </w:r>
      <w:proofErr w:type="spellStart"/>
      <w:r w:rsidRPr="00564063">
        <w:rPr>
          <w:rFonts w:cs="Times New Roman" w:eastAsia="Times New Roman"/>
          <w:lang w:eastAsia="hr-HR"/>
        </w:rPr>
        <w:t>Krce</w:t>
      </w:r>
      <w:proofErr w:type="spellEnd"/>
      <w:r w:rsidRPr="00564063">
        <w:rPr>
          <w:rFonts w:cs="Times New Roman" w:eastAsia="Times New Roman"/>
          <w:lang w:eastAsia="hr-HR"/>
        </w:rPr>
        <w:t xml:space="preserve">, vlasnik Obrta GAZ BLIZANCI,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97131947583, iznos utvrđene tražbine je: 1.280,00 kuna a iznos od 70% za isplatu je: 896,00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ZVONKO GRADNJA, d.o.o., Split, OIB: 33506889517, iznos utvrđene tražbine je: 2.714,30 kuna a iznos od 70% za isplatu je: 1.900,01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B/</w:t>
      </w:r>
      <w:r w:rsidRPr="00564063">
        <w:rPr>
          <w:rFonts w:cs="Times New Roman" w:eastAsia="Times New Roman"/>
          <w:lang w:eastAsia="hr-HR"/>
        </w:rPr>
        <w:t xml:space="preserve"> OSPORENE TRAŽBINE VJEROVNIKA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5.</w:t>
      </w:r>
      <w:r w:rsidRPr="00564063">
        <w:rPr>
          <w:rFonts w:cs="Times New Roman" w:eastAsia="Times New Roman"/>
          <w:lang w:eastAsia="hr-HR"/>
        </w:rPr>
        <w:t xml:space="preserve"> Potvrđenim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sporazumom, Dužnik, CETINA, d.d., Sinj, (Grad Sinj), Ulica Miljenka Buljana 35., OIB: 98900394029 (dalje: Dužnik), dužan je vjerovnicima osporenih tražbina, prilikom svake mjesečne isplate vjerovnika utvrđenih tražbina, izdvajati isti iznos mjesečne rate za namirenje njihovih osporenih tražbina na isti način kako bi činio u slučaju da je njihov osporeni iznos tražbine utvrđen u ovome </w:t>
      </w:r>
      <w:proofErr w:type="spellStart"/>
      <w:r w:rsidRPr="00564063">
        <w:rPr>
          <w:rFonts w:cs="Times New Roman" w:eastAsia="Times New Roman"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lang w:eastAsia="hr-HR"/>
        </w:rPr>
        <w:t xml:space="preserve"> postupku te ovim vjerovnicima takva izdvojena sredstva </w:t>
      </w:r>
      <w:proofErr w:type="spellStart"/>
      <w:r w:rsidRPr="00564063">
        <w:rPr>
          <w:rFonts w:cs="Times New Roman" w:eastAsia="Times New Roman"/>
          <w:lang w:eastAsia="hr-HR"/>
        </w:rPr>
        <w:t>isplatitit</w:t>
      </w:r>
      <w:proofErr w:type="spellEnd"/>
      <w:r w:rsidRPr="00564063">
        <w:rPr>
          <w:rFonts w:cs="Times New Roman" w:eastAsia="Times New Roman"/>
          <w:lang w:eastAsia="hr-HR"/>
        </w:rPr>
        <w:t xml:space="preserve"> nakon što se pravomoćno utvrdi njihova tražbina u parnici koju su pokrenuli i sukladno u parnici utvrđenoj tražbini. O pokrenutoj parnici radi utvrđenja osporene tražbine, svaki je vjerovnik osporene tražbine dužan obavijestiti Dužnika prije početka namirenja vjerovnika utvrđenih tražbina.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Osporene tražbine vjerovnika, podijeljenim po grupama,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 iznose kako slijedi: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PRVA GRUPA –</w:t>
      </w:r>
      <w:r w:rsidRPr="00564063">
        <w:rPr>
          <w:rFonts w:cs="Times New Roman" w:eastAsia="Times New Roman"/>
          <w:lang w:eastAsia="hr-HR"/>
        </w:rPr>
        <w:t xml:space="preserve"> Vjerovnici osporenih tražbina koji su tijela javne uprave i trgovačka društva u većinskom državnom vlasništvu: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a) </w:t>
      </w:r>
      <w:r w:rsidRPr="00564063">
        <w:rPr>
          <w:rFonts w:cs="Times New Roman" w:eastAsia="Times New Roman"/>
          <w:lang w:eastAsia="hr-HR"/>
        </w:rPr>
        <w:t>REPUBLIKA HRVATSKA, Ministarstvo zdravlja, Ksaver 200a, Zagreb, OIB: 52634238587, iznos osporene tražbine je: 10.465.302,66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b)</w:t>
      </w:r>
      <w:r w:rsidRPr="00564063">
        <w:rPr>
          <w:rFonts w:cs="Times New Roman" w:eastAsia="Times New Roman"/>
          <w:lang w:eastAsia="hr-HR"/>
        </w:rPr>
        <w:t xml:space="preserve"> ostali vjerovnici osporenih tražbina ove grupe: Nema ih.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DRUGA GRUPA –</w:t>
      </w:r>
      <w:r w:rsidRPr="00564063">
        <w:rPr>
          <w:rFonts w:cs="Times New Roman" w:eastAsia="Times New Roman"/>
          <w:lang w:eastAsia="hr-HR"/>
        </w:rPr>
        <w:t xml:space="preserve"> Vjerovnici osporenih tražbina koji su financijske institucije: Nema ih.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TREĆA GRUPA –</w:t>
      </w:r>
      <w:r w:rsidRPr="00564063">
        <w:rPr>
          <w:rFonts w:cs="Times New Roman" w:eastAsia="Times New Roman"/>
          <w:lang w:eastAsia="hr-HR"/>
        </w:rPr>
        <w:t xml:space="preserve"> Svi ostali vjerovnici osporenih tražbina: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ABES, d.o.o., Split, OIB: 85303060771, iznos osporene tražbine je: 964.488,34 kune;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BRODOMREKUR, d.d., Split, OIB: 33956120458, iznos osporene tražbine: 24.168,93 kn;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RAGUSA, d.d., Dubrovnik, OIB: 68907889567, iznos osporene tražbine je: 11.436,25 kune;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- 22 -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INSTITUT IGH, d.d., Zagreb, OIB: 79766124714, iznos osporene tražbine: 12.617,95 kune;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VIP-net, d.o.o., Zagreb, OIB: 29524210204, iznos osporene tražbine je: 19.887,22 kune;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POLJUD VILE, d.o.o., Split, OIB: 88953373589, iznos osporene tražbine je: 1.209.617,80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6.</w:t>
      </w:r>
      <w:r w:rsidRPr="00564063">
        <w:rPr>
          <w:rFonts w:cs="Times New Roman" w:eastAsia="Times New Roman"/>
          <w:lang w:eastAsia="hr-HR"/>
        </w:rPr>
        <w:t xml:space="preserve"> Potvrđenim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sporazumom, Dužnik je dužan izlučnom vjerovniku: VB LEASING, d.o.o., Zagreb, OIB: 55525619967, koji ima izlučno pravo na imovini: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Caterpillar M316D iz 2013., broj šasije: CATM316DHD6W00988,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Caterpillar M301.7D, mini rovokopač iz 2013., broj šasije: CAT3017DLLJH00959,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Caterpillar gusjeničar 323 E LN iz 2012., broj šasije: CAT0323ETTDW00196,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Caterpillar H120ES hidraulični čekić iz 2013,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Hidraulični čekić Atlas </w:t>
      </w:r>
      <w:proofErr w:type="spellStart"/>
      <w:r w:rsidRPr="00564063">
        <w:rPr>
          <w:rFonts w:cs="Times New Roman" w:eastAsia="Times New Roman"/>
          <w:lang w:eastAsia="hr-HR"/>
        </w:rPr>
        <w:t>Copco</w:t>
      </w:r>
      <w:proofErr w:type="spellEnd"/>
      <w:r w:rsidRPr="00564063">
        <w:rPr>
          <w:rFonts w:cs="Times New Roman" w:eastAsia="Times New Roman"/>
          <w:lang w:eastAsia="hr-HR"/>
        </w:rPr>
        <w:t xml:space="preserve"> HB-2000 DP iz 2013,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temeljem Ugovora o </w:t>
      </w:r>
      <w:proofErr w:type="spellStart"/>
      <w:r w:rsidRPr="00564063">
        <w:rPr>
          <w:rFonts w:cs="Times New Roman" w:eastAsia="Times New Roman"/>
          <w:lang w:eastAsia="hr-HR"/>
        </w:rPr>
        <w:t>leasingu</w:t>
      </w:r>
      <w:proofErr w:type="spellEnd"/>
      <w:r w:rsidRPr="00564063">
        <w:rPr>
          <w:rFonts w:cs="Times New Roman" w:eastAsia="Times New Roman"/>
          <w:lang w:eastAsia="hr-HR"/>
        </w:rPr>
        <w:t xml:space="preserve"> br.: 54228, 54229, 54230, 54231, 54232,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i dalje uredno plaćati sukladno sklopljenim ugovorima.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7.</w:t>
      </w:r>
      <w:r w:rsidRPr="00564063">
        <w:rPr>
          <w:rFonts w:cs="Times New Roman" w:eastAsia="Times New Roman"/>
          <w:lang w:eastAsia="hr-HR"/>
        </w:rPr>
        <w:t xml:space="preserve">  Utvrđuje se kako su prema vlastitim pismenim potvrdama prestale zbog namirenja utvrđene tražbine i u utvrđenim iznosima ovih vjerovnika: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a) IPSUM, d.o.o., Dubrovnik, OIB: 26472901970, utvrđeni iznos tražbine: 940,052,18 kuna;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b) SG </w:t>
      </w:r>
      <w:proofErr w:type="spellStart"/>
      <w:r w:rsidRPr="00564063">
        <w:rPr>
          <w:rFonts w:cs="Times New Roman" w:eastAsia="Times New Roman"/>
          <w:lang w:eastAsia="hr-HR"/>
        </w:rPr>
        <w:t>Leasing</w:t>
      </w:r>
      <w:proofErr w:type="spellEnd"/>
      <w:r w:rsidRPr="00564063">
        <w:rPr>
          <w:rFonts w:cs="Times New Roman" w:eastAsia="Times New Roman"/>
          <w:lang w:eastAsia="hr-HR"/>
        </w:rPr>
        <w:t xml:space="preserve">, d.o.o., Zagreb, OIB: 08745792574, utvrđeni iznos tražbine: 1.609.760,92 kn; 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c) Uni </w:t>
      </w:r>
      <w:proofErr w:type="spellStart"/>
      <w:r w:rsidRPr="00564063">
        <w:rPr>
          <w:rFonts w:cs="Times New Roman" w:eastAsia="Times New Roman"/>
          <w:lang w:eastAsia="hr-HR"/>
        </w:rPr>
        <w:t>credit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leasing</w:t>
      </w:r>
      <w:proofErr w:type="spellEnd"/>
      <w:r w:rsidRPr="00564063">
        <w:rPr>
          <w:rFonts w:cs="Times New Roman" w:eastAsia="Times New Roman"/>
          <w:lang w:eastAsia="hr-HR"/>
        </w:rPr>
        <w:t xml:space="preserve"> Croatia, d.o.o., Zagreb, OIB: 18736141210, utvrđeni iznos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tražbine: 103.290,18 kuna.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8.</w:t>
      </w:r>
      <w:r w:rsidRPr="00564063">
        <w:rPr>
          <w:rFonts w:cs="Times New Roman" w:eastAsia="Times New Roman"/>
          <w:lang w:eastAsia="hr-HR"/>
        </w:rPr>
        <w:t xml:space="preserve"> Potvrđenim </w:t>
      </w:r>
      <w:proofErr w:type="spellStart"/>
      <w:r w:rsidRPr="00564063">
        <w:rPr>
          <w:rFonts w:cs="Times New Roman" w:eastAsia="Times New Roman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sporazumom nisu obuhvaćene prioritetne tražbine radnika i iste su tražbine radnika prioritetne u namirenju te je Dužnik dužan iste tražbine radnika namirivati iz tekućeg poslovanja a iste su te tražbine radnika </w:t>
      </w:r>
      <w:proofErr w:type="spellStart"/>
      <w:r w:rsidRPr="00564063">
        <w:rPr>
          <w:rFonts w:cs="Times New Roman" w:eastAsia="Times New Roman"/>
          <w:lang w:eastAsia="hr-HR"/>
        </w:rPr>
        <w:t>poimenice</w:t>
      </w:r>
      <w:proofErr w:type="spellEnd"/>
      <w:r w:rsidRPr="00564063">
        <w:rPr>
          <w:rFonts w:cs="Times New Roman" w:eastAsia="Times New Roman"/>
          <w:lang w:eastAsia="hr-HR"/>
        </w:rPr>
        <w:t xml:space="preserve"> i u iznosima kako slijedi: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1) </w:t>
      </w:r>
      <w:proofErr w:type="spellStart"/>
      <w:r w:rsidRPr="00564063">
        <w:rPr>
          <w:rFonts w:cs="Times New Roman" w:eastAsia="Times New Roman"/>
          <w:lang w:eastAsia="hr-HR"/>
        </w:rPr>
        <w:t>Ajdučić</w:t>
      </w:r>
      <w:proofErr w:type="spellEnd"/>
      <w:r w:rsidRPr="00564063">
        <w:rPr>
          <w:rFonts w:cs="Times New Roman" w:eastAsia="Times New Roman"/>
          <w:lang w:eastAsia="hr-HR"/>
        </w:rPr>
        <w:t xml:space="preserve"> Nediljko, Gala, Obrovac Sinjski, OIB: 58689296008, plaća 07-08/15.: 7.647,22 kune; otpremnina/jubilarna: 0,00 kuna; prijevoz: 1.110,00 kuna, terenski 07-08/15.: 810,00 kuna; ukupno: 9.567,22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2) </w:t>
      </w:r>
      <w:proofErr w:type="spellStart"/>
      <w:r w:rsidRPr="00564063">
        <w:rPr>
          <w:rFonts w:cs="Times New Roman" w:eastAsia="Times New Roman"/>
          <w:lang w:eastAsia="hr-HR"/>
        </w:rPr>
        <w:t>Alebić</w:t>
      </w:r>
      <w:proofErr w:type="spellEnd"/>
      <w:r w:rsidRPr="00564063">
        <w:rPr>
          <w:rFonts w:cs="Times New Roman" w:eastAsia="Times New Roman"/>
          <w:lang w:eastAsia="hr-HR"/>
        </w:rPr>
        <w:t xml:space="preserve"> Igor, </w:t>
      </w:r>
      <w:proofErr w:type="spellStart"/>
      <w:r w:rsidRPr="00564063">
        <w:rPr>
          <w:rFonts w:cs="Times New Roman" w:eastAsia="Times New Roman"/>
          <w:lang w:eastAsia="hr-HR"/>
        </w:rPr>
        <w:t>Satrić</w:t>
      </w:r>
      <w:proofErr w:type="spellEnd"/>
      <w:r w:rsidRPr="00564063">
        <w:rPr>
          <w:rFonts w:cs="Times New Roman" w:eastAsia="Times New Roman"/>
          <w:lang w:eastAsia="hr-HR"/>
        </w:rPr>
        <w:t xml:space="preserve"> 198A,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56025711868, plaća 07-08/15.: 7.807,83 kune; otpremnina/jubilarna: 0,00 kuna; prijevoz: 0,00 kuna, terenski 07-08/15.: 1.800,00 kuna; ukupno: 9.607,83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3) </w:t>
      </w:r>
      <w:proofErr w:type="spellStart"/>
      <w:r w:rsidRPr="00564063">
        <w:rPr>
          <w:rFonts w:cs="Times New Roman" w:eastAsia="Times New Roman"/>
          <w:lang w:eastAsia="hr-HR"/>
        </w:rPr>
        <w:t>Alebić</w:t>
      </w:r>
      <w:proofErr w:type="spellEnd"/>
      <w:r w:rsidRPr="00564063">
        <w:rPr>
          <w:rFonts w:cs="Times New Roman" w:eastAsia="Times New Roman"/>
          <w:lang w:eastAsia="hr-HR"/>
        </w:rPr>
        <w:t xml:space="preserve"> Željko, </w:t>
      </w:r>
      <w:proofErr w:type="spellStart"/>
      <w:r w:rsidRPr="00564063">
        <w:rPr>
          <w:rFonts w:cs="Times New Roman" w:eastAsia="Times New Roman"/>
          <w:lang w:eastAsia="hr-HR"/>
        </w:rPr>
        <w:t>Satrić</w:t>
      </w:r>
      <w:proofErr w:type="spellEnd"/>
      <w:r w:rsidRPr="00564063">
        <w:rPr>
          <w:rFonts w:cs="Times New Roman" w:eastAsia="Times New Roman"/>
          <w:lang w:eastAsia="hr-HR"/>
        </w:rPr>
        <w:t xml:space="preserve"> 182,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98646113679, plaća 07-08/15.: 8.091,72 kune; otpremnina/jubilarna: 0,00 kuna; prijevoz: 0,00 kuna, terenski 07-08/15.: 1.560,00 kuna; ukupno: 9.651,72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- 23 -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4) </w:t>
      </w:r>
      <w:proofErr w:type="spellStart"/>
      <w:r w:rsidRPr="00564063">
        <w:rPr>
          <w:rFonts w:cs="Times New Roman" w:eastAsia="Times New Roman"/>
          <w:lang w:eastAsia="hr-HR"/>
        </w:rPr>
        <w:t>Balajić</w:t>
      </w:r>
      <w:proofErr w:type="spellEnd"/>
      <w:r w:rsidRPr="00564063">
        <w:rPr>
          <w:rFonts w:cs="Times New Roman" w:eastAsia="Times New Roman"/>
          <w:lang w:eastAsia="hr-HR"/>
        </w:rPr>
        <w:t xml:space="preserve"> Jakov, Obrovac Sinjski 8, Obrovac Sinjski, OIB: 42006885137, plaća 07-08/15.: 7.764,68 kune; otpremnina/jubilarna: 0,00 kuna; prijevoz: 0,00 kuna, terenski 07-08/15.: 5.210,00 kuna; ukupno: 12.974,68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5) </w:t>
      </w:r>
      <w:proofErr w:type="spellStart"/>
      <w:r w:rsidRPr="00564063">
        <w:rPr>
          <w:rFonts w:cs="Times New Roman" w:eastAsia="Times New Roman"/>
          <w:lang w:eastAsia="hr-HR"/>
        </w:rPr>
        <w:t>Barać</w:t>
      </w:r>
      <w:proofErr w:type="spellEnd"/>
      <w:r w:rsidRPr="00564063">
        <w:rPr>
          <w:rFonts w:cs="Times New Roman" w:eastAsia="Times New Roman"/>
          <w:lang w:eastAsia="hr-HR"/>
        </w:rPr>
        <w:t xml:space="preserve"> Boško, </w:t>
      </w:r>
      <w:proofErr w:type="spellStart"/>
      <w:r w:rsidRPr="00564063">
        <w:rPr>
          <w:rFonts w:cs="Times New Roman" w:eastAsia="Times New Roman"/>
          <w:lang w:eastAsia="hr-HR"/>
        </w:rPr>
        <w:t>Bajagić</w:t>
      </w:r>
      <w:proofErr w:type="spellEnd"/>
      <w:r w:rsidRPr="00564063">
        <w:rPr>
          <w:rFonts w:cs="Times New Roman" w:eastAsia="Times New Roman"/>
          <w:lang w:eastAsia="hr-HR"/>
        </w:rPr>
        <w:t xml:space="preserve"> 9, Obrovac Sinjski, OIB: 47844787114, plaća 07-08/15.: 11.398,73 kune; otpremnina/jubilarna: 0,00 kuna; prijevoz: 0,00 kuna, terenski 07-08/15.: 780,00 kuna; ukupno: 12.178,73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6) Bašić Frano, Sv. Luke 6, Otok Dalmatinski, OIB: 89121541585, plaća 07-08/15.: 7.929,10 kune; otpremnina/jubilarna: 3000,00 kuna; prijevoz: 2.018,00 kuna, terenski 07-08/15.: 0,00 kuna; ukupno: 12.947,10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7) </w:t>
      </w:r>
      <w:proofErr w:type="spellStart"/>
      <w:r w:rsidRPr="00564063">
        <w:rPr>
          <w:rFonts w:cs="Times New Roman" w:eastAsia="Times New Roman"/>
          <w:lang w:eastAsia="hr-HR"/>
        </w:rPr>
        <w:t>Benja</w:t>
      </w:r>
      <w:proofErr w:type="spellEnd"/>
      <w:r w:rsidRPr="00564063">
        <w:rPr>
          <w:rFonts w:cs="Times New Roman" w:eastAsia="Times New Roman"/>
          <w:lang w:eastAsia="hr-HR"/>
        </w:rPr>
        <w:t xml:space="preserve"> Ankica,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298, Sinj, OIB: 94188892679, plaća 07-08/15.: 7.551,92 kune; otpremnina/jubilarna: 0,00 kuna; prijevoz: 1.200,00 kuna, terenski 07-08/15.: 0,00 kuna; ukupno: 8.751,92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8) </w:t>
      </w:r>
      <w:proofErr w:type="spellStart"/>
      <w:r w:rsidRPr="00564063">
        <w:rPr>
          <w:rFonts w:cs="Times New Roman" w:eastAsia="Times New Roman"/>
          <w:lang w:eastAsia="hr-HR"/>
        </w:rPr>
        <w:t>Bilokapić</w:t>
      </w:r>
      <w:proofErr w:type="spellEnd"/>
      <w:r w:rsidRPr="00564063">
        <w:rPr>
          <w:rFonts w:cs="Times New Roman" w:eastAsia="Times New Roman"/>
          <w:lang w:eastAsia="hr-HR"/>
        </w:rPr>
        <w:t xml:space="preserve"> Šimun,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117, Grab, OIB: 63611323435, plaća 07-08/15.: 10.887,86 kune; otpremnina/jubilarna: 0,00 kuna; prijevoz: 0,00 kuna, terenski 07-08/15.: 780,00 kuna; ukupno: 11.667,86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9)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 xml:space="preserve"> Ante, Ruda 5, Grab, OIB: 27773141563, plaća 07-08/15.: 8.938,94 kune; otpremnina/jubilarna: 0,00 kuna; prijevoz: 0,00 kuna, terenski 07-08/15.: 660,00 kuna; ukupno: 9.598,94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10)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 xml:space="preserve"> Ante-Fra, Glavice 60A, Sinj, OIB: 73169812367, plaća 07-08/15.: 0,00 kune; otpremnina/jubilarna: 0,00 kuna; prijevoz: 0,00 kuna, terenski 07-08/15.: 1.620,00 kuna; ukupno: 1.620,00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11)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 xml:space="preserve"> Bože, Ruda 26, Grab, OIB: 30441711561, plaća 07-08/15.: 0,00 kune; otpremnina/jubilarna: 0,00 kuna; prijevoz: 0,00 kuna, terenski 07-08/15.: -400,00 kuna; ukupno: -400,00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12)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 xml:space="preserve"> Luka, Ruda 30, Grab, OIB: 41448828799, plaća 07-08/15.: 5.781,32 kune; otpremnina/jubilarna: 0,00 kuna; prijevoz: 288,00 kuna, terenski 07-08/15.: 1.180,00 kuna; ukupno: 7.249,32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13) </w:t>
      </w:r>
      <w:proofErr w:type="spellStart"/>
      <w:r w:rsidRPr="00564063">
        <w:rPr>
          <w:rFonts w:cs="Times New Roman" w:eastAsia="Times New Roman"/>
          <w:lang w:eastAsia="hr-HR"/>
        </w:rPr>
        <w:t>Bitunjac</w:t>
      </w:r>
      <w:proofErr w:type="spellEnd"/>
      <w:r w:rsidRPr="00564063">
        <w:rPr>
          <w:rFonts w:cs="Times New Roman" w:eastAsia="Times New Roman"/>
          <w:lang w:eastAsia="hr-HR"/>
        </w:rPr>
        <w:t xml:space="preserve"> Marinko, Ruda 68, Grab, OIB: 08676600140, plaća 07-08/15.: 7.481,80 kune; otpremnina/jubilarna: 0,00 kuna; prijevoz: 0,00 kuna, terenski 07-08/15.: 7.280,00 kuna; ukupno: 14.761,80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14) Blažević </w:t>
      </w:r>
      <w:proofErr w:type="spellStart"/>
      <w:r w:rsidRPr="00564063">
        <w:rPr>
          <w:rFonts w:cs="Times New Roman" w:eastAsia="Times New Roman"/>
          <w:lang w:eastAsia="hr-HR"/>
        </w:rPr>
        <w:t>Dujo</w:t>
      </w:r>
      <w:proofErr w:type="spellEnd"/>
      <w:r w:rsidRPr="00564063">
        <w:rPr>
          <w:rFonts w:cs="Times New Roman" w:eastAsia="Times New Roman"/>
          <w:lang w:eastAsia="hr-HR"/>
        </w:rPr>
        <w:t xml:space="preserve">, Stjepana Radića 2,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17989186057, plaća 07-08/15.: 6.021,61 kune; otpremnina/jubilarna: 0,00 kuna; prijevoz: 0,00 kuna, terenski 07-08/15.: 0,00 kuna; ukupno: 6.021,61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15) Bodač Mladen, Strana II 63, Otok Dalmatinski, OIB: 71600070046, plaća 07-08/15.: 0,00 kune; otpremnina/jubilarna: 0,00 kuna; prijevoz: 0,00 kuna, terenski 07-08/15.: 0,00 kuna; ukupno: 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16) Bogdan Dean, Kneza Branimira 1, Sinj, OIB: 58357547866, plaća 07-08/15.: 6.782,15 kune; otpremnina/jubilarna: 0,00 kuna; prijevoz: 0,00 kuna, terenski 07-08/15.: 1.300,00 kuna; ukupno: 8.082,15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- 24 -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17) Bogdan Slavko, Glavice 760, Sinj, OIB: 00294089209, plaća 07-08/15.: 6.528,68 kune; otpremnina/jubilarna: 0,00 kuna; prijevoz: 48,00 kuna, terenski 07-08/15.: 2.000,00 kuna; ukupno: 8.576,68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18) Brčić Josip, </w:t>
      </w:r>
      <w:proofErr w:type="spellStart"/>
      <w:r w:rsidRPr="00564063">
        <w:rPr>
          <w:rFonts w:cs="Times New Roman" w:eastAsia="Times New Roman"/>
          <w:lang w:eastAsia="hr-HR"/>
        </w:rPr>
        <w:t>Tripalov</w:t>
      </w:r>
      <w:proofErr w:type="spellEnd"/>
      <w:r w:rsidRPr="00564063">
        <w:rPr>
          <w:rFonts w:cs="Times New Roman" w:eastAsia="Times New Roman"/>
          <w:lang w:eastAsia="hr-HR"/>
        </w:rPr>
        <w:t xml:space="preserve"> voćnjak 1, Sinj, OIB: 94728665699, plaća 07-08/15.: 12.281,20 kune; otpremnina/jubilarna: 0,00 kuna; prijevoz: 0,00 kuna, terenski 07-08/15.: 2.030,00 kuna; ukupno: 14.311,20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19) </w:t>
      </w:r>
      <w:proofErr w:type="spellStart"/>
      <w:r w:rsidRPr="00564063">
        <w:rPr>
          <w:rFonts w:cs="Times New Roman" w:eastAsia="Times New Roman"/>
          <w:lang w:eastAsia="hr-HR"/>
        </w:rPr>
        <w:t>Budić</w:t>
      </w:r>
      <w:proofErr w:type="spellEnd"/>
      <w:r w:rsidRPr="00564063">
        <w:rPr>
          <w:rFonts w:cs="Times New Roman" w:eastAsia="Times New Roman"/>
          <w:lang w:eastAsia="hr-HR"/>
        </w:rPr>
        <w:t xml:space="preserve"> Josip, Košute 107 A,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07755507955, plaća 07-08/15.: 6.566,46 kune; otpremnina/jubilarna: 0,00 kuna; prijevoz: 0,00 kuna, terenski 07-08/15.: 0,00 kuna; ukupno: 6.566,46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20) Budimir Ivan, Čitluk 110 B, Sinj, OIB: 57943012366, plaća 07-08/15.: 7.589,82 kune; otpremnina/jubilarna: 0,00 kuna; prijevoz: 1.334,00 kuna, terenski 07-08/15.: 880,00 kuna; ukupno: 9.803,82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21) Buljan Marko, </w:t>
      </w:r>
      <w:proofErr w:type="spellStart"/>
      <w:r w:rsidRPr="00564063">
        <w:rPr>
          <w:rFonts w:cs="Times New Roman" w:eastAsia="Times New Roman"/>
          <w:lang w:eastAsia="hr-HR"/>
        </w:rPr>
        <w:t>Ćurlini</w:t>
      </w:r>
      <w:proofErr w:type="spellEnd"/>
      <w:r w:rsidRPr="00564063">
        <w:rPr>
          <w:rFonts w:cs="Times New Roman" w:eastAsia="Times New Roman"/>
          <w:lang w:eastAsia="hr-HR"/>
        </w:rPr>
        <w:t xml:space="preserve"> 76, Sinj, OIB: 17942660338, plaća 07-08/15.: 3.403,01 kune; otpremnina/jubilarna: 0,00 kuna; prijevoz: 0,00 kuna, terenski 07-08/15.: 340,00 kuna; ukupno: 3.743,01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22) Čović Ante, Čitluk 129, Sinj, OIB: 73873639719, plaća 07-08/15.: 10.057,31 kune; otpremnina/jubilarna: 0,00 kuna; prijevoz: 0,00 kuna, terenski 07-08/15.: 1.980,00 kuna; ukupno: 12.037,31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23)  Ćoso Anđelko,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23, Grab, OIB: 21929755165, plaća 07-08/15.: 7.359,13 kune; otpremnina/jubilarna: 0,00 kuna; prijevoz: 2.742,00 kuna, terenski 07-08/15.: 1.710,00 kuna; ukupno: 11.811,13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24) Ćoso Ivica,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117, Grab, OIB: 40343044355, plaća 07-08/15.: 6.755,77 kune; otpremnina/jubilarna: 0,00 kuna; prijevoz: 1.110,00 kuna, terenski 07-08/15.: 3.840,00 kuna; ukupno: 11.705,77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25) Ćurković Ivan, </w:t>
      </w:r>
      <w:proofErr w:type="spellStart"/>
      <w:r w:rsidRPr="00564063">
        <w:rPr>
          <w:rFonts w:cs="Times New Roman" w:eastAsia="Times New Roman"/>
          <w:lang w:eastAsia="hr-HR"/>
        </w:rPr>
        <w:t>Frane</w:t>
      </w:r>
      <w:proofErr w:type="spellEnd"/>
      <w:r w:rsidRPr="00564063">
        <w:rPr>
          <w:rFonts w:cs="Times New Roman" w:eastAsia="Times New Roman"/>
          <w:lang w:eastAsia="hr-HR"/>
        </w:rPr>
        <w:t xml:space="preserve"> Bulića 5, Sinj, OIB: 27934047518, plaća 07-08/15.: 10.163,52 kune; otpremnina/jubilarna: 0,00 kuna; prijevoz: 0,00 kuna, terenski 07-08/15.: 0,00 kuna; ukupno: 10.163,52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26) Dadić Žarko, </w:t>
      </w:r>
      <w:proofErr w:type="spellStart"/>
      <w:r w:rsidRPr="00564063">
        <w:rPr>
          <w:rFonts w:cs="Times New Roman" w:eastAsia="Times New Roman"/>
          <w:lang w:eastAsia="hr-HR"/>
        </w:rPr>
        <w:t>Pelinovac</w:t>
      </w:r>
      <w:proofErr w:type="spellEnd"/>
      <w:r w:rsidRPr="00564063">
        <w:rPr>
          <w:rFonts w:cs="Times New Roman" w:eastAsia="Times New Roman"/>
          <w:lang w:eastAsia="hr-HR"/>
        </w:rPr>
        <w:t xml:space="preserve"> 12, Sinj, OIB: 35018846810, plaća 07-08/15.: 0,00 kune; otpremnina/jubilarna: 8.000,00 kuna; prijevoz: 0,00 kuna, terenski 07-08/15.: 0,00 kuna; ukupno: 8.000,00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27) Damjanović Mate,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181, Sinj, OIB: 66227732062, plaća 07-08/15.: 5.060,38 kune; otpremnina/jubilarna: 1.700,00 kuna; prijevoz: 0,00 kuna, terenski 07-08/15.: 1.420,00 kuna; ukupno: 8.180,38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28) </w:t>
      </w:r>
      <w:proofErr w:type="spellStart"/>
      <w:r w:rsidRPr="00564063">
        <w:rPr>
          <w:rFonts w:cs="Times New Roman" w:eastAsia="Times New Roman"/>
          <w:lang w:eastAsia="hr-HR"/>
        </w:rPr>
        <w:t>Dinarina</w:t>
      </w:r>
      <w:proofErr w:type="spellEnd"/>
      <w:r w:rsidRPr="00564063">
        <w:rPr>
          <w:rFonts w:cs="Times New Roman" w:eastAsia="Times New Roman"/>
          <w:lang w:eastAsia="hr-HR"/>
        </w:rPr>
        <w:t xml:space="preserve"> Dražen, Glavice 256, Sinj, OIB: 45394190071, plaća 07-08/15.: 7.605,86 kune; otpremnina/jubilarna: 0,00 kuna; prijevoz: 0,00 kuna, terenski 07-08/15.: 4.930,00 kuna; ukupno: 12.535,86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29) </w:t>
      </w:r>
      <w:proofErr w:type="spellStart"/>
      <w:r w:rsidRPr="00564063">
        <w:rPr>
          <w:rFonts w:cs="Times New Roman" w:eastAsia="Times New Roman"/>
          <w:lang w:eastAsia="hr-HR"/>
        </w:rPr>
        <w:t>Dolić</w:t>
      </w:r>
      <w:proofErr w:type="spellEnd"/>
      <w:r w:rsidRPr="00564063">
        <w:rPr>
          <w:rFonts w:cs="Times New Roman" w:eastAsia="Times New Roman"/>
          <w:lang w:eastAsia="hr-HR"/>
        </w:rPr>
        <w:t xml:space="preserve"> Toni, Glavice 349, Sinj, OIB: 01941893574, plaća 07-08/15.: 7.559,87 kune; otpremnina/jubilarna: 0,00 kuna; prijevoz: 0,00 kuna, terenski 07-08/15.: 1.440,00 kuna; ukupno: 8.999,87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- 25 -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30) </w:t>
      </w:r>
      <w:proofErr w:type="spellStart"/>
      <w:r w:rsidRPr="00564063">
        <w:rPr>
          <w:rFonts w:cs="Times New Roman" w:eastAsia="Times New Roman"/>
          <w:lang w:eastAsia="hr-HR"/>
        </w:rPr>
        <w:t>Domjanović</w:t>
      </w:r>
      <w:proofErr w:type="spellEnd"/>
      <w:r w:rsidRPr="00564063">
        <w:rPr>
          <w:rFonts w:cs="Times New Roman" w:eastAsia="Times New Roman"/>
          <w:lang w:eastAsia="hr-HR"/>
        </w:rPr>
        <w:t xml:space="preserve"> Ivica, </w:t>
      </w:r>
      <w:proofErr w:type="spellStart"/>
      <w:r w:rsidRPr="00564063">
        <w:rPr>
          <w:rFonts w:cs="Times New Roman" w:eastAsia="Times New Roman"/>
          <w:lang w:eastAsia="hr-HR"/>
        </w:rPr>
        <w:t>Vučipolje</w:t>
      </w:r>
      <w:proofErr w:type="spellEnd"/>
      <w:r w:rsidRPr="00564063">
        <w:rPr>
          <w:rFonts w:cs="Times New Roman" w:eastAsia="Times New Roman"/>
          <w:lang w:eastAsia="hr-HR"/>
        </w:rPr>
        <w:t xml:space="preserve"> 8,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42125390423, plaća 07-08/15.: 7.788,39 kune; otpremnina/jubilarna: 0,00 kuna; prijevoz: 0,00 kuna, terenski 07-08/15.: 1.020,00 kuna; ukupno: 8.808,39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31) Erceg Luka,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22, Otok Dalmatinski, OIB: 98051210885, plaća 07-08/15.: 9.403,37 kune; otpremnina/jubilarna: 0,00 kuna; prijevoz: 0,00 kuna, terenski 07-08/15.: 760,00 kuna; ukupno: 10.163,37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32) Erceg Zdravko,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32, Otok Dalmatinski, OIB: 86011489427, plaća 07-08/15.: 5.083,82 kune; otpremnina/jubilarna: 0,00 kuna; prijevoz: 0,00 kuna, terenski 07-08/15.: 260,00 kuna; ukupno: 5.343,82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33) Erceg Zoran,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28, Otok Dalmatinski, OIB: 86184335103, plaća 07-08/15.: 5.271,22 kune; otpremnina/jubilarna: 0,00 kuna; prijevoz: 0,00 kuna, terenski 07-08/15.: 910,00 kuna; ukupno: 6.181,22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34) </w:t>
      </w:r>
      <w:proofErr w:type="spellStart"/>
      <w:r w:rsidRPr="00564063">
        <w:rPr>
          <w:rFonts w:cs="Times New Roman" w:eastAsia="Times New Roman"/>
          <w:lang w:eastAsia="hr-HR"/>
        </w:rPr>
        <w:t>Fabijančić</w:t>
      </w:r>
      <w:proofErr w:type="spellEnd"/>
      <w:r w:rsidRPr="00564063">
        <w:rPr>
          <w:rFonts w:cs="Times New Roman" w:eastAsia="Times New Roman"/>
          <w:lang w:eastAsia="hr-HR"/>
        </w:rPr>
        <w:t xml:space="preserve"> Ivan, Miljenka Buljana 6, Sinj, OIB: 73040794391, plaća 07-08/15.: 7.437,70 kune; otpremnina/jubilarna: 0,00 kuna; prijevoz: 0,00 kuna, terenski 07-08/15.: 0,00 kuna; ukupno: 7.437,70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35) Galić Jakov,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 xml:space="preserve"> 496,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56655260684, plaća 07-08/15.: 4.738,38 kune; otpremnina/jubilarna: 0,00 kuna; prijevoz: 0,00 kuna, terenski 07-08/15.: 310,00 kuna; ukupno: 5.048,38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36) Galić Slavko, Šimuna Milinovića 20, Sinj, OIB: 42116866230, plaća 07-08/15.: 7.237,09 kune; otpremnina/jubilarna: 0,00 kuna; prijevoz: 0,00 kuna, terenski 07-08/15.: 100,00 kuna; ukupno: 7.337,09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37) Glavan </w:t>
      </w:r>
      <w:proofErr w:type="spellStart"/>
      <w:r w:rsidRPr="00564063">
        <w:rPr>
          <w:rFonts w:cs="Times New Roman" w:eastAsia="Times New Roman"/>
          <w:lang w:eastAsia="hr-HR"/>
        </w:rPr>
        <w:t>Tonko</w:t>
      </w:r>
      <w:proofErr w:type="spellEnd"/>
      <w:r w:rsidRPr="00564063">
        <w:rPr>
          <w:rFonts w:cs="Times New Roman" w:eastAsia="Times New Roman"/>
          <w:lang w:eastAsia="hr-HR"/>
        </w:rPr>
        <w:t xml:space="preserve">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30, Grab, OIB: 80164382406, plaća 07-08/15.: 6.990,07 kune; otpremnina/jubilarna: 10.416,36 kuna; prijevoz: 0,00 kuna, terenski 07-08/15.: 1.060,00 kuna; ukupno: 18.466,43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38) Grčić Ivan, </w:t>
      </w:r>
      <w:proofErr w:type="spellStart"/>
      <w:r w:rsidRPr="00564063">
        <w:rPr>
          <w:rFonts w:cs="Times New Roman" w:eastAsia="Times New Roman"/>
          <w:lang w:eastAsia="hr-HR"/>
        </w:rPr>
        <w:t>Jasensko</w:t>
      </w:r>
      <w:proofErr w:type="spellEnd"/>
      <w:r w:rsidRPr="00564063">
        <w:rPr>
          <w:rFonts w:cs="Times New Roman" w:eastAsia="Times New Roman"/>
          <w:lang w:eastAsia="hr-HR"/>
        </w:rPr>
        <w:t xml:space="preserve"> 23, Sinj, OIB: 39966533991, plaća 07-08/15.: 8.810,01 kune; otpremnina/jubilarna: 0,00 kuna; prijevoz: 0,00 kuna, terenski 07-08/15.: 8.240,00 kuna; ukupno: 17.050,01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39) Grubišić Bože, Jabuka 52,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28938997834, plaća 07-08/15.: 10.109,47 kune; otpremnina/jubilarna: 0,00 kuna; prijevoz: 0,00 kuna, terenski 07-08/15.: 0,00 kuna; ukupno: 10.109,47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40) </w:t>
      </w:r>
      <w:proofErr w:type="spellStart"/>
      <w:r w:rsidRPr="00564063">
        <w:rPr>
          <w:rFonts w:cs="Times New Roman" w:eastAsia="Times New Roman"/>
          <w:lang w:eastAsia="hr-HR"/>
        </w:rPr>
        <w:t>Gulić</w:t>
      </w:r>
      <w:proofErr w:type="spellEnd"/>
      <w:r w:rsidRPr="00564063">
        <w:rPr>
          <w:rFonts w:cs="Times New Roman" w:eastAsia="Times New Roman"/>
          <w:lang w:eastAsia="hr-HR"/>
        </w:rPr>
        <w:t xml:space="preserve"> Draško, Glavice 650, Sinj, OIB: 59865475457, plaća 07-08/15.: 0,00 kune; otpremnina/jubilarna: 5.716,25 kuna; prijevoz: 0,00 kuna, terenski 07-08/15.: 600,00 kuna; ukupno: 6.316,25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41) </w:t>
      </w:r>
      <w:proofErr w:type="spellStart"/>
      <w:r w:rsidRPr="00564063">
        <w:rPr>
          <w:rFonts w:cs="Times New Roman" w:eastAsia="Times New Roman"/>
          <w:lang w:eastAsia="hr-HR"/>
        </w:rPr>
        <w:t>Gulić</w:t>
      </w:r>
      <w:proofErr w:type="spellEnd"/>
      <w:r w:rsidRPr="00564063">
        <w:rPr>
          <w:rFonts w:cs="Times New Roman" w:eastAsia="Times New Roman"/>
          <w:lang w:eastAsia="hr-HR"/>
        </w:rPr>
        <w:t xml:space="preserve"> Stipe, Glavice 650, Sinj, OIB: 48188979594, plaća 07-08/15.: 0,00 kune; otpremnina/jubilarna: 0,00 kuna; prijevoz: 0,00 kuna, terenski 07-08/15.: 620,00 kuna; ukupno: 620,00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42) Gusić Ante, Vrlička 61, Sinj, OIB: 49606521723, plaća 07-08/15.: 0,00 kune; otpremnina/jubilarna: 0,00 kuna; prijevoz: 0,00 kuna, terenski 07-08/15.: 290,00 kuna; ukupno: 290,00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- 26 -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43) Gusić Luka, Grab 27, Grab, OIB: 36356235681, plaća 07-08/15.: 5.420,82 kune; otpremnina/jubilarna: 0,00 kuna; prijevoz: 2.016,00 kuna, terenski 07-08/15.: 0,00 kuna; ukupno: 7.436,82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44) </w:t>
      </w:r>
      <w:proofErr w:type="spellStart"/>
      <w:r w:rsidRPr="00564063">
        <w:rPr>
          <w:rFonts w:cs="Times New Roman" w:eastAsia="Times New Roman"/>
          <w:lang w:eastAsia="hr-HR"/>
        </w:rPr>
        <w:t>Ivković</w:t>
      </w:r>
      <w:proofErr w:type="spellEnd"/>
      <w:r w:rsidRPr="00564063">
        <w:rPr>
          <w:rFonts w:cs="Times New Roman" w:eastAsia="Times New Roman"/>
          <w:lang w:eastAsia="hr-HR"/>
        </w:rPr>
        <w:t xml:space="preserve"> Neven,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647, Sinj, OIB: 20150834532, plaća 07-08/15.: 8.560,56 kune; otpremnina/jubilarna: 0,00 kuna; prijevoz: 48,00 kuna, terenski 07-08/15.: 2.180,00 kuna; ukupno: 10.788,56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45) </w:t>
      </w:r>
      <w:proofErr w:type="spellStart"/>
      <w:r w:rsidRPr="00564063">
        <w:rPr>
          <w:rFonts w:cs="Times New Roman" w:eastAsia="Times New Roman"/>
          <w:lang w:eastAsia="hr-HR"/>
        </w:rPr>
        <w:t>Jadrijević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Tonći</w:t>
      </w:r>
      <w:proofErr w:type="spellEnd"/>
      <w:r w:rsidRPr="00564063">
        <w:rPr>
          <w:rFonts w:cs="Times New Roman" w:eastAsia="Times New Roman"/>
          <w:lang w:eastAsia="hr-HR"/>
        </w:rPr>
        <w:t>, Glavice 709, Sinj, OIB: 96753438678, plaća 07-08/15.: 7.462,05 kune; otpremnina/jubilarna: 0,00 kuna; prijevoz: 156,00 kuna, terenski 07-08/15.: 3.440,00 kuna; ukupno: 11.058,05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46) </w:t>
      </w:r>
      <w:proofErr w:type="spellStart"/>
      <w:r w:rsidRPr="00564063">
        <w:rPr>
          <w:rFonts w:cs="Times New Roman" w:eastAsia="Times New Roman"/>
          <w:lang w:eastAsia="hr-HR"/>
        </w:rPr>
        <w:t>Jelović</w:t>
      </w:r>
      <w:proofErr w:type="spellEnd"/>
      <w:r w:rsidRPr="00564063">
        <w:rPr>
          <w:rFonts w:cs="Times New Roman" w:eastAsia="Times New Roman"/>
          <w:lang w:eastAsia="hr-HR"/>
        </w:rPr>
        <w:t xml:space="preserve"> Mladen, Miljenka Buljana 31, Sinj, OIB: 63291513649, plaća 07-08/15.: 6.744,19 kune; otpremnina/jubilarna: 0,00 kuna; prijevoz: 0,00 kuna, terenski 07-08/15.: 190,00 kuna; ukupno: 6.934,19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47) Jukić Jakov, </w:t>
      </w:r>
      <w:proofErr w:type="spellStart"/>
      <w:r w:rsidRPr="00564063">
        <w:rPr>
          <w:rFonts w:cs="Times New Roman" w:eastAsia="Times New Roman"/>
          <w:lang w:eastAsia="hr-HR"/>
        </w:rPr>
        <w:t>Zelovo</w:t>
      </w:r>
      <w:proofErr w:type="spellEnd"/>
      <w:r w:rsidRPr="00564063">
        <w:rPr>
          <w:rFonts w:cs="Times New Roman" w:eastAsia="Times New Roman"/>
          <w:lang w:eastAsia="hr-HR"/>
        </w:rPr>
        <w:t xml:space="preserve"> 1 B,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00344315981, plaća 07-08/15.: 0,00 kune; otpremnina/jubilarna: 0,00 kuna; prijevoz: 192,00 kuna, terenski 07-08/15.: 0,00 kuna; ukupno: 192,00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48) Jurković Ante, Ruda 212, Grab, OIB: 39196147489, plaća 07-08/15.: 7.152,33 kune; otpremnina/jubilarna: 9.947,41 kuna; prijevoz: 0,00 kuna, terenski 07-08/15.: 680,00 kuna; ukupno: 17.779,74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49) </w:t>
      </w:r>
      <w:proofErr w:type="spellStart"/>
      <w:r w:rsidRPr="00564063">
        <w:rPr>
          <w:rFonts w:cs="Times New Roman" w:eastAsia="Times New Roman"/>
          <w:lang w:eastAsia="hr-HR"/>
        </w:rPr>
        <w:t>Kamber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Miše</w:t>
      </w:r>
      <w:proofErr w:type="spellEnd"/>
      <w:r w:rsidRPr="00564063">
        <w:rPr>
          <w:rFonts w:cs="Times New Roman" w:eastAsia="Times New Roman"/>
          <w:lang w:eastAsia="hr-HR"/>
        </w:rPr>
        <w:t>, Ruda 88, Grab, OIB: 85635634177, plaća 07-08/15.: 5.982,90 kune; otpremnina/jubilarna: 0,00 kuna; prijevoz: 0,00 kuna, terenski 07-08/15.: 660,00 kuna; ukupno: 6.642,90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50) Katić Marko, </w:t>
      </w:r>
      <w:proofErr w:type="spellStart"/>
      <w:r w:rsidRPr="00564063">
        <w:rPr>
          <w:rFonts w:cs="Times New Roman" w:eastAsia="Times New Roman"/>
          <w:lang w:eastAsia="hr-HR"/>
        </w:rPr>
        <w:t>Stranak</w:t>
      </w:r>
      <w:proofErr w:type="spellEnd"/>
      <w:r w:rsidRPr="00564063">
        <w:rPr>
          <w:rFonts w:cs="Times New Roman" w:eastAsia="Times New Roman"/>
          <w:lang w:eastAsia="hr-HR"/>
        </w:rPr>
        <w:t xml:space="preserve"> II 64, Otok Dalmatinski, OIB: 05438482950, plaća 07-08/15.: 6.263,73 kune; otpremnina/jubilarna: 0,00 kuna; prijevoz: 0,00 kuna, terenski 07-08/15.: 580,00 kuna; ukupno: 6.843,73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51) </w:t>
      </w:r>
      <w:proofErr w:type="spellStart"/>
      <w:r w:rsidRPr="00564063">
        <w:rPr>
          <w:rFonts w:cs="Times New Roman" w:eastAsia="Times New Roman"/>
          <w:lang w:eastAsia="hr-HR"/>
        </w:rPr>
        <w:t>Kekez</w:t>
      </w:r>
      <w:proofErr w:type="spellEnd"/>
      <w:r w:rsidRPr="00564063">
        <w:rPr>
          <w:rFonts w:cs="Times New Roman" w:eastAsia="Times New Roman"/>
          <w:lang w:eastAsia="hr-HR"/>
        </w:rPr>
        <w:t xml:space="preserve"> Dražen,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 xml:space="preserve"> 3,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25702100287, plaća 07-08/15.: 7.362,83 kune; otpremnina/jubilarna: 0,00 kuna; prijevoz: 870,00 kuna, terenski 07-08/15.: 6.080,00 kuna; ukupno: 14.312,83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52) Kelava Jakov, </w:t>
      </w:r>
      <w:proofErr w:type="spellStart"/>
      <w:r w:rsidRPr="00564063">
        <w:rPr>
          <w:rFonts w:cs="Times New Roman" w:eastAsia="Times New Roman"/>
          <w:lang w:eastAsia="hr-HR"/>
        </w:rPr>
        <w:t>Jakino</w:t>
      </w:r>
      <w:proofErr w:type="spellEnd"/>
      <w:r w:rsidRPr="00564063">
        <w:rPr>
          <w:rFonts w:cs="Times New Roman" w:eastAsia="Times New Roman"/>
          <w:lang w:eastAsia="hr-HR"/>
        </w:rPr>
        <w:t xml:space="preserve"> Gumno 70, Sinj, OIB: 34687955585, plaća 07-08/15.: 7.368,22 kune; otpremnina/jubilarna: 0,00 kuna; prijevoz: 0,00 kuna, terenski 07-08/15.: 620,00 kuna; ukupno: 7.988,22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53) </w:t>
      </w:r>
      <w:proofErr w:type="spellStart"/>
      <w:r w:rsidRPr="00564063">
        <w:rPr>
          <w:rFonts w:cs="Times New Roman" w:eastAsia="Times New Roman"/>
          <w:lang w:eastAsia="hr-HR"/>
        </w:rPr>
        <w:t>Labrović</w:t>
      </w:r>
      <w:proofErr w:type="spellEnd"/>
      <w:r w:rsidRPr="00564063">
        <w:rPr>
          <w:rFonts w:cs="Times New Roman" w:eastAsia="Times New Roman"/>
          <w:lang w:eastAsia="hr-HR"/>
        </w:rPr>
        <w:t xml:space="preserve"> Denis, Glavice 385 B, Sinj, OIB: 12064729854, plaća 07-08/15.: 535,26 kune; otpremnina/jubilarna: 0,00 kuna; prijevoz: 0,00 kuna, terenski 07-08/15.: 140,00 kuna; ukupno: 675,26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54) </w:t>
      </w:r>
      <w:proofErr w:type="spellStart"/>
      <w:r w:rsidRPr="00564063">
        <w:rPr>
          <w:rFonts w:cs="Times New Roman" w:eastAsia="Times New Roman"/>
          <w:lang w:eastAsia="hr-HR"/>
        </w:rPr>
        <w:t>Labrović</w:t>
      </w:r>
      <w:proofErr w:type="spellEnd"/>
      <w:r w:rsidRPr="00564063">
        <w:rPr>
          <w:rFonts w:cs="Times New Roman" w:eastAsia="Times New Roman"/>
          <w:lang w:eastAsia="hr-HR"/>
        </w:rPr>
        <w:t xml:space="preserve"> Nikica, Glavice 402, Sinj, OIB: 91414860484, plaća 07-08/15.: 6.774,54 kune; otpremnina/jubilarna: 0,00 kuna; prijevoz: 52,00 kuna, terenski 07-08/15.: 580,00 kuna; ukupno: 7.406,54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55) </w:t>
      </w:r>
      <w:proofErr w:type="spellStart"/>
      <w:r w:rsidRPr="00564063">
        <w:rPr>
          <w:rFonts w:cs="Times New Roman" w:eastAsia="Times New Roman"/>
          <w:lang w:eastAsia="hr-HR"/>
        </w:rPr>
        <w:t>Labrović</w:t>
      </w:r>
      <w:proofErr w:type="spellEnd"/>
      <w:r w:rsidRPr="00564063">
        <w:rPr>
          <w:rFonts w:cs="Times New Roman" w:eastAsia="Times New Roman"/>
          <w:lang w:eastAsia="hr-HR"/>
        </w:rPr>
        <w:t xml:space="preserve"> Stipe, Glavice 357, Sinj, OIB: 27312024866, plaća 07-08/15.: 5.998,82 kune; otpremnina/jubilarna: 0,00 kuna; prijevoz: 0,00 kuna, terenski 07-08/15.: 370,00 kuna; ukupno: 6.368,82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- 27 -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56) Lukić Predrag, Luka 1, Sinj, OIB: 32612293472, plaća 07-08/15.: 11.224,80 kune; otpremnina/jubilarna: 0,00 kuna; prijevoz: 0,00 kuna, terenski 07-08/15.: 3.040,00 kuna; ukupno: 14.264,80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57) Lovrić Ivan, </w:t>
      </w:r>
      <w:proofErr w:type="spellStart"/>
      <w:r w:rsidRPr="00564063">
        <w:rPr>
          <w:rFonts w:cs="Times New Roman" w:eastAsia="Times New Roman"/>
          <w:lang w:eastAsia="hr-HR"/>
        </w:rPr>
        <w:t>Rumin</w:t>
      </w:r>
      <w:proofErr w:type="spellEnd"/>
      <w:r w:rsidRPr="00564063">
        <w:rPr>
          <w:rFonts w:cs="Times New Roman" w:eastAsia="Times New Roman"/>
          <w:lang w:eastAsia="hr-HR"/>
        </w:rPr>
        <w:t xml:space="preserve"> 77,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94786327890, plaća 07-08/15.: 7.272,79 kune; otpremnina/jubilarna: 0,00 kuna; prijevoz: 1.248,00 kuna, terenski 07-08/15.: 50,00 kuna; ukupno: 8.570,79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58) Maleš Stipe Ante, </w:t>
      </w:r>
      <w:proofErr w:type="spellStart"/>
      <w:r w:rsidRPr="00564063">
        <w:rPr>
          <w:rFonts w:cs="Times New Roman" w:eastAsia="Times New Roman"/>
          <w:lang w:eastAsia="hr-HR"/>
        </w:rPr>
        <w:t>Gljev</w:t>
      </w:r>
      <w:proofErr w:type="spellEnd"/>
      <w:r w:rsidRPr="00564063">
        <w:rPr>
          <w:rFonts w:cs="Times New Roman" w:eastAsia="Times New Roman"/>
          <w:lang w:eastAsia="hr-HR"/>
        </w:rPr>
        <w:t xml:space="preserve"> 118, Sinj, OIB: 54977987709, plaća 07-08/15.: 0,00 kune; otpremnina/jubilarna: 0,00 kuna; prijevoz: 0,00 kuna, terenski 07-08/15.: 2.280,00 kuna; ukupno: 2.280,00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59) </w:t>
      </w:r>
      <w:proofErr w:type="spellStart"/>
      <w:r w:rsidRPr="00564063">
        <w:rPr>
          <w:rFonts w:cs="Times New Roman" w:eastAsia="Times New Roman"/>
          <w:lang w:eastAsia="hr-HR"/>
        </w:rPr>
        <w:t>Mamuzić</w:t>
      </w:r>
      <w:proofErr w:type="spellEnd"/>
      <w:r w:rsidRPr="00564063">
        <w:rPr>
          <w:rFonts w:cs="Times New Roman" w:eastAsia="Times New Roman"/>
          <w:lang w:eastAsia="hr-HR"/>
        </w:rPr>
        <w:t xml:space="preserve"> Miloš, </w:t>
      </w:r>
      <w:proofErr w:type="spellStart"/>
      <w:r w:rsidRPr="00564063">
        <w:rPr>
          <w:rFonts w:cs="Times New Roman" w:eastAsia="Times New Roman"/>
          <w:lang w:eastAsia="hr-HR"/>
        </w:rPr>
        <w:t>Ćurlini</w:t>
      </w:r>
      <w:proofErr w:type="spellEnd"/>
      <w:r w:rsidRPr="00564063">
        <w:rPr>
          <w:rFonts w:cs="Times New Roman" w:eastAsia="Times New Roman"/>
          <w:lang w:eastAsia="hr-HR"/>
        </w:rPr>
        <w:t xml:space="preserve"> 7, Sinj, OIB: 13493103046, plaća 07-08/15.: 2.121,00 kune; otpremnina/jubilarna: 0,00 kuna; prijevoz: 0,00 kuna, terenski 07-08/15.: 1.660,00 kuna; ukupno: 3.781,00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60) </w:t>
      </w:r>
      <w:proofErr w:type="spellStart"/>
      <w:r w:rsidRPr="00564063">
        <w:rPr>
          <w:rFonts w:cs="Times New Roman" w:eastAsia="Times New Roman"/>
          <w:lang w:eastAsia="hr-HR"/>
        </w:rPr>
        <w:t>Mandac</w:t>
      </w:r>
      <w:proofErr w:type="spellEnd"/>
      <w:r w:rsidRPr="00564063">
        <w:rPr>
          <w:rFonts w:cs="Times New Roman" w:eastAsia="Times New Roman"/>
          <w:lang w:eastAsia="hr-HR"/>
        </w:rPr>
        <w:t xml:space="preserve"> Ivan,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707, Sinj, OIB: 70372712146, plaća 07-08/15.: 0,00 kune; otpremnina/jubilarna: 0,00 kuna; prijevoz: 0,00 kuna, terenski 07-08/15.: 550,00 kuna; ukupno: 550,00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61) </w:t>
      </w:r>
      <w:proofErr w:type="spellStart"/>
      <w:r w:rsidRPr="00564063">
        <w:rPr>
          <w:rFonts w:cs="Times New Roman" w:eastAsia="Times New Roman"/>
          <w:lang w:eastAsia="hr-HR"/>
        </w:rPr>
        <w:t>Mandac</w:t>
      </w:r>
      <w:proofErr w:type="spellEnd"/>
      <w:r w:rsidRPr="00564063">
        <w:rPr>
          <w:rFonts w:cs="Times New Roman" w:eastAsia="Times New Roman"/>
          <w:lang w:eastAsia="hr-HR"/>
        </w:rPr>
        <w:t xml:space="preserve"> Siniša,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663, Sinj, OIB: 19618262800, plaća 07-08/15.: 7.038,11 kune; otpremnina/jubilarna: 0,00 kuna; prijevoz: 1.608,00 kuna, terenski 07-08/15.: 470,00 kuna; ukupno: 9.116,11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62) </w:t>
      </w:r>
      <w:proofErr w:type="spellStart"/>
      <w:r w:rsidRPr="00564063">
        <w:rPr>
          <w:rFonts w:cs="Times New Roman" w:eastAsia="Times New Roman"/>
          <w:lang w:eastAsia="hr-HR"/>
        </w:rPr>
        <w:t>Maras</w:t>
      </w:r>
      <w:proofErr w:type="spellEnd"/>
      <w:r w:rsidRPr="00564063">
        <w:rPr>
          <w:rFonts w:cs="Times New Roman" w:eastAsia="Times New Roman"/>
          <w:lang w:eastAsia="hr-HR"/>
        </w:rPr>
        <w:t xml:space="preserve"> Ivan, Glavice 279 B, Sinj, OIB: 18345625440, plaća 07-08/15.: 5.674,17 kune; otpremnina/jubilarna: 0,00 kuna; prijevoz: 1.056,00 kuna, terenski 07-08/15.: 1.030,00 kuna; ukupno: 7.760,00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63) </w:t>
      </w:r>
      <w:proofErr w:type="spellStart"/>
      <w:r w:rsidRPr="00564063">
        <w:rPr>
          <w:rFonts w:cs="Times New Roman" w:eastAsia="Times New Roman"/>
          <w:lang w:eastAsia="hr-HR"/>
        </w:rPr>
        <w:t>Maras</w:t>
      </w:r>
      <w:proofErr w:type="spellEnd"/>
      <w:r w:rsidRPr="00564063">
        <w:rPr>
          <w:rFonts w:cs="Times New Roman" w:eastAsia="Times New Roman"/>
          <w:lang w:eastAsia="hr-HR"/>
        </w:rPr>
        <w:t xml:space="preserve"> Zdravko, Glavice 226, Sinj, OIB: 42622832011, plaća 07-08/15.: 7.265,44 kune; otpremnina/jubilarna: 0,00 kuna; prijevoz: 1.272,00 kuna, terenski 07-08/15.: 6.380,00 kuna; ukupno: 14.917,44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64) Marasović Damir, </w:t>
      </w:r>
      <w:proofErr w:type="spellStart"/>
      <w:r w:rsidRPr="00564063">
        <w:rPr>
          <w:rFonts w:cs="Times New Roman" w:eastAsia="Times New Roman"/>
          <w:lang w:eastAsia="hr-HR"/>
        </w:rPr>
        <w:t>Strmendolac</w:t>
      </w:r>
      <w:proofErr w:type="spellEnd"/>
      <w:r w:rsidRPr="00564063">
        <w:rPr>
          <w:rFonts w:cs="Times New Roman" w:eastAsia="Times New Roman"/>
          <w:lang w:eastAsia="hr-HR"/>
        </w:rPr>
        <w:t xml:space="preserve"> 43,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93611218835, plaća 07-08/15.: 8.659,62 kune; otpremnina/jubilarna: 0,00 kuna; prijevoz: 0,00 kuna, terenski 07-08/15.: 7.330,00 kuna; ukupno: 15.989,62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65) Marić Siniša, Košute 8,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73118976697, plaća 07-08/15.: 5.366,98 kune; otpremnina/jubilarna: 1.700,00 kuna; prijevoz: 0,00 kuna, terenski 07-08/15.: 260,00 kuna; ukupno: 7.326,98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66) Marković Vjekoslav, Alojzija Stepinca 38, Otok Dalmatinski, OIB: 70099338068, plaća 07-08/15.: 0,00 kune; otpremnina/jubilarna: 1.700,00 kuna; prijevoz: 0,00 kuna, terenski 07-08/15.: 0,00 kuna; ukupno: 1.700,00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67) Marković Zvonko, </w:t>
      </w:r>
      <w:proofErr w:type="spellStart"/>
      <w:r w:rsidRPr="00564063">
        <w:rPr>
          <w:rFonts w:cs="Times New Roman" w:eastAsia="Times New Roman"/>
          <w:lang w:eastAsia="hr-HR"/>
        </w:rPr>
        <w:t>Jelašce</w:t>
      </w:r>
      <w:proofErr w:type="spellEnd"/>
      <w:r w:rsidRPr="00564063">
        <w:rPr>
          <w:rFonts w:cs="Times New Roman" w:eastAsia="Times New Roman"/>
          <w:lang w:eastAsia="hr-HR"/>
        </w:rPr>
        <w:t xml:space="preserve"> 1, Otok Dalmatinski, OIB: 98481844361, plaća 07-08/15.: 5.086,38 kune; otpremnina/jubilarna: 0,00 kuna; prijevoz: 0,00 kuna, terenski 07-08/15.: 640,00 kuna; ukupno: 5.726,38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68) </w:t>
      </w:r>
      <w:proofErr w:type="spellStart"/>
      <w:r w:rsidRPr="00564063">
        <w:rPr>
          <w:rFonts w:cs="Times New Roman" w:eastAsia="Times New Roman"/>
          <w:lang w:eastAsia="hr-HR"/>
        </w:rPr>
        <w:t>Maroš</w:t>
      </w:r>
      <w:proofErr w:type="spellEnd"/>
      <w:r w:rsidRPr="00564063">
        <w:rPr>
          <w:rFonts w:cs="Times New Roman" w:eastAsia="Times New Roman"/>
          <w:lang w:eastAsia="hr-HR"/>
        </w:rPr>
        <w:t xml:space="preserve"> Frano, Put </w:t>
      </w:r>
      <w:proofErr w:type="spellStart"/>
      <w:r w:rsidRPr="00564063">
        <w:rPr>
          <w:rFonts w:cs="Times New Roman" w:eastAsia="Times New Roman"/>
          <w:lang w:eastAsia="hr-HR"/>
        </w:rPr>
        <w:t>Ovrlje</w:t>
      </w:r>
      <w:proofErr w:type="spellEnd"/>
      <w:r w:rsidRPr="00564063">
        <w:rPr>
          <w:rFonts w:cs="Times New Roman" w:eastAsia="Times New Roman"/>
          <w:lang w:eastAsia="hr-HR"/>
        </w:rPr>
        <w:t xml:space="preserve"> 62, Otok Dalmatinski, OIB: 69283720699, plaća 07-08/15.: 0,00 kune; otpremnina/jubilarna: 6.646,12 kuna; prijevoz: 0,00 kuna, terenski 07-08/15.: 180,00 kuna; ukupno: 6.826,12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- 28 -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69) </w:t>
      </w:r>
      <w:proofErr w:type="spellStart"/>
      <w:r w:rsidRPr="00564063">
        <w:rPr>
          <w:rFonts w:cs="Times New Roman" w:eastAsia="Times New Roman"/>
          <w:lang w:eastAsia="hr-HR"/>
        </w:rPr>
        <w:t>Marunica</w:t>
      </w:r>
      <w:proofErr w:type="spellEnd"/>
      <w:r w:rsidRPr="00564063">
        <w:rPr>
          <w:rFonts w:cs="Times New Roman" w:eastAsia="Times New Roman"/>
          <w:lang w:eastAsia="hr-HR"/>
        </w:rPr>
        <w:t xml:space="preserve"> Ante, Čitluk 65, Sinj, OIB: 05260268277, plaća 07-08/15.: 3.822,76 kune; otpremnina/jubilarna: 0,00 kuna; prijevoz: 0,00 kuna, terenski 07-08/15.: 2.810,00 kuna; ukupno: 6.632,76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70) </w:t>
      </w:r>
      <w:proofErr w:type="spellStart"/>
      <w:r w:rsidRPr="00564063">
        <w:rPr>
          <w:rFonts w:cs="Times New Roman" w:eastAsia="Times New Roman"/>
          <w:lang w:eastAsia="hr-HR"/>
        </w:rPr>
        <w:t>Mastelić</w:t>
      </w:r>
      <w:proofErr w:type="spellEnd"/>
      <w:r w:rsidRPr="00564063">
        <w:rPr>
          <w:rFonts w:cs="Times New Roman" w:eastAsia="Times New Roman"/>
          <w:lang w:eastAsia="hr-HR"/>
        </w:rPr>
        <w:t xml:space="preserve"> Zoran, Košute 38,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56510045389, plaća 07-08/15.: 6.575,79 kune; otpremnina/jubilarna: 0,00 kuna; prijevoz: 0,00 kuna, terenski 07-08/15.: 7.170,00 kuna; ukupno: 13.745,79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71) Matić Dragan, Čitluk 48, Sinj, OIB: 34602402165, plaća 07-08/15.: 6.537,90 kune; otpremnina/jubilarna: 0,00 kuna; prijevoz: 572,00 kuna, terenski 07-08/15.: 600,00 kuna; ukupno: 7.709,90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72) Matić Draško, Ivana Meštrovića 18, Sinj, OIB: 49167511566, plaća 07-08/15.: 6.582,30 kune; otpremnina/jubilarna: 0,00 kuna; prijevoz: 78,00 kuna, terenski 07-08/15.: 820,00 kuna; ukupno: 7.480,30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73) Mravak Marinko, Glavice 734, Sinj, OIB: 88594081643, plaća 07-08/15.: 7.439,41 kune; otpremnina/jubilarna: 0,00 kuna; prijevoz: 1.656,00 kuna, terenski 07-08/15.: 400,00 kuna; ukupno: 9.495,41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74) </w:t>
      </w:r>
      <w:proofErr w:type="spellStart"/>
      <w:r w:rsidRPr="00564063">
        <w:rPr>
          <w:rFonts w:cs="Times New Roman" w:eastAsia="Times New Roman"/>
          <w:lang w:eastAsia="hr-HR"/>
        </w:rPr>
        <w:t>Norac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Kevo</w:t>
      </w:r>
      <w:proofErr w:type="spellEnd"/>
      <w:r w:rsidRPr="00564063">
        <w:rPr>
          <w:rFonts w:cs="Times New Roman" w:eastAsia="Times New Roman"/>
          <w:lang w:eastAsia="hr-HR"/>
        </w:rPr>
        <w:t xml:space="preserve"> Ante,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58, Otok Dalmatinski, OIB: 60780387054, plaća 07-08/15.: 7.861,72 kune; otpremnina/jubilarna: 1.700,00 kuna; prijevoz: 2.100,00 kuna, terenski 07-08/15.: 0,00 kuna; ukupno: 11.661,72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75) </w:t>
      </w:r>
      <w:proofErr w:type="spellStart"/>
      <w:r w:rsidRPr="00564063">
        <w:rPr>
          <w:rFonts w:cs="Times New Roman" w:eastAsia="Times New Roman"/>
          <w:lang w:eastAsia="hr-HR"/>
        </w:rPr>
        <w:t>Norac</w:t>
      </w:r>
      <w:proofErr w:type="spellEnd"/>
      <w:r w:rsidRPr="00564063">
        <w:rPr>
          <w:rFonts w:cs="Times New Roman" w:eastAsia="Times New Roman"/>
          <w:lang w:eastAsia="hr-HR"/>
        </w:rPr>
        <w:t xml:space="preserve"> </w:t>
      </w:r>
      <w:proofErr w:type="spellStart"/>
      <w:r w:rsidRPr="00564063">
        <w:rPr>
          <w:rFonts w:cs="Times New Roman" w:eastAsia="Times New Roman"/>
          <w:lang w:eastAsia="hr-HR"/>
        </w:rPr>
        <w:t>Kevo</w:t>
      </w:r>
      <w:proofErr w:type="spellEnd"/>
      <w:r w:rsidRPr="00564063">
        <w:rPr>
          <w:rFonts w:cs="Times New Roman" w:eastAsia="Times New Roman"/>
          <w:lang w:eastAsia="hr-HR"/>
        </w:rPr>
        <w:t xml:space="preserve"> Luka,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65, Otok Dalmatinski, OIB: 91679750747, plaća 07-08/15.: 1.943,17 kune; otpremnina/jubilarna: 7.255,92 kuna; prijevoz: 0,00 kuna, terenski 07-08/15.: 440,00 kuna; ukupno: 9.639,09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76) Omrčen Nenad,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46, Grab, OIB: 02082141040, plaća 07-08/15.: 5.507,42 kune; otpremnina/jubilarna: 1.700,00,</w:t>
      </w:r>
      <w:proofErr w:type="spellStart"/>
      <w:r w:rsidRPr="00564063">
        <w:rPr>
          <w:rFonts w:cs="Times New Roman" w:eastAsia="Times New Roman"/>
          <w:lang w:eastAsia="hr-HR"/>
        </w:rPr>
        <w:t>00</w:t>
      </w:r>
      <w:proofErr w:type="spellEnd"/>
      <w:r w:rsidRPr="00564063">
        <w:rPr>
          <w:rFonts w:cs="Times New Roman" w:eastAsia="Times New Roman"/>
          <w:lang w:eastAsia="hr-HR"/>
        </w:rPr>
        <w:t xml:space="preserve"> kuna; prijevoz: 0,00 kuna, terenski 07-08/15.: 1.300,00 kuna; ukupno: 8.507,42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77) </w:t>
      </w:r>
      <w:proofErr w:type="spellStart"/>
      <w:r w:rsidRPr="00564063">
        <w:rPr>
          <w:rFonts w:cs="Times New Roman" w:eastAsia="Times New Roman"/>
          <w:lang w:eastAsia="hr-HR"/>
        </w:rPr>
        <w:t>Ordulj</w:t>
      </w:r>
      <w:proofErr w:type="spellEnd"/>
      <w:r w:rsidRPr="00564063">
        <w:rPr>
          <w:rFonts w:cs="Times New Roman" w:eastAsia="Times New Roman"/>
          <w:lang w:eastAsia="hr-HR"/>
        </w:rPr>
        <w:t xml:space="preserve"> Damir, </w:t>
      </w:r>
      <w:proofErr w:type="spellStart"/>
      <w:r w:rsidRPr="00564063">
        <w:rPr>
          <w:rFonts w:cs="Times New Roman" w:eastAsia="Times New Roman"/>
          <w:lang w:eastAsia="hr-HR"/>
        </w:rPr>
        <w:t>Vranjički</w:t>
      </w:r>
      <w:proofErr w:type="spellEnd"/>
      <w:r w:rsidRPr="00564063">
        <w:rPr>
          <w:rFonts w:cs="Times New Roman" w:eastAsia="Times New Roman"/>
          <w:lang w:eastAsia="hr-HR"/>
        </w:rPr>
        <w:t xml:space="preserve"> put 8, Split, OIB: 34609171672, plaća 07-08/15.: 10.580,53 kune; otpremnina/jubilarna: 0,00 kuna; prijevoz: 0,00 kuna, terenski 07-08/15.: 0,00 kuna; ukupno: 10.580,53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78) Pavić Zdenko, Miljenka Buljana 8, Sinj, OIB: 05344636270, plaća 07-08/15.: 6.548,20 kune; otpremnina/jubilarna: 0,00 kuna; prijevoz: 0,00 kuna, terenski 07-08/15.: -2.250,00 kuna; ukupno: 4.298,20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79) Poljak Marija, </w:t>
      </w:r>
      <w:proofErr w:type="spellStart"/>
      <w:r w:rsidRPr="00564063">
        <w:rPr>
          <w:rFonts w:cs="Times New Roman" w:eastAsia="Times New Roman"/>
          <w:lang w:eastAsia="hr-HR"/>
        </w:rPr>
        <w:t>Ćurlini</w:t>
      </w:r>
      <w:proofErr w:type="spellEnd"/>
      <w:r w:rsidRPr="00564063">
        <w:rPr>
          <w:rFonts w:cs="Times New Roman" w:eastAsia="Times New Roman"/>
          <w:lang w:eastAsia="hr-HR"/>
        </w:rPr>
        <w:t xml:space="preserve"> 75, Sinj, OIB: 31635486952, plaća 07-08/15.: 6.639,86 kune; otpremnina/jubilarna: 0,00 kuna; prijevoz: 1.896,00 kuna, terenski 07-08/15.: 0,00 kuna; ukupno: 8.535,86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80) </w:t>
      </w:r>
      <w:proofErr w:type="spellStart"/>
      <w:r w:rsidRPr="00564063">
        <w:rPr>
          <w:rFonts w:cs="Times New Roman" w:eastAsia="Times New Roman"/>
          <w:lang w:eastAsia="hr-HR"/>
        </w:rPr>
        <w:t>Pupić</w:t>
      </w:r>
      <w:proofErr w:type="spellEnd"/>
      <w:r w:rsidRPr="00564063">
        <w:rPr>
          <w:rFonts w:cs="Times New Roman" w:eastAsia="Times New Roman"/>
          <w:lang w:eastAsia="hr-HR"/>
        </w:rPr>
        <w:t xml:space="preserve"> Bakrač Ivan, </w:t>
      </w:r>
      <w:proofErr w:type="spellStart"/>
      <w:r w:rsidRPr="00564063">
        <w:rPr>
          <w:rFonts w:cs="Times New Roman" w:eastAsia="Times New Roman"/>
          <w:lang w:eastAsia="hr-HR"/>
        </w:rPr>
        <w:t>Priblaće</w:t>
      </w:r>
      <w:proofErr w:type="spellEnd"/>
      <w:r w:rsidRPr="00564063">
        <w:rPr>
          <w:rFonts w:cs="Times New Roman" w:eastAsia="Times New Roman"/>
          <w:lang w:eastAsia="hr-HR"/>
        </w:rPr>
        <w:t xml:space="preserve"> 99, Otok Dalmatinski, OIB: 16680188069, plaća 07-08/15.: 7.421,51 kune; otpremnina/jubilarna: 0,00 kuna; prijevoz: 2.550,00 kuna, terenski 07-08/15.: 0,00 kuna; ukupno: 9.971,51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81) Putnik Petar,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273, Sinj, OIB: 03027803200, plaća 07-08/15.: 5.567,46 kune; otpremnina/jubilarna: 0,00 kuna; prijevoz: 540,00 kuna, terenski 07-08/15.: 90,00 kuna; ukupno: 6.197,46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- 29 -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82) Radić Milivoj, </w:t>
      </w:r>
      <w:proofErr w:type="spellStart"/>
      <w:r w:rsidRPr="00564063">
        <w:rPr>
          <w:rFonts w:cs="Times New Roman" w:eastAsia="Times New Roman"/>
          <w:lang w:eastAsia="hr-HR"/>
        </w:rPr>
        <w:t>Lučane</w:t>
      </w:r>
      <w:proofErr w:type="spellEnd"/>
      <w:r w:rsidRPr="00564063">
        <w:rPr>
          <w:rFonts w:cs="Times New Roman" w:eastAsia="Times New Roman"/>
          <w:lang w:eastAsia="hr-HR"/>
        </w:rPr>
        <w:t xml:space="preserve"> 120 B, Sinj, OIB: 07731276160, plaća 07-08/15.: 7.471,40 kune; otpremnina/jubilarna: 0,00 kuna; prijevoz: 1.420,00 kuna, terenski 07-08/15.: 2.420,00 kuna; ukupno: 11.311,40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83) </w:t>
      </w:r>
      <w:proofErr w:type="spellStart"/>
      <w:r w:rsidRPr="00564063">
        <w:rPr>
          <w:rFonts w:cs="Times New Roman" w:eastAsia="Times New Roman"/>
          <w:lang w:eastAsia="hr-HR"/>
        </w:rPr>
        <w:t>Romac</w:t>
      </w:r>
      <w:proofErr w:type="spellEnd"/>
      <w:r w:rsidRPr="00564063">
        <w:rPr>
          <w:rFonts w:cs="Times New Roman" w:eastAsia="Times New Roman"/>
          <w:lang w:eastAsia="hr-HR"/>
        </w:rPr>
        <w:t xml:space="preserve"> Siniša, Fra Pavla Vučkovića 2, Sinj, OIB: 23321521157, plaća 07-08/15.: 4.666,13 kune; otpremnina/jubilarna: 0,00 kuna; prijevoz: 0,00 kuna, terenski 07-08/15.: 2.840,00 kuna; ukupno: 7.506,13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84) Rosandić Mirko,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5, Grab, OIB: 70888931440, plaća 07-08/15.: 6.534,55 kune; otpremnina/jubilarna: 0,00 kuna; prijevoz: 270,00 kuna, terenski 07-08/15.: 710,00 kuna; ukupno: 7.514,55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85) </w:t>
      </w:r>
      <w:proofErr w:type="spellStart"/>
      <w:r w:rsidRPr="00564063">
        <w:rPr>
          <w:rFonts w:cs="Times New Roman" w:eastAsia="Times New Roman"/>
          <w:lang w:eastAsia="hr-HR"/>
        </w:rPr>
        <w:t>Sablić</w:t>
      </w:r>
      <w:proofErr w:type="spellEnd"/>
      <w:r w:rsidRPr="00564063">
        <w:rPr>
          <w:rFonts w:cs="Times New Roman" w:eastAsia="Times New Roman"/>
          <w:lang w:eastAsia="hr-HR"/>
        </w:rPr>
        <w:t xml:space="preserve"> Marko, Franjevačke gimnazije 6, Sinj, OIB: 18375632915, plaća 07-08/15.: 5.592,83 kune; otpremnina/jubilarna: 0,00 kuna; prijevoz: 0,00 kuna, terenski 07-08/15.: 0,00 kuna; ukupno: 5.592,83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86) </w:t>
      </w:r>
      <w:proofErr w:type="spellStart"/>
      <w:r w:rsidRPr="00564063">
        <w:rPr>
          <w:rFonts w:cs="Times New Roman" w:eastAsia="Times New Roman"/>
          <w:lang w:eastAsia="hr-HR"/>
        </w:rPr>
        <w:t>Sablić</w:t>
      </w:r>
      <w:proofErr w:type="spellEnd"/>
      <w:r w:rsidRPr="00564063">
        <w:rPr>
          <w:rFonts w:cs="Times New Roman" w:eastAsia="Times New Roman"/>
          <w:lang w:eastAsia="hr-HR"/>
        </w:rPr>
        <w:t xml:space="preserve"> Oskar, Franjevačke gimnazije 6, Sinj, OIB: 57585463937, plaća 07-08/15.: 7.531,54 kune; otpremnina/jubilarna: 0,00 kuna; prijevoz: 0,00 kuna, terenski 07-08/15.: 0,00 kuna; ukupno: 7.531,54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87) Samardžić Nediljko, </w:t>
      </w:r>
      <w:proofErr w:type="spellStart"/>
      <w:r w:rsidRPr="00564063">
        <w:rPr>
          <w:rFonts w:cs="Times New Roman" w:eastAsia="Times New Roman"/>
          <w:lang w:eastAsia="hr-HR"/>
        </w:rPr>
        <w:t>Seget</w:t>
      </w:r>
      <w:proofErr w:type="spellEnd"/>
      <w:r w:rsidRPr="00564063">
        <w:rPr>
          <w:rFonts w:cs="Times New Roman" w:eastAsia="Times New Roman"/>
          <w:lang w:eastAsia="hr-HR"/>
        </w:rPr>
        <w:t xml:space="preserve"> 17, Otok Dalmatinski, OIB: 29226439089, plaća 07-08/15.: 10.099,14 kune; otpremnina/jubilarna: 0,00 kuna; prijevoz: 0,00 kuna, terenski 07-08/15.: 2.700,00 kuna; ukupno: 12.799,14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88) </w:t>
      </w:r>
      <w:proofErr w:type="spellStart"/>
      <w:r w:rsidRPr="00564063">
        <w:rPr>
          <w:rFonts w:cs="Times New Roman" w:eastAsia="Times New Roman"/>
          <w:lang w:eastAsia="hr-HR"/>
        </w:rPr>
        <w:t>Smoljo</w:t>
      </w:r>
      <w:proofErr w:type="spellEnd"/>
      <w:r w:rsidRPr="00564063">
        <w:rPr>
          <w:rFonts w:cs="Times New Roman" w:eastAsia="Times New Roman"/>
          <w:lang w:eastAsia="hr-HR"/>
        </w:rPr>
        <w:t xml:space="preserve"> Ivan, Strana I 45, Otok Dalmatinski, OIB: 86775352550, plaća 07-08/15.: 5.418,52 kune; otpremnina/jubilarna: 0,00 kuna; prijevoz: 0,00 kuna, terenski 07-08/15.: 920,00 kuna; ukupno: 6.338,52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89) Šabić Stipe,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111, Sinj, OIB: 18982177524, plaća 07-08/15.: 7.719,93 kune; otpremnina/jubilarna: 0,00 kuna; prijevoz: 1.416,00 kuna, terenski 07-08/15.: 0,00 kuna; ukupno: 9.135,93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90) Šego Bože, Čitluk 82 A, Sinj, OIB: 88937994853, plaća 07-08/15.: 7.757,71 kune; otpremnina/jubilarna: 0,00 kuna; prijevoz: 0,00 kuna, terenski 07-08/15.: 920,00 kuna; ukupno: 8.677,71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91) </w:t>
      </w:r>
      <w:proofErr w:type="spellStart"/>
      <w:r w:rsidRPr="00564063">
        <w:rPr>
          <w:rFonts w:cs="Times New Roman" w:eastAsia="Times New Roman"/>
          <w:lang w:eastAsia="hr-HR"/>
        </w:rPr>
        <w:t>Šipić</w:t>
      </w:r>
      <w:proofErr w:type="spellEnd"/>
      <w:r w:rsidRPr="00564063">
        <w:rPr>
          <w:rFonts w:cs="Times New Roman" w:eastAsia="Times New Roman"/>
          <w:lang w:eastAsia="hr-HR"/>
        </w:rPr>
        <w:t xml:space="preserve"> Vojislav, </w:t>
      </w:r>
      <w:proofErr w:type="spellStart"/>
      <w:r w:rsidRPr="00564063">
        <w:rPr>
          <w:rFonts w:cs="Times New Roman" w:eastAsia="Times New Roman"/>
          <w:lang w:eastAsia="hr-HR"/>
        </w:rPr>
        <w:t>Vedrinskih</w:t>
      </w:r>
      <w:proofErr w:type="spellEnd"/>
      <w:r w:rsidRPr="00564063">
        <w:rPr>
          <w:rFonts w:cs="Times New Roman" w:eastAsia="Times New Roman"/>
          <w:lang w:eastAsia="hr-HR"/>
        </w:rPr>
        <w:t xml:space="preserve"> branitelja 1,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44419255133, plaća 07-08/15.: 7.541,02 kune; otpremnina/jubilarna: 0,00 kuna; prijevoz: 1.930,00 kuna, terenski 07-08/15.: 0,00 kuna; ukupno: 9.471,02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92) </w:t>
      </w:r>
      <w:proofErr w:type="spellStart"/>
      <w:r w:rsidRPr="00564063">
        <w:rPr>
          <w:rFonts w:cs="Times New Roman" w:eastAsia="Times New Roman"/>
          <w:lang w:eastAsia="hr-HR"/>
        </w:rPr>
        <w:t>Šuić</w:t>
      </w:r>
      <w:proofErr w:type="spellEnd"/>
      <w:r w:rsidRPr="00564063">
        <w:rPr>
          <w:rFonts w:cs="Times New Roman" w:eastAsia="Times New Roman"/>
          <w:lang w:eastAsia="hr-HR"/>
        </w:rPr>
        <w:t xml:space="preserve"> Daira, Vrlička 15, Sinj, OIB: 38845479835, plaća 07-08/15.: 6.331,41 kune; otpremnina/jubilarna: 0,00 kuna; prijevoz: 0,00 kuna, terenski 07-08/15.: 0,00 kuna; ukupno: 6.331,41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93) Tiganj Snježana, </w:t>
      </w:r>
      <w:proofErr w:type="spellStart"/>
      <w:r w:rsidRPr="00564063">
        <w:rPr>
          <w:rFonts w:cs="Times New Roman" w:eastAsia="Times New Roman"/>
          <w:lang w:eastAsia="hr-HR"/>
        </w:rPr>
        <w:t>Batonova</w:t>
      </w:r>
      <w:proofErr w:type="spellEnd"/>
      <w:r w:rsidRPr="00564063">
        <w:rPr>
          <w:rFonts w:cs="Times New Roman" w:eastAsia="Times New Roman"/>
          <w:lang w:eastAsia="hr-HR"/>
        </w:rPr>
        <w:t xml:space="preserve"> 7, Sinj, OIB: 67394772554, plaća 07-08/15.: 11.376,30 kune; otpremnina/jubilarna: 0,00 kuna; prijevoz: 0,00 kuna, terenski 07-08/15.: 0,00 kuna; ukupno: 11.376,30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94) </w:t>
      </w:r>
      <w:proofErr w:type="spellStart"/>
      <w:r w:rsidRPr="00564063">
        <w:rPr>
          <w:rFonts w:cs="Times New Roman" w:eastAsia="Times New Roman"/>
          <w:lang w:eastAsia="hr-HR"/>
        </w:rPr>
        <w:t>Tomasović</w:t>
      </w:r>
      <w:proofErr w:type="spellEnd"/>
      <w:r w:rsidRPr="00564063">
        <w:rPr>
          <w:rFonts w:cs="Times New Roman" w:eastAsia="Times New Roman"/>
          <w:lang w:eastAsia="hr-HR"/>
        </w:rPr>
        <w:t xml:space="preserve"> Emil, Trg dr. Franje Tuđmana 7, Sinj, OIB: 47276668847, plaća 07-08/15.: 11.634,11 kune; otpremnina/jubilarna: 0,00 kuna; prijevoz: 0,00 kuna, terenski 07-08/15.: 5.520,00 kuna; ukupno: 17.154,11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- 30 -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95) Tomašević Jadranka, Bana Jelačića 5, Sinj, OIB: 33505326986, plaća 07-08/15.: 7.683,04 kune; otpremnina/jubilarna: 0,00 kuna; prijevoz: 0,00 kuna, terenski 07-08/15.: 0,00 kuna; ukupno: 7.683,04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96) </w:t>
      </w:r>
      <w:proofErr w:type="spellStart"/>
      <w:r w:rsidRPr="00564063">
        <w:rPr>
          <w:rFonts w:cs="Times New Roman" w:eastAsia="Times New Roman"/>
          <w:lang w:eastAsia="hr-HR"/>
        </w:rPr>
        <w:t>Varenina</w:t>
      </w:r>
      <w:proofErr w:type="spellEnd"/>
      <w:r w:rsidRPr="00564063">
        <w:rPr>
          <w:rFonts w:cs="Times New Roman" w:eastAsia="Times New Roman"/>
          <w:lang w:eastAsia="hr-HR"/>
        </w:rPr>
        <w:t xml:space="preserve"> Ivan, Čemer 16, Sinj, OIB: 79439531301, plaća 07-08/15.: 6.803,09 kune; otpremnina/jubilarna: 0,00 kuna; prijevoz: 0,00 kuna, terenski 07-08/15.: -20,00 kuna; ukupno: 6.783,09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97) </w:t>
      </w:r>
      <w:proofErr w:type="spellStart"/>
      <w:r w:rsidRPr="00564063">
        <w:rPr>
          <w:rFonts w:cs="Times New Roman" w:eastAsia="Times New Roman"/>
          <w:lang w:eastAsia="hr-HR"/>
        </w:rPr>
        <w:t>Vidić</w:t>
      </w:r>
      <w:proofErr w:type="spellEnd"/>
      <w:r w:rsidRPr="00564063">
        <w:rPr>
          <w:rFonts w:cs="Times New Roman" w:eastAsia="Times New Roman"/>
          <w:lang w:eastAsia="hr-HR"/>
        </w:rPr>
        <w:t xml:space="preserve"> Ivan,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182, Sinj, OIB: 59150480894, plaća 07-08/15.: 0,00 kune; otpremnina/jubilarna: 0,00 kuna; prijevoz: 0,00 kuna, terenski 07-08/15.: 3.560,00 kuna; ukupno: 3.560,00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98) Vučković Stipe, </w:t>
      </w:r>
      <w:proofErr w:type="spellStart"/>
      <w:r w:rsidRPr="00564063">
        <w:rPr>
          <w:rFonts w:cs="Times New Roman" w:eastAsia="Times New Roman"/>
          <w:lang w:eastAsia="hr-HR"/>
        </w:rPr>
        <w:t>Brnaze</w:t>
      </w:r>
      <w:proofErr w:type="spellEnd"/>
      <w:r w:rsidRPr="00564063">
        <w:rPr>
          <w:rFonts w:cs="Times New Roman" w:eastAsia="Times New Roman"/>
          <w:lang w:eastAsia="hr-HR"/>
        </w:rPr>
        <w:t xml:space="preserve"> 37, Sinj, OIB: 67267068354, plaća 07-08/15.: 6.665,56 kune; otpremnina/jubilarna: 0,00 kuna; prijevoz: 0,00 kuna, terenski 07-08/15.: 1.660,00 kuna; ukupno: 8.325,56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99) Vukas Andrija, Put </w:t>
      </w:r>
      <w:proofErr w:type="spellStart"/>
      <w:r w:rsidRPr="00564063">
        <w:rPr>
          <w:rFonts w:cs="Times New Roman" w:eastAsia="Times New Roman"/>
          <w:lang w:eastAsia="hr-HR"/>
        </w:rPr>
        <w:t>Piketa</w:t>
      </w:r>
      <w:proofErr w:type="spellEnd"/>
      <w:r w:rsidRPr="00564063">
        <w:rPr>
          <w:rFonts w:cs="Times New Roman" w:eastAsia="Times New Roman"/>
          <w:lang w:eastAsia="hr-HR"/>
        </w:rPr>
        <w:t xml:space="preserve"> 3, Sinj, OIB: 00760936746, plaća 07-08/15.: 6.613,69 kune; otpremnina/jubilarna: 0,00 kuna; prijevoz: 0,00 kuna, terenski 07-08/15.: 1.380,00 kuna; ukupno: 7.993,69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100) </w:t>
      </w:r>
      <w:proofErr w:type="spellStart"/>
      <w:r w:rsidRPr="00564063">
        <w:rPr>
          <w:rFonts w:cs="Times New Roman" w:eastAsia="Times New Roman"/>
          <w:lang w:eastAsia="hr-HR"/>
        </w:rPr>
        <w:t>Vuleta</w:t>
      </w:r>
      <w:proofErr w:type="spellEnd"/>
      <w:r w:rsidRPr="00564063">
        <w:rPr>
          <w:rFonts w:cs="Times New Roman" w:eastAsia="Times New Roman"/>
          <w:lang w:eastAsia="hr-HR"/>
        </w:rPr>
        <w:t xml:space="preserve"> Ante, </w:t>
      </w:r>
      <w:proofErr w:type="spellStart"/>
      <w:r w:rsidRPr="00564063">
        <w:rPr>
          <w:rFonts w:cs="Times New Roman" w:eastAsia="Times New Roman"/>
          <w:lang w:eastAsia="hr-HR"/>
        </w:rPr>
        <w:t>Vuletina</w:t>
      </w:r>
      <w:proofErr w:type="spellEnd"/>
      <w:r w:rsidRPr="00564063">
        <w:rPr>
          <w:rFonts w:cs="Times New Roman" w:eastAsia="Times New Roman"/>
          <w:lang w:eastAsia="hr-HR"/>
        </w:rPr>
        <w:t xml:space="preserve"> rupa 49, Otok Dalmatinski, OIB: 63649541524, plaća 07-08/15.: 7.365,44 kune; otpremnina/jubilarna: 0,00 kuna; prijevoz: 1.830,00 kuna, terenski 07-08/15.: 6.750,00 kuna; ukupno: 15.945,44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101) Zečević Marko, Fra Rafe Kalinića, 19, Sinj, OIB: 96974507018, plaća 07-08/15.: 0,00 kune; otpremnina/jubilarna: 4.313,33 kuna; prijevoz: 0,00 kuna, terenski 07-08/15.: -540,00 kuna; ukupno: 3.773,33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102) Zorica Mladen,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 xml:space="preserve"> 49, </w:t>
      </w:r>
      <w:proofErr w:type="spellStart"/>
      <w:r w:rsidRPr="00564063">
        <w:rPr>
          <w:rFonts w:cs="Times New Roman" w:eastAsia="Times New Roman"/>
          <w:lang w:eastAsia="hr-HR"/>
        </w:rPr>
        <w:t>Hrvace</w:t>
      </w:r>
      <w:proofErr w:type="spellEnd"/>
      <w:r w:rsidRPr="00564063">
        <w:rPr>
          <w:rFonts w:cs="Times New Roman" w:eastAsia="Times New Roman"/>
          <w:lang w:eastAsia="hr-HR"/>
        </w:rPr>
        <w:t>, OIB: 27242713559, plaća 07-08/15.: 9.984,09 kune; otpremnina/jubilarna: 0,00 kuna; prijevoz: 2.258,00 kuna, terenski 07-08/15.: 0,00 kuna; ukupno: 12.242,09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103) Zorić Marko, Put </w:t>
      </w:r>
      <w:proofErr w:type="spellStart"/>
      <w:r w:rsidRPr="00564063">
        <w:rPr>
          <w:rFonts w:cs="Times New Roman" w:eastAsia="Times New Roman"/>
          <w:lang w:eastAsia="hr-HR"/>
        </w:rPr>
        <w:t>Piketa</w:t>
      </w:r>
      <w:proofErr w:type="spellEnd"/>
      <w:r w:rsidRPr="00564063">
        <w:rPr>
          <w:rFonts w:cs="Times New Roman" w:eastAsia="Times New Roman"/>
          <w:lang w:eastAsia="hr-HR"/>
        </w:rPr>
        <w:t xml:space="preserve"> 1, Sinj, OIB: 55343260531, plaća 07-08/15.: 26.608,27 kune; otpremnina/jubilarna: 0,00 kuna; prijevoz: 0,00 kuna, terenski 07-08/15.: 0,00 kuna; ukupno: 26.608,27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104) </w:t>
      </w:r>
      <w:proofErr w:type="spellStart"/>
      <w:r w:rsidRPr="00564063">
        <w:rPr>
          <w:rFonts w:cs="Times New Roman" w:eastAsia="Times New Roman"/>
          <w:lang w:eastAsia="hr-HR"/>
        </w:rPr>
        <w:t>Zrnčić</w:t>
      </w:r>
      <w:proofErr w:type="spellEnd"/>
      <w:r w:rsidRPr="00564063">
        <w:rPr>
          <w:rFonts w:cs="Times New Roman" w:eastAsia="Times New Roman"/>
          <w:lang w:eastAsia="hr-HR"/>
        </w:rPr>
        <w:t xml:space="preserve"> Ante, </w:t>
      </w:r>
      <w:proofErr w:type="spellStart"/>
      <w:r w:rsidRPr="00564063">
        <w:rPr>
          <w:rFonts w:cs="Times New Roman" w:eastAsia="Times New Roman"/>
          <w:lang w:eastAsia="hr-HR"/>
        </w:rPr>
        <w:t>Udovičići</w:t>
      </w:r>
      <w:proofErr w:type="spellEnd"/>
      <w:r w:rsidRPr="00564063">
        <w:rPr>
          <w:rFonts w:cs="Times New Roman" w:eastAsia="Times New Roman"/>
          <w:lang w:eastAsia="hr-HR"/>
        </w:rPr>
        <w:t xml:space="preserve"> 49, Grab, OIB: 15815323278, plaća 07-08/15.: 5.201,53 kune; otpremnina/jubilarna: 0,00 kuna; prijevoz: 2.028,00 kuna, terenski 07-08/15.: 0,00 kuna; ukupno: 7.229,53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105) Žaja Ankica, Fra Ivana Markovića 11, Sinj, OIB: 48905031880, plaća 07-08/15.: 6.882,54 kune; otpremnina/jubilarna: 0,00 kuna; prijevoz: 1.050,00 kuna, terenski 07-08/15.: 0,00 kuna; ukupno: 7.932,54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106) </w:t>
      </w:r>
      <w:proofErr w:type="spellStart"/>
      <w:r w:rsidRPr="00564063">
        <w:rPr>
          <w:rFonts w:cs="Times New Roman" w:eastAsia="Times New Roman"/>
          <w:lang w:eastAsia="hr-HR"/>
        </w:rPr>
        <w:t>Žaper</w:t>
      </w:r>
      <w:proofErr w:type="spellEnd"/>
      <w:r w:rsidRPr="00564063">
        <w:rPr>
          <w:rFonts w:cs="Times New Roman" w:eastAsia="Times New Roman"/>
          <w:lang w:eastAsia="hr-HR"/>
        </w:rPr>
        <w:t xml:space="preserve"> Mate, </w:t>
      </w:r>
      <w:proofErr w:type="spellStart"/>
      <w:r w:rsidRPr="00564063">
        <w:rPr>
          <w:rFonts w:cs="Times New Roman" w:eastAsia="Times New Roman"/>
          <w:lang w:eastAsia="hr-HR"/>
        </w:rPr>
        <w:t>Ćosin</w:t>
      </w:r>
      <w:proofErr w:type="spellEnd"/>
      <w:r w:rsidRPr="00564063">
        <w:rPr>
          <w:rFonts w:cs="Times New Roman" w:eastAsia="Times New Roman"/>
          <w:lang w:eastAsia="hr-HR"/>
        </w:rPr>
        <w:t xml:space="preserve"> potok 45, Sinj, OIB: 12354072184, plaća 07-08/15.: 6.974,66 kune; otpremnina/jubilarna: 0,00 kuna; prijevoz: 0,00 kuna, terenski 07-08/15.: 6.780,00 kuna; ukupno: 13.754,66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107) </w:t>
      </w:r>
      <w:proofErr w:type="spellStart"/>
      <w:r w:rsidRPr="00564063">
        <w:rPr>
          <w:rFonts w:cs="Times New Roman" w:eastAsia="Times New Roman"/>
          <w:lang w:eastAsia="hr-HR"/>
        </w:rPr>
        <w:t>Žolo</w:t>
      </w:r>
      <w:proofErr w:type="spellEnd"/>
      <w:r w:rsidRPr="00564063">
        <w:rPr>
          <w:rFonts w:cs="Times New Roman" w:eastAsia="Times New Roman"/>
          <w:lang w:eastAsia="hr-HR"/>
        </w:rPr>
        <w:t xml:space="preserve"> Ante, Košute 146 A, </w:t>
      </w:r>
      <w:proofErr w:type="spellStart"/>
      <w:r w:rsidRPr="00564063">
        <w:rPr>
          <w:rFonts w:cs="Times New Roman" w:eastAsia="Times New Roman"/>
          <w:lang w:eastAsia="hr-HR"/>
        </w:rPr>
        <w:t>Trilj</w:t>
      </w:r>
      <w:proofErr w:type="spellEnd"/>
      <w:r w:rsidRPr="00564063">
        <w:rPr>
          <w:rFonts w:cs="Times New Roman" w:eastAsia="Times New Roman"/>
          <w:lang w:eastAsia="hr-HR"/>
        </w:rPr>
        <w:t>, OIB: 36771971020, plaća 07-08/15.: 0,00 kune; otpremnina/jubilarna: 0,00 kuna; prijevoz: 1.237,00 kuna, terenski 07-08/15.: 100,00 kuna; ukupno: 1.337,00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- 31 -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108) </w:t>
      </w:r>
      <w:proofErr w:type="spellStart"/>
      <w:r w:rsidRPr="00564063">
        <w:rPr>
          <w:rFonts w:cs="Times New Roman" w:eastAsia="Times New Roman"/>
          <w:lang w:eastAsia="hr-HR"/>
        </w:rPr>
        <w:t>Žuljević</w:t>
      </w:r>
      <w:proofErr w:type="spellEnd"/>
      <w:r w:rsidRPr="00564063">
        <w:rPr>
          <w:rFonts w:cs="Times New Roman" w:eastAsia="Times New Roman"/>
          <w:lang w:eastAsia="hr-HR"/>
        </w:rPr>
        <w:t xml:space="preserve"> Mirjana, Ruda 57, Grab, OIB: 42714061653, plaća 07-08/15.: 4.742,10 kune; otpremnina/jubilarna: 0,00 kuna; prijevoz: 2.336,00 kuna, terenski 07-08/15.: 0,00 kuna; ukupno: 7.078,10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109) </w:t>
      </w:r>
      <w:proofErr w:type="spellStart"/>
      <w:r w:rsidRPr="00564063">
        <w:rPr>
          <w:rFonts w:cs="Times New Roman" w:eastAsia="Times New Roman"/>
          <w:lang w:eastAsia="hr-HR"/>
        </w:rPr>
        <w:t>Župić</w:t>
      </w:r>
      <w:proofErr w:type="spellEnd"/>
      <w:r w:rsidRPr="00564063">
        <w:rPr>
          <w:rFonts w:cs="Times New Roman" w:eastAsia="Times New Roman"/>
          <w:lang w:eastAsia="hr-HR"/>
        </w:rPr>
        <w:t xml:space="preserve"> Željka, </w:t>
      </w:r>
      <w:proofErr w:type="spellStart"/>
      <w:r w:rsidRPr="00564063">
        <w:rPr>
          <w:rFonts w:cs="Times New Roman" w:eastAsia="Times New Roman"/>
          <w:lang w:eastAsia="hr-HR"/>
        </w:rPr>
        <w:t>Radošić</w:t>
      </w:r>
      <w:proofErr w:type="spellEnd"/>
      <w:r w:rsidRPr="00564063">
        <w:rPr>
          <w:rFonts w:cs="Times New Roman" w:eastAsia="Times New Roman"/>
          <w:lang w:eastAsia="hr-HR"/>
        </w:rPr>
        <w:t xml:space="preserve"> 80 A, Sinj, OIB: 24216807675, plaća 07-08/15.: 7.012,92 kune; otpremnina/jubilarna: 0,00 kuna; prijevoz: 1.656,00 kuna, terenski 07-08/15.: 0,00 kuna; ukupno: 8.668,92 kune.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9.</w:t>
      </w:r>
      <w:r w:rsidRPr="00564063">
        <w:rPr>
          <w:rFonts w:cs="Times New Roman" w:eastAsia="Times New Roman"/>
          <w:lang w:eastAsia="hr-HR"/>
        </w:rPr>
        <w:t xml:space="preserve"> Ovo će se rješenje nakon pravomoćnosti dostaviti sudskom registru ovog Suda u koji je Dužnik upisan a radi upisa podatka o potvrdi </w:t>
      </w:r>
      <w:proofErr w:type="spellStart"/>
      <w:r w:rsidRPr="00564063">
        <w:rPr>
          <w:rFonts w:cs="Times New Roman" w:eastAsia="Times New Roman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sporazuma u sudski registar za Dužnika. Isto će se rješenje nakon pravomoćnosti dostaviti i Financijskoj agenciji.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>10.</w:t>
      </w:r>
      <w:r w:rsidRPr="00564063">
        <w:rPr>
          <w:rFonts w:cs="Times New Roman" w:eastAsia="Times New Roman"/>
          <w:lang w:eastAsia="hr-HR"/>
        </w:rPr>
        <w:t xml:space="preserve"> Ovo će se rješenje oglasiti na mrežnoj stranici e-Oglasna ploča sudova.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564063">
        <w:rPr>
          <w:rFonts w:cs="Times New Roman" w:eastAsia="Times New Roman"/>
          <w:lang w:eastAsia="hr-HR" w:val="fr-FR"/>
        </w:rPr>
        <w:t>Obrazloženje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  <w:r w:rsidRPr="00564063">
        <w:rPr>
          <w:rFonts w:cs="Times New Roman" w:eastAsia="Times New Roman"/>
          <w:lang w:eastAsia="hr-HR" w:val="fr-FR"/>
        </w:rPr>
        <w:t xml:space="preserve">U ovom predstečajnom postupku nad Dužnikom, pokrenutom kod ovog Suda po prijedlogu istog Dužnika dostavljenim Sudu neposredno </w:t>
      </w:r>
      <w:r w:rsidRPr="00564063">
        <w:rPr>
          <w:rFonts w:cs="Times New Roman" w:eastAsia="Times New Roman"/>
          <w:i/>
          <w:lang w:eastAsia="hr-HR" w:val="fr-FR"/>
        </w:rPr>
        <w:t>iz ruke</w:t>
      </w:r>
      <w:r w:rsidRPr="00564063">
        <w:rPr>
          <w:rFonts w:cs="Times New Roman" w:eastAsia="Times New Roman"/>
          <w:lang w:eastAsia="hr-HR" w:val="fr-FR"/>
        </w:rPr>
        <w:t xml:space="preserve"> dana 05. studenog 2015. godine a otvorenim rješenjem Suda od 02. prosinca 2015. godine, broj: gornji, ispitane su prijavljene tražbine vjerovnika te je potom rješenjima Suda od 11. veljače i 25. svibnja 2016. godine, broj : gornji, utvrđeno kako su u postupku utvrđene, odnosno, osporene tražbine vjerovnika prema svom iznosu i pojedinačno po vjerovnicima kako je to sve pobliže navedeno u istim tim rješenjima Suda o utvrđenim/osporenim tražbinama.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  <w:r w:rsidRPr="00564063">
        <w:rPr>
          <w:rFonts w:cs="Times New Roman" w:eastAsia="Times New Roman"/>
          <w:lang w:eastAsia="hr-HR" w:val="fr-FR"/>
        </w:rPr>
        <w:t>Na ročištu za glasovanje o Planu restrukturiranja (Plan) Dužnika i o Prijedlogu Predstečajnog sporazuma kao sastavnom dijelu Plana, koje je ročište za glasovanje održano dana 14. i 22. srpnja 2016. godine, vjerovnici su, većinom svih vjerovnika od ukupnog broja vjerovnika s pravom glasa, glasovali ZA prihvaćanje Plana, tj., za prihvaćanje Plana su glasovala 155. vjerovnika od 302. koliko ih je i obuhvaćeno Predstečajnim sporazumom (troje su potvrdom potvrdila kako nemaju potraživanja prema Dužniku, unatoč njihovim utvrđenim tražbinama u ovome predstečajnom postupku a jedan je vjerovnik brisan iz registra te je tako prestao postojati kao pravni subjekt). Također je i u svakoj skupini vjerovnika zbroj tražbina vjerovnika koji su glasovali ZA Plan dvostruko premašio zbroj tražbina vjerovnika koji glasovali protiv prihvaćanja Plana. Tako je u skupini (grupi) A, vjerovnici koji su tijela javne uprave i trgovačka društva u većinskom državnom vlasništvu, 67,84% glasova vjerovnika koji su glasovali za Plan dok su preostali bili protiv pa je time u ovoj skupini broj glasova vjerovnika za Plan dvostruko premašio broj glasova vjerovnika koji su bili protiv Plana. U skupini (grupi) B, vjerovnici koji su financijske institucije, 95,49% vjerovnika je glasovalo za Plan pa je time i u ovoj skupini broj glasova vjerovnika za Plan dvostruko premašio broj glasova vjerovnika koji su bili protiv Plana. U skupini (grupi) C, svi ostali vjerovnici, 79,34% vjerovnika je glasovalo za Plan pa je time i u ovoj skupini broj glasova vjerovnika za Plan dvostruko prešao broj glasova vjerovnika koji su bili protiv Plana. Time je ostvarena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- 32 -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64063">
        <w:rPr>
          <w:rFonts w:cs="Times New Roman" w:eastAsia="Times New Roman"/>
          <w:lang w:eastAsia="hr-HR" w:val="fr-FR"/>
        </w:rPr>
        <w:t xml:space="preserve">predmnijeva o prihvaćanju Plana restrukturiranja Dužnika od strane vjerovnika, koja je predmnijeva propisana člankom 59, stavak 1. i 2, </w:t>
      </w:r>
      <w:r w:rsidRPr="00564063">
        <w:rPr>
          <w:rFonts w:cs="Times New Roman" w:eastAsia="Times New Roman"/>
          <w:lang w:eastAsia="hr-HR"/>
        </w:rPr>
        <w:t>Stečajnog zakona (</w:t>
      </w:r>
      <w:r w:rsidRPr="00564063">
        <w:rPr>
          <w:rFonts w:cs="Times New Roman" w:eastAsia="Times New Roman"/>
          <w:i/>
          <w:lang w:eastAsia="hr-HR"/>
        </w:rPr>
        <w:t>Narodne novine</w:t>
      </w:r>
      <w:r w:rsidRPr="00564063">
        <w:rPr>
          <w:rFonts w:cs="Times New Roman" w:eastAsia="Times New Roman"/>
          <w:lang w:eastAsia="hr-HR"/>
        </w:rPr>
        <w:t xml:space="preserve">, br.: 71/15, dalje: SZ/15), koje odredbe glase: </w:t>
      </w:r>
      <w:r w:rsidRPr="00564063">
        <w:rPr>
          <w:rFonts w:cs="Times New Roman" w:eastAsia="Times New Roman"/>
          <w:i/>
          <w:lang w:eastAsia="hr-HR"/>
        </w:rPr>
        <w:t xml:space="preserve">(1) Svaka skupina vjerovnika s pravom glasa odvojeno glasuje o planu restrukturiranja. Pravila o razvrstavanju sudionika u stečajnom planu na odgovarajući način se primjenjuju na razvrstavanje vjerovnika u </w:t>
      </w:r>
      <w:proofErr w:type="spellStart"/>
      <w:r w:rsidRPr="00564063">
        <w:rPr>
          <w:rFonts w:cs="Times New Roman" w:eastAsia="Times New Roman"/>
          <w:i/>
          <w:lang w:eastAsia="hr-HR"/>
        </w:rPr>
        <w:t>predstečajnom</w:t>
      </w:r>
      <w:proofErr w:type="spellEnd"/>
      <w:r w:rsidRPr="00564063">
        <w:rPr>
          <w:rFonts w:cs="Times New Roman" w:eastAsia="Times New Roman"/>
          <w:i/>
          <w:lang w:eastAsia="hr-HR"/>
        </w:rPr>
        <w:t xml:space="preserve"> postupku. (2)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Kako su vjerovnici prihvatili Plan restrukturiranja Dužnika to je Sudu preostalo rješenjem utvrditi prihvaćanje istog Plana i potvrditi </w:t>
      </w:r>
      <w:proofErr w:type="spellStart"/>
      <w:r w:rsidRPr="00564063">
        <w:rPr>
          <w:rFonts w:cs="Times New Roman" w:eastAsia="Times New Roman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lang w:eastAsia="hr-HR"/>
        </w:rPr>
        <w:t xml:space="preserve"> sporazum koji je Dužnik predložio vjerovnicima i isti vjerovnici prihvatili, jer Sud nije našao niti jednu negativnu pretpostavku iz članka 61, stavak 1, SZ. Naime, člankom 61, stavak 1, SZ, propisano je: </w:t>
      </w:r>
      <w:r w:rsidRPr="00564063">
        <w:rPr>
          <w:rFonts w:cs="Times New Roman" w:eastAsia="Times New Roman"/>
          <w:i/>
          <w:color w:val="000000"/>
          <w:lang w:eastAsia="hr-HR"/>
        </w:rPr>
        <w:t xml:space="preserve">(1) Ako vjerovnici prihvate plan restrukturiranja, sud će rješenjem utvrditi prihvaćanje plana restrukturiranja i potvrditi </w:t>
      </w:r>
      <w:proofErr w:type="spellStart"/>
      <w:r w:rsidRPr="00564063">
        <w:rPr>
          <w:rFonts w:cs="Times New Roman" w:eastAsia="Times New Roman"/>
          <w:i/>
          <w:color w:val="000000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i/>
          <w:color w:val="000000"/>
          <w:lang w:eastAsia="hr-HR"/>
        </w:rPr>
        <w:t xml:space="preserve"> sporazum, osim ako: (...)</w:t>
      </w:r>
      <w:r w:rsidRPr="00564063">
        <w:rPr>
          <w:rFonts w:cs="Times New Roman" w:eastAsia="Times New Roman"/>
          <w:color w:val="000000"/>
          <w:lang w:eastAsia="hr-HR"/>
        </w:rPr>
        <w:t xml:space="preserve">. 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564063">
        <w:rPr>
          <w:rFonts w:cs="Times New Roman" w:eastAsia="Times New Roman"/>
          <w:color w:val="000000"/>
          <w:lang w:eastAsia="hr-HR"/>
        </w:rPr>
        <w:t xml:space="preserve">Potvrđenim </w:t>
      </w:r>
      <w:proofErr w:type="spellStart"/>
      <w:r w:rsidRPr="00564063">
        <w:rPr>
          <w:rFonts w:cs="Times New Roman" w:eastAsia="Times New Roman"/>
          <w:color w:val="000000"/>
          <w:lang w:eastAsia="hr-HR"/>
        </w:rPr>
        <w:t>Predstečajnim</w:t>
      </w:r>
      <w:proofErr w:type="spellEnd"/>
      <w:r w:rsidRPr="00564063">
        <w:rPr>
          <w:rFonts w:cs="Times New Roman" w:eastAsia="Times New Roman"/>
          <w:color w:val="000000"/>
          <w:lang w:eastAsia="hr-HR"/>
        </w:rPr>
        <w:t xml:space="preserve"> sporazumom, Dužnik će utvrđene tražbine vjerovnika namirivati onako kako je to i određeno istim tim </w:t>
      </w:r>
      <w:proofErr w:type="spellStart"/>
      <w:r w:rsidRPr="00564063">
        <w:rPr>
          <w:rFonts w:cs="Times New Roman" w:eastAsia="Times New Roman"/>
          <w:color w:val="000000"/>
          <w:lang w:eastAsia="hr-HR"/>
        </w:rPr>
        <w:t>Sporzumom</w:t>
      </w:r>
      <w:proofErr w:type="spellEnd"/>
      <w:r w:rsidRPr="00564063">
        <w:rPr>
          <w:rFonts w:cs="Times New Roman" w:eastAsia="Times New Roman"/>
          <w:color w:val="000000"/>
          <w:lang w:eastAsia="hr-HR"/>
        </w:rPr>
        <w:t>, sadržajno navedenom u izrijeci ovog rješenja a isto će se tako i za vjerovnike osporenih tražbina, prilikom svakog namirenja/isplate, utvrđenih tražbina vjerovnika, izdvajati i sredstva za namirenje tražbina vjerovnika osporenih tražbina kojima će se ista tako izdvojena sredstva isplatiti kada im tražbina u parnici bude utvrđena i u parnici utvrđenom iznosu i ako im ista tražbina bude u parnici utvrđena.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564063">
        <w:rPr>
          <w:rFonts w:cs="Times New Roman" w:eastAsia="Times New Roman"/>
          <w:color w:val="000000"/>
          <w:lang w:eastAsia="hr-HR"/>
        </w:rPr>
        <w:t xml:space="preserve">Vjerovnicima radnicima Dužnika, Dužnik je dužan tražbine iz radnog odnosa isplatiti neovisno o tražbinama preostalih vjerovnika iz </w:t>
      </w:r>
      <w:proofErr w:type="spellStart"/>
      <w:r w:rsidRPr="00564063">
        <w:rPr>
          <w:rFonts w:cs="Times New Roman" w:eastAsia="Times New Roman"/>
          <w:color w:val="000000"/>
          <w:lang w:eastAsia="hr-HR"/>
        </w:rPr>
        <w:t>Predstečajnog</w:t>
      </w:r>
      <w:proofErr w:type="spellEnd"/>
      <w:r w:rsidRPr="00564063">
        <w:rPr>
          <w:rFonts w:cs="Times New Roman" w:eastAsia="Times New Roman"/>
          <w:color w:val="000000"/>
          <w:lang w:eastAsia="hr-HR"/>
        </w:rPr>
        <w:t xml:space="preserve"> sporazuma, jer na tražbine radnika </w:t>
      </w:r>
      <w:proofErr w:type="spellStart"/>
      <w:r w:rsidRPr="00564063">
        <w:rPr>
          <w:rFonts w:cs="Times New Roman" w:eastAsia="Times New Roman"/>
          <w:color w:val="000000"/>
          <w:lang w:eastAsia="hr-HR"/>
        </w:rPr>
        <w:t>predstečajni</w:t>
      </w:r>
      <w:proofErr w:type="spellEnd"/>
      <w:r w:rsidRPr="00564063">
        <w:rPr>
          <w:rFonts w:cs="Times New Roman" w:eastAsia="Times New Roman"/>
          <w:color w:val="000000"/>
          <w:lang w:eastAsia="hr-HR"/>
        </w:rPr>
        <w:t xml:space="preserve"> postupak ne utječe, kako je to i propisano člankom 66, SZ i kako je to riješeno točkom 8, izrijeke ovog rješenja.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Sukladno svemu navedenom i temeljem navedenih odredaba pozitivnih propisa, riješeno je kao u izrijeci ovog rješenja.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center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Split, 22. srpnja 2016. godine.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SUDAC: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 </w:t>
      </w:r>
      <w:proofErr w:type="spellStart"/>
      <w:r w:rsidRPr="00564063">
        <w:rPr>
          <w:rFonts w:cs="Times New Roman" w:eastAsia="Times New Roman"/>
          <w:lang w:eastAsia="hr-HR"/>
        </w:rPr>
        <w:t>v.r</w:t>
      </w:r>
      <w:proofErr w:type="spellEnd"/>
      <w:r w:rsidRPr="00564063">
        <w:rPr>
          <w:rFonts w:cs="Times New Roman" w:eastAsia="Times New Roman"/>
          <w:lang w:eastAsia="hr-HR"/>
        </w:rPr>
        <w:t>,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564063">
        <w:rPr>
          <w:rFonts w:cs="Times New Roman" w:eastAsia="Times New Roman"/>
          <w:u w:val="single"/>
          <w:lang w:eastAsia="hr-HR"/>
        </w:rPr>
        <w:t>POUKA O PRAVNOM LIJEKU:</w:t>
      </w:r>
      <w:r w:rsidRPr="00564063">
        <w:rPr>
          <w:rFonts w:cs="Times New Roman" w:eastAsia="Times New Roman"/>
          <w:lang w:eastAsia="hr-HR"/>
        </w:rPr>
        <w:t xml:space="preserve">  </w:t>
      </w:r>
      <w:r w:rsidRPr="00564063">
        <w:rPr>
          <w:rFonts w:cs="Times New Roman" w:eastAsia="Times New Roman"/>
          <w:noProof/>
          <w:lang w:eastAsia="hr-HR"/>
        </w:rPr>
        <w:t>Protiv ovog rješenja može izjaviti žalbu osoba koja ima pravni interes. Žalba se izjavljuje u roku od osam (8.) dana nakon proteka osmog dana od dana objave rješenja na e-Oglasnoj ploči ovog Suda, podnosi se ovom Sudu u tri primjerka a o žalbi u drugom stupnju odlučuje Visoki trgovački sud Republike Hrvatske u Zagrebu.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64063">
        <w:rPr>
          <w:rFonts w:cs="Times New Roman" w:eastAsia="Times New Roman"/>
          <w:b/>
          <w:lang w:eastAsia="hr-HR"/>
        </w:rPr>
        <w:t xml:space="preserve">                                                                       - 33 -                           Broj: 14. St-1106/2015.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564063">
        <w:rPr>
          <w:rFonts w:cs="Times New Roman" w:eastAsia="Times New Roman"/>
          <w:u w:val="single"/>
          <w:lang w:eastAsia="hr-HR" w:val="fr-FR"/>
        </w:rPr>
        <w:t>DNA: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1.  Dužniku, povjereniku i svim vjerovnicima, svima preko e-Oglasne ploče  Suda. Jedna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 xml:space="preserve">     objava vrijedi kao dostava svima. Rok objave: 30. dana. U Objavi navesti i ovu DNA.</w:t>
      </w: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lang w:eastAsia="hr-HR"/>
        </w:rPr>
      </w:pPr>
      <w:r w:rsidRPr="00564063">
        <w:rPr>
          <w:rFonts w:cs="Times New Roman" w:eastAsia="Times New Roman"/>
          <w:lang w:eastAsia="hr-HR"/>
        </w:rPr>
        <w:t>2.  Spis.</w:t>
      </w: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64063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564063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564063">
        <w:rPr>
          <w:rFonts w:cs="Times New Roman" w:eastAsia="Times New Roman"/>
          <w:szCs w:val="20"/>
          <w:lang w:eastAsia="hr-HR" w:val="en-AU"/>
        </w:rPr>
        <w:t xml:space="preserve"> 05. </w:t>
      </w:r>
      <w:proofErr w:type="spellStart"/>
      <w:r w:rsidRPr="00564063">
        <w:rPr>
          <w:rFonts w:cs="Times New Roman" w:eastAsia="Times New Roman"/>
          <w:szCs w:val="20"/>
          <w:lang w:eastAsia="hr-HR" w:val="en-AU"/>
        </w:rPr>
        <w:t>rujna</w:t>
      </w:r>
      <w:proofErr w:type="spellEnd"/>
      <w:r w:rsidRPr="00564063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564063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564063">
        <w:rPr>
          <w:rFonts w:cs="Times New Roman" w:eastAsia="Times New Roman"/>
          <w:szCs w:val="20"/>
          <w:lang w:eastAsia="hr-HR" w:val="en-AU"/>
        </w:rPr>
        <w:t xml:space="preserve">.       </w:t>
      </w: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6406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S U D A C:</w:t>
      </w: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56406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</w:t>
      </w:r>
      <w:proofErr w:type="spellStart"/>
      <w:r w:rsidRPr="00564063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56406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564063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564063">
        <w:rPr>
          <w:rFonts w:cs="Times New Roman" w:eastAsia="Times New Roman"/>
          <w:szCs w:val="20"/>
          <w:lang w:eastAsia="hr-HR" w:val="en-AU"/>
        </w:rPr>
        <w:t>,</w:t>
      </w:r>
    </w:p>
    <w:p w:rsidRDefault="00564063" w:rsidP="00564063" w:rsidR="00564063" w:rsidRPr="0056406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564063" w:rsidP="00564063" w:rsidR="00564063" w:rsidRPr="00564063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564063" w:rsidP="00564063" w:rsidR="00564063" w:rsidRPr="00564063">
      <w:pPr>
        <w:spacing w:after="0"/>
        <w:rPr>
          <w:rFonts w:cs="Times New Roman" w:eastAsia="Times New Roman"/>
          <w:color w:val="00000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63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564063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564063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t-12-9-fett-s" w:type="paragraph">
    <w:name w:val="t-12-9-fett-s"/>
    <w:basedOn w:val="Normal"/>
    <w:rsid w:val="00564063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true" w:styleId="tb-na16" w:type="paragraph">
    <w:name w:val="tb-na16"/>
    <w:basedOn w:val="Normal"/>
    <w:rsid w:val="00564063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36"/>
      <w:szCs w:val="36"/>
      <w:lang w:eastAsia="hr-HR"/>
    </w:rPr>
  </w:style>
  <w:style w:customStyle="true" w:styleId="t-9-8" w:type="paragraph">
    <w:name w:val="t-9-8"/>
    <w:basedOn w:val="Normal"/>
    <w:rsid w:val="00564063"/>
    <w:pPr>
      <w:spacing w:afterAutospacing="true" w:after="100" w:beforeAutospacing="true" w:before="100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564063"/>
  </w:style>
  <w:style w:customStyle="1" w:styleId="TijelotekstaChar1" w:type="character">
    <w:name w:val="Tijelo teksta Char1"/>
    <w:aliases w:val="uvlaka 3 Char1,uvlaka 2 Char1"/>
    <w:basedOn w:val="Zadanifontodlomka"/>
    <w:semiHidden/>
    <w:rsid w:val="00564063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t-12-9-fett-s" w:type="paragraph">
    <w:name w:val="t-12-9-fett-s"/>
    <w:basedOn w:val="Normal"/>
    <w:rsid w:val="00564063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1" w:styleId="tb-na16" w:type="paragraph">
    <w:name w:val="tb-na16"/>
    <w:basedOn w:val="Normal"/>
    <w:rsid w:val="00564063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36"/>
      <w:szCs w:val="36"/>
      <w:lang w:eastAsia="hr-HR"/>
    </w:rPr>
  </w:style>
  <w:style w:customStyle="1" w:styleId="t-9-8" w:type="paragraph">
    <w:name w:val="t-9-8"/>
    <w:basedOn w:val="Normal"/>
    <w:rsid w:val="00564063"/>
    <w:pPr>
      <w:spacing w:after="100" w:afterAutospacing="1" w:before="100" w:beforeAutospacing="1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32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St-1106/2015-101</izvorni_sadrzaj>
    <derivirana_varijabla naziv="DomainObject.Oznaka_1">St-1106/2015-101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St-1106/2015-101</izvorni_sadrzaj>
    <derivirana_varijabla naziv="DomainObject.PoslovniBrojDokumenta_1">St-1106/2015-101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5AF9A-D070-42CA-BBC5-41EEB5FEE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33</properties:Pages>
  <properties:Words>12362</properties:Words>
  <properties:Characters>73215</properties:Characters>
  <properties:Lines>1592</properties:Lines>
  <properties:Paragraphs>574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2016-09-05T11:02:00Z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33</vt:i4>
  </prop:property>
  <prop:property name="Naslov" pid="5" fmtid="{D5CDD505-2E9C-101B-9397-08002B2CF9AE}">
    <vt:lpwstr>St-1106/2015-101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