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8902" w14:paraId="9248902" w:rsidRDefault="003B31EF" w:rsidP="003B31EF" w:rsidR="003B31EF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3B31EF" w:rsidP="003B31EF" w:rsidR="003B31EF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3B31EF" w:rsidP="003B31EF" w:rsidR="003B31EF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St-576</w:t>
      </w:r>
      <w:r w:rsidRPr="00ED7FD5">
        <w:t>/</w:t>
      </w:r>
      <w:r>
        <w:t>20</w:t>
      </w:r>
      <w:r w:rsidRPr="00ED7FD5">
        <w:t>17-3</w:t>
      </w:r>
    </w:p>
    <w:p w:rsidRDefault="003B31EF" w:rsidP="003B31EF" w:rsidR="003B31EF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3B31EF" w:rsidP="003B31EF" w:rsidR="003B31EF" w:rsidRPr="00ED7FD5">
      <w:pPr>
        <w:jc w:val="both"/>
      </w:pPr>
      <w:r w:rsidRPr="00ED7FD5">
        <w:tab/>
      </w:r>
    </w:p>
    <w:p w:rsidRDefault="003B31EF" w:rsidP="003B31EF" w:rsidR="003B31EF" w:rsidRPr="00ED7FD5">
      <w:pPr>
        <w:jc w:val="center"/>
      </w:pPr>
      <w:r w:rsidRPr="00ED7FD5">
        <w:t>R E P U B L I K A  H R V A T S K A</w:t>
      </w:r>
    </w:p>
    <w:p w:rsidRDefault="003B31EF" w:rsidP="003B31EF" w:rsidR="003B31EF" w:rsidRPr="00ED7FD5"/>
    <w:p w:rsidRDefault="003B31EF" w:rsidP="003B31EF" w:rsidR="003B31EF" w:rsidRPr="00ED7FD5">
      <w:pPr>
        <w:jc w:val="center"/>
      </w:pPr>
      <w:r w:rsidRPr="00ED7FD5">
        <w:t>R J E Š E NJ E</w:t>
      </w:r>
    </w:p>
    <w:p w:rsidRDefault="003B31EF" w:rsidP="003B31EF" w:rsidR="003B31EF" w:rsidRPr="00ED7FD5"/>
    <w:p w:rsidRDefault="003B31EF" w:rsidP="003B31EF" w:rsidR="003B31EF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 xml:space="preserve">KAMEN-STIL j.d.o.o., Labin, </w:t>
      </w:r>
      <w:proofErr w:type="spellStart"/>
      <w:r>
        <w:t>Snašići</w:t>
      </w:r>
      <w:proofErr w:type="spellEnd"/>
      <w:r>
        <w:t xml:space="preserve"> 20, OIB: 83350965867</w:t>
      </w:r>
      <w:r w:rsidRPr="00ED7FD5">
        <w:t xml:space="preserve">, </w:t>
      </w:r>
      <w:r>
        <w:t>19. listopada</w:t>
      </w:r>
      <w:r w:rsidRPr="00ED7FD5">
        <w:t xml:space="preserve"> 2017. </w:t>
      </w:r>
    </w:p>
    <w:p w:rsidRDefault="003B31EF" w:rsidP="003B31EF" w:rsidR="003B31EF" w:rsidRPr="00ED7FD5">
      <w:pPr>
        <w:jc w:val="both"/>
      </w:pPr>
    </w:p>
    <w:p w:rsidRDefault="003B31EF" w:rsidP="003B31EF" w:rsidR="003B31EF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3B31EF" w:rsidP="003B31EF" w:rsidR="003B31EF" w:rsidRPr="003B548F">
      <w:pPr>
        <w:jc w:val="both"/>
      </w:pPr>
    </w:p>
    <w:p w:rsidRDefault="003B31EF" w:rsidP="003B31EF" w:rsidR="003B31EF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KAMEN-STIL j.d.o.o., Labin, </w:t>
      </w:r>
      <w:proofErr w:type="spellStart"/>
      <w:r>
        <w:t>Snašići</w:t>
      </w:r>
      <w:proofErr w:type="spellEnd"/>
      <w:r>
        <w:t xml:space="preserve"> 20, OIB: 83350965867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</w:t>
      </w:r>
      <w:r w:rsidRPr="00ED7FD5">
        <w:rPr>
          <w:b/>
          <w:lang w:val="pl-PL"/>
        </w:rPr>
        <w:t>e</w:t>
      </w:r>
      <w:r w:rsidRPr="006E09D2">
        <w:rPr>
          <w:b/>
          <w:lang w:val="pl-PL"/>
        </w:rPr>
        <w:t xml:space="preserve"> za </w:t>
      </w:r>
      <w:r w:rsidRPr="00893839">
        <w:rPr>
          <w:b/>
          <w:lang w:val="pl-PL"/>
        </w:rPr>
        <w:t xml:space="preserve">dan </w:t>
      </w:r>
      <w:r w:rsidR="00893839" w:rsidRPr="00893839">
        <w:rPr>
          <w:b/>
          <w:lang w:val="pl-PL"/>
        </w:rPr>
        <w:t>9</w:t>
      </w:r>
      <w:r w:rsidRPr="00893839">
        <w:rPr>
          <w:b/>
          <w:lang w:val="pl-PL"/>
        </w:rPr>
        <w:t>. studenog 2017. u 1</w:t>
      </w:r>
      <w:r w:rsidR="00893839" w:rsidRPr="00893839">
        <w:rPr>
          <w:b/>
          <w:lang w:val="pl-PL"/>
        </w:rPr>
        <w:t>4</w:t>
      </w:r>
      <w:r w:rsidRPr="00893839">
        <w:rPr>
          <w:b/>
          <w:lang w:val="pl-PL"/>
        </w:rPr>
        <w:t>:</w:t>
      </w:r>
      <w:r w:rsidR="00893839" w:rsidRPr="00893839">
        <w:rPr>
          <w:b/>
          <w:lang w:val="pl-PL"/>
        </w:rPr>
        <w:t>3</w:t>
      </w:r>
      <w:r w:rsidRPr="00893839">
        <w:rPr>
          <w:b/>
          <w:lang w:val="pl-PL"/>
        </w:rPr>
        <w:t>0 sati,</w:t>
      </w:r>
      <w:r w:rsidRPr="006E09D2">
        <w:rPr>
          <w:b/>
          <w:lang w:val="pl-PL"/>
        </w:rPr>
        <w:t xml:space="preserve"> u</w:t>
      </w:r>
      <w:r w:rsidRPr="00ED7FD5">
        <w:rPr>
          <w:b/>
        </w:rPr>
        <w:t xml:space="preserve"> Trgovačkom sudu u Pazinu, </w:t>
      </w:r>
      <w:proofErr w:type="spellStart"/>
      <w:r w:rsidRPr="00ED7FD5">
        <w:rPr>
          <w:b/>
        </w:rPr>
        <w:t>Dršćevka</w:t>
      </w:r>
      <w:proofErr w:type="spellEnd"/>
      <w:r w:rsidRPr="00ED7FD5">
        <w:rPr>
          <w:b/>
        </w:rPr>
        <w:t xml:space="preserve"> 1, sudnica 5</w:t>
      </w:r>
      <w:r w:rsidRPr="00ED7FD5">
        <w:t>,</w:t>
      </w:r>
      <w:r w:rsidRPr="00ED7FD5">
        <w:rPr>
          <w:lang w:val="pl-PL"/>
        </w:rPr>
        <w:t xml:space="preserve"> na</w:t>
      </w:r>
      <w:r w:rsidRPr="003B548F">
        <w:rPr>
          <w:lang w:val="pl-PL"/>
        </w:rPr>
        <w:t xml:space="preserve"> koje se pozivaju: </w:t>
      </w:r>
    </w:p>
    <w:p w:rsidRDefault="003B31EF" w:rsidP="003B31EF" w:rsidR="003B31EF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3B31EF" w:rsidP="003B31EF" w:rsidR="003B31EF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KAMEN-STIL j.d.o.o., Labin, </w:t>
      </w:r>
      <w:proofErr w:type="spellStart"/>
      <w:r>
        <w:t>Snašići</w:t>
      </w:r>
      <w:proofErr w:type="spellEnd"/>
      <w:r>
        <w:t xml:space="preserve"> 20, OIB: 83350965867</w:t>
      </w:r>
      <w:r w:rsidRPr="003B548F">
        <w:t xml:space="preserve">, </w:t>
      </w:r>
    </w:p>
    <w:p w:rsidRDefault="003B31EF" w:rsidP="003B31EF" w:rsidR="003B31EF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Haris Mujkić, Bosna i Hercegovina, Tešanj, Đemilić Planje BB</w:t>
      </w:r>
      <w:r w:rsidRPr="003B548F">
        <w:rPr>
          <w:lang w:val="sv-SE"/>
        </w:rPr>
        <w:t>,</w:t>
      </w:r>
    </w:p>
    <w:p w:rsidRDefault="003B31EF" w:rsidP="003B31EF" w:rsidR="003B31EF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3B31EF" w:rsidP="003B31EF" w:rsidR="003B31EF" w:rsidRPr="003B548F">
      <w:pPr>
        <w:jc w:val="both"/>
        <w:rPr>
          <w:lang w:val="sv-SE"/>
        </w:rPr>
      </w:pPr>
    </w:p>
    <w:p w:rsidRDefault="003B31EF" w:rsidP="003B31EF" w:rsidR="003B31EF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KAMEN-STIL j.d.o.o., Labin, </w:t>
      </w:r>
      <w:proofErr w:type="spellStart"/>
      <w:r>
        <w:t>Snašići</w:t>
      </w:r>
      <w:proofErr w:type="spellEnd"/>
      <w:r>
        <w:t xml:space="preserve"> 20, OIB: 83350965867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3B31EF" w:rsidP="003B31EF" w:rsidR="003B31EF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B31EF" w:rsidP="003B31EF" w:rsidR="003B31EF" w:rsidRPr="003B548F">
      <w:pPr>
        <w:jc w:val="both"/>
      </w:pPr>
    </w:p>
    <w:p w:rsidRDefault="003B31EF" w:rsidP="003B31EF" w:rsidR="003B31EF" w:rsidRPr="003B548F">
      <w:pPr>
        <w:jc w:val="center"/>
      </w:pPr>
      <w:r w:rsidRPr="003B548F">
        <w:t>U Pazin</w:t>
      </w:r>
      <w:r w:rsidRPr="00ED7FD5">
        <w:t xml:space="preserve">u </w:t>
      </w:r>
      <w:r>
        <w:t>19. listopada</w:t>
      </w:r>
      <w:r w:rsidRPr="00ED7FD5">
        <w:t xml:space="preserve"> 2017.</w:t>
      </w:r>
    </w:p>
    <w:p w:rsidRDefault="003B31EF" w:rsidP="003B31EF" w:rsidR="003B31EF" w:rsidRPr="003B548F">
      <w:pPr>
        <w:jc w:val="center"/>
      </w:pPr>
    </w:p>
    <w:p w:rsidRDefault="003B31EF" w:rsidP="003B31EF" w:rsidR="003B31EF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3B31EF" w:rsidP="003B31EF" w:rsidR="003B31EF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3B31EF" w:rsidP="003B31EF" w:rsidR="003B31EF" w:rsidRPr="003B548F">
      <w:pPr>
        <w:jc w:val="both"/>
      </w:pPr>
    </w:p>
    <w:p w:rsidRDefault="003B31EF" w:rsidP="003B31EF" w:rsidR="003B31EF" w:rsidRPr="003B548F">
      <w:pPr>
        <w:jc w:val="both"/>
      </w:pPr>
      <w:r w:rsidRPr="003B548F">
        <w:t>UPUTA O PRAVNOM LIJEKU:</w:t>
      </w:r>
    </w:p>
    <w:p w:rsidRDefault="003B31EF" w:rsidP="003B31EF" w:rsidR="003B31EF" w:rsidRPr="003B548F">
      <w:pPr>
        <w:jc w:val="both"/>
      </w:pPr>
      <w:r w:rsidRPr="003B548F">
        <w:t>Protiv ovog rješenja nije dopuštena posebna žalba (čl. 115. st. 1. SZ-a).</w:t>
      </w:r>
    </w:p>
    <w:p w:rsidRDefault="003B31EF" w:rsidP="003B31EF" w:rsidR="003B31EF" w:rsidRPr="003B548F">
      <w:pPr>
        <w:jc w:val="both"/>
      </w:pPr>
    </w:p>
    <w:p w:rsidRDefault="003B31EF" w:rsidP="003B31EF" w:rsidR="003B31EF" w:rsidRPr="003B548F">
      <w:pPr>
        <w:jc w:val="both"/>
      </w:pPr>
      <w:r w:rsidRPr="003B548F">
        <w:t>DNA:</w:t>
      </w:r>
    </w:p>
    <w:p w:rsidRDefault="003B31EF" w:rsidP="003B31EF" w:rsidR="003B31EF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3B31EF" w:rsidP="003B31EF" w:rsidR="003B31EF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KAMEN-STIL j.d.o.o., Labin, </w:t>
      </w:r>
      <w:proofErr w:type="spellStart"/>
      <w:r>
        <w:t>Snašići</w:t>
      </w:r>
      <w:proofErr w:type="spellEnd"/>
      <w:r>
        <w:t xml:space="preserve"> 20</w:t>
      </w:r>
    </w:p>
    <w:p w:rsidRDefault="003B31EF" w:rsidP="003B31EF" w:rsidR="003B31EF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Haris Mujkić, Bosna i Hercegovina, Tešanj, Đemilić Planje BB</w:t>
      </w:r>
    </w:p>
    <w:p w:rsidRDefault="003B31EF" w:rsidP="003B31EF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3BA" w:rsidR="00000000">
      <w:r>
        <w:separator/>
      </w:r>
    </w:p>
  </w:endnote>
  <w:endnote w:id="0" w:type="continuationSeparator">
    <w:p w:rsidRDefault="00FB43B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3BA" w:rsidR="00000000">
      <w:r>
        <w:separator/>
      </w:r>
    </w:p>
  </w:footnote>
  <w:footnote w:id="0" w:type="continuationSeparator">
    <w:p w:rsidRDefault="00FB43B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9383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B31EF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B43B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1EF"/>
    <w:rsid w:val="003B31EF"/>
    <w:rsid w:val="00554328"/>
    <w:rsid w:val="00893839"/>
    <w:rsid w:val="00985388"/>
    <w:rsid w:val="009F568A"/>
    <w:rsid w:val="00FB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31E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1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31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1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31E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31E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1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31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1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31E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KAMEN-STIL j.d.o.o. LABIN</izvorni_sadrzaj>
    <derivirana_varijabla naziv="DomainObject.Predmet.ProtustrankaFormated_1">  KAMEN-STIL j.d.o.o. LABIN</derivirana_varijabla>
  </DomainObject.Predmet.ProtustrankaFormated>
  <DomainObject.Predmet.ProtustrankaFormatedOIB>
    <izvorni_sadrzaj>  KAMEN-STIL j.d.o.o. LABIN, OIB 83350965867</izvorni_sadrzaj>
    <derivirana_varijabla naziv="DomainObject.Predmet.ProtustrankaFormatedOIB_1">  KAMEN-STIL j.d.o.o. LABIN, OIB 83350965867</derivirana_varijabla>
  </DomainObject.Predmet.ProtustrankaFormatedOIB>
  <DomainObject.Predmet.ProtustrankaFormatedWithAdress>
    <izvorni_sadrzaj> KAMEN-STIL j.d.o.o. LABIN, Snašići 20, 52220 Labin</izvorni_sadrzaj>
    <derivirana_varijabla naziv="DomainObject.Predmet.ProtustrankaFormatedWithAdress_1"> KAMEN-STIL j.d.o.o. LABIN, Snašići 20, 52220 Labin</derivirana_varijabla>
  </DomainObject.Predmet.ProtustrankaFormatedWithAdress>
  <DomainObject.Predmet.ProtustrankaFormatedWithAdressOIB>
    <izvorni_sadrzaj> KAMEN-STIL j.d.o.o. LABIN, OIB 83350965867, Snašići 20, 52220 Labin</izvorni_sadrzaj>
    <derivirana_varijabla naziv="DomainObject.Predmet.ProtustrankaFormatedWithAdressOIB_1"> KAMEN-STIL j.d.o.o. LABIN, OIB 83350965867, Snašići 20, 52220 Labin</derivirana_varijabla>
  </DomainObject.Predmet.ProtustrankaFormatedWithAdressOIB>
  <DomainObject.Predmet.ProtustrankaWithAdress>
    <izvorni_sadrzaj>KAMEN-STIL j.d.o.o. LABIN Snašići 20, 52220 Labin</izvorni_sadrzaj>
    <derivirana_varijabla naziv="DomainObject.Predmet.ProtustrankaWithAdress_1">KAMEN-STIL j.d.o.o. LABIN Snašići 20, 52220 Labin</derivirana_varijabla>
  </DomainObject.Predmet.ProtustrankaWithAdress>
  <DomainObject.Predmet.ProtustrankaWithAdressOIB>
    <izvorni_sadrzaj>KAMEN-STIL j.d.o.o. LABIN, OIB 83350965867, Snašići 20, 52220 Labin</izvorni_sadrzaj>
    <derivirana_varijabla naziv="DomainObject.Predmet.ProtustrankaWithAdressOIB_1">KAMEN-STIL j.d.o.o. LABIN, OIB 83350965867, Snašići 20, 52220 Labin</derivirana_varijabla>
  </DomainObject.Predmet.ProtustrankaWithAdressOIB>
  <DomainObject.Predmet.ProtustrankaNazivFormated>
    <izvorni_sadrzaj>KAMEN-STIL j.d.o.o. LABIN</izvorni_sadrzaj>
    <derivirana_varijabla naziv="DomainObject.Predmet.ProtustrankaNazivFormated_1">KAMEN-STIL j.d.o.o. LABIN</derivirana_varijabla>
  </DomainObject.Predmet.ProtustrankaNazivFormated>
  <DomainObject.Predmet.ProtustrankaNazivFormatedOIB>
    <izvorni_sadrzaj>KAMEN-STIL j.d.o.o. LABIN, OIB 83350965867</izvorni_sadrzaj>
    <derivirana_varijabla naziv="DomainObject.Predmet.ProtustrankaNazivFormatedOIB_1">KAMEN-STIL j.d.o.o. LABIN, OIB 83350965867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6423.81</izvorni_sadrzaj>
    <derivirana_varijabla naziv="DomainObject.Predmet.TrenutnaVrijednost_1">6423.81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KAMEN-STIL j.d.o.o. LABIN</item>
    </izvorni_sadrzaj>
    <derivirana_varijabla naziv="DomainObject.Predmet.ProtuStrankaListFormated_1">
      <item>KAMEN-STIL j.d.o.o. LABIN</item>
    </derivirana_varijabla>
  </DomainObject.Predmet.ProtuStrankaListFormated>
  <DomainObject.Predmet.ProtuStrankaListFormatedOIB>
    <izvorni_sadrzaj>
      <item>KAMEN-STIL j.d.o.o. LABIN, OIB 83350965867</item>
    </izvorni_sadrzaj>
    <derivirana_varijabla naziv="DomainObject.Predmet.ProtuStrankaListFormatedOIB_1">
      <item>KAMEN-STIL j.d.o.o. LABIN, OIB 83350965867</item>
    </derivirana_varijabla>
  </DomainObject.Predmet.ProtuStrankaListFormatedOIB>
  <DomainObject.Predmet.ProtuStrankaListFormatedWithAdress>
    <izvorni_sadrzaj>
      <item>KAMEN-STIL j.d.o.o. LABIN, Snašići 20, 52220 Labin</item>
    </izvorni_sadrzaj>
    <derivirana_varijabla naziv="DomainObject.Predmet.ProtuStrankaListFormatedWithAdress_1">
      <item>KAMEN-STIL j.d.o.o. LABIN, Snašići 20, 52220 Labin</item>
    </derivirana_varijabla>
  </DomainObject.Predmet.ProtuStrankaListFormatedWithAdress>
  <DomainObject.Predmet.ProtuStrankaListFormatedWithAdressOIB>
    <izvorni_sadrzaj>
      <item>KAMEN-STIL j.d.o.o. LABIN, OIB 83350965867, Snašići 20, 52220 Labin</item>
    </izvorni_sadrzaj>
    <derivirana_varijabla naziv="DomainObject.Predmet.ProtuStrankaListFormatedWithAdressOIB_1">
      <item>KAMEN-STIL j.d.o.o. LABIN, OIB 83350965867, Snašići 20, 52220 Labin</item>
    </derivirana_varijabla>
  </DomainObject.Predmet.ProtuStrankaListFormatedWithAdressOIB>
  <DomainObject.Predmet.ProtuStrankaListNazivFormated>
    <izvorni_sadrzaj>
      <item>KAMEN-STIL j.d.o.o. LABIN</item>
    </izvorni_sadrzaj>
    <derivirana_varijabla naziv="DomainObject.Predmet.ProtuStrankaListNazivFormated_1">
      <item>KAMEN-STIL j.d.o.o. LABIN</item>
    </derivirana_varijabla>
  </DomainObject.Predmet.ProtuStrankaListNazivFormated>
  <DomainObject.Predmet.ProtuStrankaListNazivFormatedOIB>
    <izvorni_sadrzaj>
      <item>KAMEN-STIL j.d.o.o. LABIN, OIB 83350965867</item>
    </izvorni_sadrzaj>
    <derivirana_varijabla naziv="DomainObject.Predmet.ProtuStrankaListNazivFormatedOIB_1">
      <item>KAMEN-STIL j.d.o.o. LABIN, OIB 83350965867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KAMEN-STIL j.d.o.o. LABIN</izvorni_sadrzaj>
    <derivirana_varijabla naziv="DomainObject.Predmet.ProtustrankaIDrugi_1">KAMEN-STIL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KAMEN-STIL j.d.o.o. LABIN, OIB 83350965867, Snašići 20, 52220 Labin</izvorni_sadrzaj>
    <derivirana_varijabla naziv="DomainObject.Predmet.ProtustrankaIDrugiAdressOIB_1">KAMEN-STIL j.d.o.o. LABIN, OIB 83350965867, Snašići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KAMEN-STIL j.d.o.o. LABIN</item>
    </izvorni_sadrzaj>
    <derivirana_varijabla naziv="DomainObject.Predmet.SudioniciListNaziv_1">
      <item>FINANCIJSKA AGENCIJA, RC RIJEKA, PODRUŽNICA PULA, PULA</item>
      <item>KAMEN-STIL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KAMEN-STIL j.d.o.o. LABIN, OIB 83350965867, Snašići 20,52220 Labin</item>
    </izvorni_sadrzaj>
    <derivirana_varijabla naziv="DomainObject.Predmet.SudioniciListAdressOIB_1">
      <item>FINANCIJSKA AGENCIJA, RC RIJEKA, PODRUŽNICA PULA, PULA, OIB 85821130368, F. Kurelca 8,51000 Rijeka</item>
      <item>KAMEN-STIL j.d.o.o. LABIN, OIB 83350965867, Snašići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83350965867</item>
    </izvorni_sadrzaj>
    <derivirana_varijabla naziv="DomainObject.Predmet.SudioniciListNazivOIB_1">
      <item>, OIB 85821130368</item>
      <item>, OIB 83350965867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1600</properties:Characters>
  <properties:Lines>47</properties:Lines>
  <properties:Paragraphs>24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2017-10-19T05:23:00Z</dcterms:created>
  <dc:creator>Jasmina Matika</dc:creator>
  <cp:lastModifiedBy>Jasmina Matika</cp:lastModifiedBy>
  <dcterms:modified xmlns:xsi="http://www.w3.org/2001/XMLSchema-instance" xsi:type="dcterms:W3CDTF">2017-10-19T06:10:00Z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