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fb740" w14:paraId="affb740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A57491">
        <w:rPr>
          <w:bCs/>
        </w:rPr>
        <w:t>189</w:t>
      </w:r>
      <w:r w:rsidR="00757DF3">
        <w:rPr>
          <w:bCs/>
        </w:rPr>
        <w:t>/2018</w:t>
      </w:r>
      <w:r w:rsidR="009D27C8">
        <w:rPr>
          <w:bCs/>
        </w:rPr>
        <w:t>-</w:t>
      </w:r>
      <w:r w:rsidR="00A57491">
        <w:rPr>
          <w:bCs/>
        </w:rPr>
        <w:t>5</w:t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9E69AB" w:rsidP="00C947ED" w:rsidR="00C947ED">
      <w:pPr>
        <w:ind w:firstLine="720"/>
        <w:jc w:val="both"/>
      </w:pPr>
      <w:r>
        <w:t>Trgovački sud u Zadru</w:t>
      </w:r>
      <w:r w:rsidR="00C947ED">
        <w:t xml:space="preserve">, po prijedlogu sudske savjetnice Anamarije Kovačić Milković, u skraćenom stečajnom postupku nad dužnikom </w:t>
      </w:r>
      <w:r w:rsidR="00A57491">
        <w:t>PETIT j.d.o.o. za ugostiteljstvo i poslovne usluge, Zadar</w:t>
      </w:r>
      <w:r w:rsidR="00A57491" w:rsidRPr="006826E8">
        <w:t xml:space="preserve">, </w:t>
      </w:r>
      <w:r w:rsidR="00A57491">
        <w:t>Ruđera Boškovića 4</w:t>
      </w:r>
      <w:r w:rsidR="00A57491" w:rsidRPr="006826E8">
        <w:t xml:space="preserve">, OIB: </w:t>
      </w:r>
      <w:r w:rsidR="00A57491">
        <w:t>20407030069</w:t>
      </w:r>
      <w:r w:rsidR="00C947ED">
        <w:t xml:space="preserve">, povodom zahtjeva Financijske agencije, Regionalnog centra Split, Podružnice Zadar, Ivana Danila 4, OIB: 85821130368 od </w:t>
      </w:r>
      <w:r w:rsidR="00A57491">
        <w:t>4. lipnja</w:t>
      </w:r>
      <w:r w:rsidR="00757DF3">
        <w:t xml:space="preserve"> 2018</w:t>
      </w:r>
      <w:r w:rsidR="00C947ED">
        <w:t xml:space="preserve">., </w:t>
      </w:r>
      <w:r w:rsidR="00A57491">
        <w:t>28</w:t>
      </w:r>
      <w:r w:rsidR="00572FB9">
        <w:t xml:space="preserve">. </w:t>
      </w:r>
      <w:r w:rsidR="007F4A0A">
        <w:t>lipnja</w:t>
      </w:r>
      <w:r w:rsidR="00C947ED"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A57491">
        <w:t>PETIT j.d.o.o. za ugostiteljstvo i poslovne usluge, Zadar</w:t>
      </w:r>
      <w:r w:rsidR="00A57491" w:rsidRPr="006826E8">
        <w:t xml:space="preserve">, </w:t>
      </w:r>
      <w:r w:rsidR="00A57491">
        <w:t>Ruđera Boškovića 4</w:t>
      </w:r>
      <w:r w:rsidR="00A57491" w:rsidRPr="006826E8">
        <w:t xml:space="preserve">, OIB: </w:t>
      </w:r>
      <w:r w:rsidR="00A57491">
        <w:t>20407030069,</w:t>
      </w:r>
      <w:r>
        <w:t xml:space="preserve"> na temelju neizvršenih osnova za plaćanje iznosi </w:t>
      </w:r>
      <w:r w:rsidR="00A57491">
        <w:t>114.148,50</w:t>
      </w:r>
      <w:r>
        <w:t xml:space="preserve"> kn.  </w:t>
      </w:r>
    </w:p>
    <w:p w:rsidRDefault="00C947ED" w:rsidP="00767D31" w:rsidR="006E3223">
      <w:pPr>
        <w:ind w:firstLine="708"/>
        <w:jc w:val="both"/>
      </w:pPr>
      <w:r>
        <w:t xml:space="preserve">2.  Poziva se osoba ovlaštena za zastupanje dužnika po zakonu </w:t>
      </w:r>
      <w:r w:rsidR="00A57491">
        <w:t xml:space="preserve">Hrvoje </w:t>
      </w:r>
      <w:proofErr w:type="spellStart"/>
      <w:r w:rsidR="00A57491">
        <w:t>Butić</w:t>
      </w:r>
      <w:proofErr w:type="spellEnd"/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A57491">
        <w:t>28</w:t>
      </w:r>
      <w:r w:rsidR="00572FB9">
        <w:t xml:space="preserve">. </w:t>
      </w:r>
      <w:r w:rsidR="007F4A0A">
        <w:t>lipnja</w:t>
      </w:r>
      <w:r>
        <w:t xml:space="preserve"> 2018.</w:t>
      </w:r>
    </w:p>
    <w:p w:rsidRDefault="006E3223" w:rsidP="006E3223" w:rsidR="006E3223"/>
    <w:p w:rsidRDefault="0047690B" w:rsidP="0059447E" w:rsidR="00C947ED">
      <w:r>
        <w:tab/>
      </w:r>
      <w:r>
        <w:tab/>
      </w:r>
      <w:r>
        <w:tab/>
      </w:r>
      <w:r>
        <w:tab/>
      </w:r>
      <w:r>
        <w:tab/>
      </w:r>
      <w:r>
        <w:tab/>
      </w:r>
      <w:r w:rsidR="003306D2">
        <w:tab/>
      </w:r>
      <w:r w:rsidR="003306D2">
        <w:tab/>
      </w:r>
      <w:r w:rsidR="003306D2">
        <w:tab/>
      </w:r>
      <w:r w:rsidR="003306D2">
        <w:tab/>
      </w:r>
      <w:r w:rsidR="006E3223">
        <w:t xml:space="preserve">    </w:t>
      </w:r>
      <w:r w:rsidR="00C947ED">
        <w:t xml:space="preserve">Sudska savjetnica     </w:t>
      </w:r>
    </w:p>
    <w:p w:rsidRDefault="003306D2" w:rsidP="00163A73" w:rsidR="00157DE2">
      <w:r>
        <w:tab/>
      </w:r>
      <w:r>
        <w:tab/>
      </w:r>
      <w:r>
        <w:tab/>
      </w:r>
      <w:r w:rsidR="00C947ED">
        <w:t xml:space="preserve">    </w:t>
      </w:r>
      <w:r w:rsidR="0059447E">
        <w:t xml:space="preserve">         </w:t>
      </w:r>
      <w:r w:rsidR="006E3223">
        <w:tab/>
        <w:t xml:space="preserve">         </w:t>
      </w:r>
      <w:r>
        <w:t xml:space="preserve">     </w:t>
      </w:r>
      <w:r w:rsidR="0047690B">
        <w:tab/>
      </w:r>
      <w:r w:rsidR="0047690B">
        <w:tab/>
        <w:t xml:space="preserve">         </w:t>
      </w:r>
      <w:r w:rsidR="006E3223">
        <w:t>Anamarija Kovačić Milković</w:t>
      </w:r>
    </w:p>
    <w:p w:rsidRDefault="00C947ED" w:rsidP="00C947ED" w:rsidR="00C947ED">
      <w:pPr>
        <w:ind w:firstLine="708"/>
        <w:jc w:val="both"/>
      </w:pPr>
    </w:p>
    <w:p w:rsidRDefault="007F4A0A" w:rsidP="00C947ED" w:rsidR="007F4A0A">
      <w:pPr>
        <w:ind w:firstLine="708"/>
        <w:jc w:val="both"/>
      </w:pPr>
    </w:p>
    <w:p w:rsidRDefault="007F4A0A" w:rsidP="00C947ED" w:rsidR="007F4A0A">
      <w:pPr>
        <w:ind w:firstLine="708"/>
        <w:jc w:val="both"/>
      </w:pPr>
    </w:p>
    <w:p w:rsidRDefault="00767D31" w:rsidP="00C947ED" w:rsidR="00767D31">
      <w:pPr>
        <w:ind w:firstLine="708"/>
        <w:jc w:val="both"/>
      </w:pPr>
    </w:p>
    <w:p w:rsidRDefault="00767D31" w:rsidP="00767D31" w:rsidR="00767D31">
      <w:pPr>
        <w:jc w:val="both"/>
      </w:pPr>
      <w:r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p w:rsidRDefault="00767D31" w:rsidP="00C947ED" w:rsidR="00767D31">
      <w:pPr>
        <w:ind w:firstLine="708"/>
        <w:jc w:val="both"/>
      </w:pPr>
    </w:p>
    <w:sectPr w:rsidSect="00B17EFE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3D4EBA" w:rsidR="003D4EBA">
    <w:pPr>
      <w:jc w:val="right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3D4EBA">
      <w:rPr>
        <w:bCs/>
      </w:rPr>
      <w:t>Poslovni broj: 6 St-</w:t>
    </w:r>
    <w:r w:rsidR="00A57491">
      <w:rPr>
        <w:bCs/>
      </w:rPr>
      <w:t>189</w:t>
    </w:r>
    <w:r w:rsidR="003D4EBA">
      <w:rPr>
        <w:bCs/>
      </w:rPr>
      <w:t>/2018-5</w:t>
    </w:r>
  </w:p>
  <w:p w:rsidRDefault="003B43D8" w:rsidP="003B43D8" w:rsidR="003B43D8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4F3916" w:rsidP="004F3916" w:rsidR="004F3916">
    <w:pPr>
      <w:jc w:val="right"/>
      <w:rPr>
        <w:bCs/>
      </w:rPr>
    </w:pPr>
  </w:p>
  <w:p w:rsidRDefault="00BD1275" w:rsidP="00BD1275" w:rsidR="00BD1275">
    <w:pPr>
      <w:jc w:val="right"/>
      <w:rPr>
        <w:bCs/>
      </w:rPr>
    </w:pPr>
  </w:p>
  <w:p w:rsidRDefault="00E13686" w:rsidP="00E13686" w:rsidR="00E13686">
    <w:pPr>
      <w:ind w:firstLine="708" w:left="3540"/>
      <w:rPr>
        <w:bCs/>
      </w:rPr>
    </w:pP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747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C5E86"/>
    <w:rsid w:val="000D2A40"/>
    <w:rsid w:val="00116CD2"/>
    <w:rsid w:val="00157DE2"/>
    <w:rsid w:val="00163A73"/>
    <w:rsid w:val="002A4229"/>
    <w:rsid w:val="002A58B5"/>
    <w:rsid w:val="002C1099"/>
    <w:rsid w:val="003306D2"/>
    <w:rsid w:val="003619F6"/>
    <w:rsid w:val="003B43D8"/>
    <w:rsid w:val="003B6340"/>
    <w:rsid w:val="003D4EBA"/>
    <w:rsid w:val="003E538F"/>
    <w:rsid w:val="00402768"/>
    <w:rsid w:val="00417C1F"/>
    <w:rsid w:val="00427A5D"/>
    <w:rsid w:val="004766F8"/>
    <w:rsid w:val="0047690B"/>
    <w:rsid w:val="0048096C"/>
    <w:rsid w:val="004F3916"/>
    <w:rsid w:val="005406B1"/>
    <w:rsid w:val="00556D61"/>
    <w:rsid w:val="0056006B"/>
    <w:rsid w:val="00572FB9"/>
    <w:rsid w:val="00585367"/>
    <w:rsid w:val="0059447E"/>
    <w:rsid w:val="005D1831"/>
    <w:rsid w:val="006245CE"/>
    <w:rsid w:val="00643753"/>
    <w:rsid w:val="00664E53"/>
    <w:rsid w:val="006854A2"/>
    <w:rsid w:val="006D5292"/>
    <w:rsid w:val="006E3223"/>
    <w:rsid w:val="006E3E65"/>
    <w:rsid w:val="00716BB4"/>
    <w:rsid w:val="007321E4"/>
    <w:rsid w:val="00757DF3"/>
    <w:rsid w:val="00767D31"/>
    <w:rsid w:val="00785029"/>
    <w:rsid w:val="00787E99"/>
    <w:rsid w:val="007B768D"/>
    <w:rsid w:val="007F4A0A"/>
    <w:rsid w:val="007F7B13"/>
    <w:rsid w:val="00825E57"/>
    <w:rsid w:val="00850E40"/>
    <w:rsid w:val="008B3E63"/>
    <w:rsid w:val="008F11D8"/>
    <w:rsid w:val="00931B53"/>
    <w:rsid w:val="009642AE"/>
    <w:rsid w:val="00983EAA"/>
    <w:rsid w:val="00985F15"/>
    <w:rsid w:val="009D27C8"/>
    <w:rsid w:val="009E69AB"/>
    <w:rsid w:val="009F7717"/>
    <w:rsid w:val="00A0227C"/>
    <w:rsid w:val="00A24D71"/>
    <w:rsid w:val="00A52AEF"/>
    <w:rsid w:val="00A57491"/>
    <w:rsid w:val="00AA398E"/>
    <w:rsid w:val="00AC3E20"/>
    <w:rsid w:val="00AD25BB"/>
    <w:rsid w:val="00B17EFE"/>
    <w:rsid w:val="00B93D8D"/>
    <w:rsid w:val="00BD1275"/>
    <w:rsid w:val="00C049D8"/>
    <w:rsid w:val="00C6554D"/>
    <w:rsid w:val="00C7185F"/>
    <w:rsid w:val="00C736E2"/>
    <w:rsid w:val="00C947ED"/>
    <w:rsid w:val="00D54EC3"/>
    <w:rsid w:val="00DA7158"/>
    <w:rsid w:val="00DB66B2"/>
    <w:rsid w:val="00E13686"/>
    <w:rsid w:val="00E8100C"/>
    <w:rsid w:val="00F87045"/>
    <w:rsid w:val="00FD3A86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47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7C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7C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7C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7C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7C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7C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7C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7C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7C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7C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lipnja 2018.</izvorni_sadrzaj>
    <derivirana_varijabla naziv="DomainObject.Predmet.DatumOsnivanja_1">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St-189/2018</izvorni_sadrzaj>
    <derivirana_varijabla naziv="DomainObject.Predmet.OznakaBroj_1">St-189/2018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PETIT j.d.o.o. za ugostiteljstvo i poslovne usluge</izvorni_sadrzaj>
    <derivirana_varijabla naziv="DomainObject.Predmet.ProtustrankaFormated_1">  PETIT j.d.o.o. za ugostiteljstvo i poslovne usluge</derivirana_varijabla>
  </DomainObject.Predmet.ProtustrankaFormated>
  <DomainObject.Predmet.ProtustrankaFormatedOIB>
    <izvorni_sadrzaj>  PETIT j.d.o.o. za ugostiteljstvo i poslovne usluge, OIB 20407030069</izvorni_sadrzaj>
    <derivirana_varijabla naziv="DomainObject.Predmet.ProtustrankaFormatedOIB_1">  PETIT j.d.o.o. za ugostiteljstvo i poslovne usluge, OIB 20407030069</derivirana_varijabla>
  </DomainObject.Predmet.ProtustrankaFormatedOIB>
  <DomainObject.Predmet.ProtustrankaFormatedWithAdress>
    <izvorni_sadrzaj> PETIT j.d.o.o. za ugostiteljstvo i poslovne usluge, Ruđera Boškovića 4, 23000 Zadar</izvorni_sadrzaj>
    <derivirana_varijabla naziv="DomainObject.Predmet.ProtustrankaFormatedWithAdress_1"> PETIT j.d.o.o. za ugostiteljstvo i poslovne usluge, Ruđera Boškovića 4, 23000 Zadar</derivirana_varijabla>
  </DomainObject.Predmet.ProtustrankaFormatedWithAdress>
  <DomainObject.Predmet.ProtustrankaFormatedWithAdressOIB>
    <izvorni_sadrzaj> PETIT j.d.o.o. za ugostiteljstvo i poslovne usluge, OIB 20407030069, Ruđera Boškovića 4, 23000 Zadar</izvorni_sadrzaj>
    <derivirana_varijabla naziv="DomainObject.Predmet.ProtustrankaFormatedWithAdressOIB_1"> PETIT j.d.o.o. za ugostiteljstvo i poslovne usluge, OIB 20407030069, Ruđera Boškovića 4, 23000 Zadar</derivirana_varijabla>
  </DomainObject.Predmet.ProtustrankaFormatedWithAdressOIB>
  <DomainObject.Predmet.ProtustrankaWithAdress>
    <izvorni_sadrzaj>PETIT j.d.o.o. za ugostiteljstvo i poslovne usluge Ruđera Boškovića 4, 23000 Zadar</izvorni_sadrzaj>
    <derivirana_varijabla naziv="DomainObject.Predmet.ProtustrankaWithAdress_1">PETIT j.d.o.o. za ugostiteljstvo i poslovne usluge Ruđera Boškovića 4, 23000 Zadar</derivirana_varijabla>
  </DomainObject.Predmet.ProtustrankaWithAdress>
  <DomainObject.Predmet.ProtustrankaWithAdressOIB>
    <izvorni_sadrzaj>PETIT j.d.o.o. za ugostiteljstvo i poslovne usluge, OIB 20407030069, Ruđera Boškovića 4, 23000 Zadar</izvorni_sadrzaj>
    <derivirana_varijabla naziv="DomainObject.Predmet.ProtustrankaWithAdressOIB_1">PETIT j.d.o.o. za ugostiteljstvo i poslovne usluge, OIB 20407030069, Ruđera Boškovića 4, 23000 Zadar</derivirana_varijabla>
  </DomainObject.Predmet.ProtustrankaWithAdressOIB>
  <DomainObject.Predmet.ProtustrankaNazivFormated>
    <izvorni_sadrzaj>PETIT j.d.o.o. za ugostiteljstvo i poslovne usluge</izvorni_sadrzaj>
    <derivirana_varijabla naziv="DomainObject.Predmet.ProtustrankaNazivFormated_1">PETIT j.d.o.o. za ugostiteljstvo i poslovne usluge</derivirana_varijabla>
  </DomainObject.Predmet.ProtustrankaNazivFormated>
  <DomainObject.Predmet.ProtustrankaNazivFormatedOIB>
    <izvorni_sadrzaj>PETIT j.d.o.o. za ugostiteljstvo i poslovne usluge, OIB 20407030069</izvorni_sadrzaj>
    <derivirana_varijabla naziv="DomainObject.Predmet.ProtustrankaNazivFormatedOIB_1">PETIT j.d.o.o. za ugostiteljstvo i poslovne usluge, OIB 20407030069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PETIT j.d.o.o. za ugostiteljstvo i poslovne usluge</item>
    </izvorni_sadrzaj>
    <derivirana_varijabla naziv="DomainObject.Predmet.ProtuStrankaListFormated_1">
      <item>PETIT j.d.o.o. za ugostiteljstvo i poslovne usluge</item>
    </derivirana_varijabla>
  </DomainObject.Predmet.ProtuStrankaListFormated>
  <DomainObject.Predmet.ProtuStrankaListFormatedOIB>
    <izvorni_sadrzaj>
      <item>PETIT j.d.o.o. za ugostiteljstvo i poslovne usluge, OIB 20407030069</item>
    </izvorni_sadrzaj>
    <derivirana_varijabla naziv="DomainObject.Predmet.ProtuStrankaListFormatedOIB_1">
      <item>PETIT j.d.o.o. za ugostiteljstvo i poslovne usluge, OIB 20407030069</item>
    </derivirana_varijabla>
  </DomainObject.Predmet.ProtuStrankaListFormatedOIB>
  <DomainObject.Predmet.ProtuStrankaListFormatedWithAdress>
    <izvorni_sadrzaj>
      <item>PETIT j.d.o.o. za ugostiteljstvo i poslovne usluge, Ruđera Boškovića 4, 23000 Zadar</item>
    </izvorni_sadrzaj>
    <derivirana_varijabla naziv="DomainObject.Predmet.ProtuStrankaListFormatedWithAdress_1">
      <item>PETIT j.d.o.o. za ugostiteljstvo i poslovne usluge, Ruđera Boškovića 4, 23000 Zadar</item>
    </derivirana_varijabla>
  </DomainObject.Predmet.ProtuStrankaListFormatedWithAdress>
  <DomainObject.Predmet.ProtuStrankaListFormatedWithAdressOIB>
    <izvorni_sadrzaj>
      <item>PETIT j.d.o.o. za ugostiteljstvo i poslovne usluge, OIB 20407030069, Ruđera Boškovića 4, 23000 Zadar</item>
    </izvorni_sadrzaj>
    <derivirana_varijabla naziv="DomainObject.Predmet.ProtuStrankaListFormatedWithAdressOIB_1">
      <item>PETIT j.d.o.o. za ugostiteljstvo i poslovne usluge, OIB 20407030069, Ruđera Boškovića 4, 23000 Zadar</item>
    </derivirana_varijabla>
  </DomainObject.Predmet.ProtuStrankaListFormatedWithAdressOIB>
  <DomainObject.Predmet.ProtuStrankaListNazivFormated>
    <izvorni_sadrzaj>
      <item>PETIT j.d.o.o. za ugostiteljstvo i poslovne usluge</item>
    </izvorni_sadrzaj>
    <derivirana_varijabla naziv="DomainObject.Predmet.ProtuStrankaListNazivFormated_1">
      <item>PETIT j.d.o.o. za ugostiteljstvo i poslovne usluge</item>
    </derivirana_varijabla>
  </DomainObject.Predmet.ProtuStrankaListNazivFormated>
  <DomainObject.Predmet.ProtuStrankaListNazivFormatedOIB>
    <izvorni_sadrzaj>
      <item>PETIT j.d.o.o. za ugostiteljstvo i poslovne usluge, OIB 20407030069</item>
    </izvorni_sadrzaj>
    <derivirana_varijabla naziv="DomainObject.Predmet.ProtuStrankaListNazivFormatedOIB_1">
      <item>PETIT j.d.o.o. za ugostiteljstvo i poslovne usluge, OIB 20407030069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PETIT j.d.o.o. za ugostiteljstvo i poslovne usluge</izvorni_sadrzaj>
    <derivirana_varijabla naziv="DomainObject.Predmet.ProtustrankaIDrugi_1">PETIT j.d.o.o. za ugostiteljstvo i poslovne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PETIT j.d.o.o. za ugostiteljstvo i poslovne usluge, OIB 20407030069, Ruđera Boškovića 4, 23000 Zadar</izvorni_sadrzaj>
    <derivirana_varijabla naziv="DomainObject.Predmet.ProtustrankaIDrugiAdressOIB_1">PETIT j.d.o.o. za ugostiteljstvo i poslovne usluge, OIB 20407030069, Ruđera Boškovića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PETIT j.d.o.o. za ugostiteljstvo i poslovne usluge</item>
    </izvorni_sadrzaj>
    <derivirana_varijabla naziv="DomainObject.Predmet.SudioniciListNaziv_1">
      <item>FINA</item>
      <item>PETIT j.d.o.o. za ugostiteljstvo i poslovne usluge</item>
    </derivirana_varijabla>
  </DomainObject.Predmet.SudioniciListNaziv>
  <DomainObject.Predmet.SudioniciListAdressOIB>
    <izvorni_sadrzaj>
      <item>FINA, OIB 85821130368, Ivana Danila 4,23000 Zadar</item>
      <item>PETIT j.d.o.o. za ugostiteljstvo i poslovne usluge, OIB 20407030069, Ruđera Boškovića 4,23000 Zadar</item>
    </izvorni_sadrzaj>
    <derivirana_varijabla naziv="DomainObject.Predmet.SudioniciListAdressOIB_1">
      <item>FINA, OIB 85821130368, Ivana Danila 4,23000 Zadar</item>
      <item>PETIT j.d.o.o. za ugostiteljstvo i poslovne usluge, OIB 20407030069, Ruđera Boškovića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20407030069</item>
    </izvorni_sadrzaj>
    <derivirana_varijabla naziv="DomainObject.Predmet.SudioniciListNazivOIB_1">
      <item>, OIB 85821130368</item>
      <item>, OIB 20407030069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396</properties:Words>
  <properties:Characters>2037</properties:Characters>
  <properties:Lines>54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2018-06-28T05:59:00Z</dcterms:created>
  <dc:creator>mklismanic</dc:creator>
  <cp:lastModifiedBy>Anita Ivandić</cp:lastModifiedBy>
  <cp:lastPrinted>2018-06-28T05:59:00Z</cp:lastPrinted>
  <dcterms:modified xmlns:xsi="http://www.w3.org/2001/XMLSchema-instance" xsi:type="dcterms:W3CDTF">2018-06-28T07:27:00Z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(St-189-2018.docx)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