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97f4" w14:paraId="d9097f4" w:rsidRDefault="00CE35C9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D37BA">
        <w:t>1 St-</w:t>
      </w:r>
      <w:r w:rsidR="007E272E">
        <w:t>719</w:t>
      </w:r>
      <w:r w:rsidR="00172436">
        <w:t>/</w:t>
      </w:r>
      <w:r w:rsidR="00147102">
        <w:t>16</w:t>
      </w:r>
      <w:r w:rsidRPr="007D37BA">
        <w:t>-</w:t>
      </w:r>
      <w:r w:rsidR="007E272E">
        <w:t>38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860C24" w:rsidP="00860C24" w:rsidR="00860C24" w:rsidRPr="007D37BA">
      <w:r w:rsidRPr="007D37BA">
        <w:t>REPUBLIKA HRVATSKA</w:t>
      </w:r>
    </w:p>
    <w:p w:rsidRDefault="00860C24" w:rsidP="00860C24" w:rsidR="00CE35C9">
      <w:r w:rsidRPr="007D37B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D37BA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D37BA">
            <w:t>U</w:t>
          </w:r>
        </w:smartTag>
      </w:smartTag>
      <w:r w:rsidRPr="007D37BA">
        <w:t xml:space="preserve"> ZADRU</w:t>
      </w:r>
      <w:r w:rsidR="00031F76" w:rsidRPr="007D37BA">
        <w:tab/>
      </w:r>
      <w:r w:rsidR="00031F76" w:rsidRPr="007D37BA">
        <w:tab/>
      </w:r>
      <w:r w:rsidR="00031F76"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</w:t>
      </w:r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7E272E">
        <w:t>TRIMAT-KLIMA d.o.o., Zadar, Borelli 8, Zadar, OIB: 88646423415, koga zastupa stečajni</w:t>
      </w:r>
      <w:r w:rsidR="00903E75">
        <w:t xml:space="preserve"> upravitelj</w:t>
      </w:r>
      <w:r w:rsidR="007E272E">
        <w:t xml:space="preserve"> Stjepan Rakarec</w:t>
      </w:r>
      <w:r w:rsidR="00CE35C9">
        <w:t>,</w:t>
      </w:r>
      <w:r w:rsidR="00B3534C" w:rsidRPr="007D37BA">
        <w:t xml:space="preserve"> </w:t>
      </w:r>
      <w:r w:rsidRPr="007D37BA">
        <w:t xml:space="preserve">dana </w:t>
      </w:r>
      <w:r w:rsidR="007E272E">
        <w:t>17. listopada</w:t>
      </w:r>
      <w:r w:rsidR="00172436">
        <w:t xml:space="preserve"> 2016.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7E272E" w:rsidP="00A9193B" w:rsidR="00860C24" w:rsidRPr="007D37BA">
      <w:pPr>
        <w:ind w:firstLine="708"/>
        <w:jc w:val="center"/>
      </w:pPr>
      <w:r>
        <w:t>30. studenoga</w:t>
      </w:r>
      <w:r w:rsidR="00C12769">
        <w:t xml:space="preserve"> 201</w:t>
      </w:r>
      <w:r w:rsidR="00172436">
        <w:t>6</w:t>
      </w:r>
      <w:r w:rsidR="00860C24" w:rsidRPr="007D37BA">
        <w:t xml:space="preserve">. godine u </w:t>
      </w:r>
      <w:r>
        <w:t>11</w:t>
      </w:r>
      <w:r w:rsidR="00C12769">
        <w:t>,</w:t>
      </w:r>
      <w:r>
        <w:t>00</w:t>
      </w:r>
      <w:r w:rsidR="00860C24" w:rsidRPr="007D37BA">
        <w:t xml:space="preserve"> sati, koja će se održati u sudnici broj </w:t>
      </w:r>
      <w:r w:rsidR="00890AF8" w:rsidRPr="007D37BA">
        <w:t>26</w:t>
      </w:r>
      <w:r w:rsidR="00860C24" w:rsidRPr="007D37BA">
        <w:t>/I, Trgovačkog suda u Zadru, Ul. Franje Tuđmana br. 35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CD562B" w:rsidRPr="007D37BA">
        <w:t>:</w:t>
      </w:r>
    </w:p>
    <w:p w:rsidRDefault="00890AF8" w:rsidP="00B3534C" w:rsidR="00890AF8" w:rsidRPr="007D37BA">
      <w:pPr>
        <w:ind w:firstLine="708"/>
        <w:jc w:val="both"/>
      </w:pPr>
    </w:p>
    <w:p w:rsidRDefault="007E272E" w:rsidP="007E272E" w:rsidR="007E272E">
      <w:pPr>
        <w:numPr>
          <w:ilvl w:val="0"/>
          <w:numId w:val="6"/>
        </w:numPr>
        <w:jc w:val="both"/>
      </w:pPr>
      <w:r>
        <w:t>Donošenje odluke o načinu i uvjetima unovčenja imovine stečajnog dužnika</w:t>
      </w:r>
    </w:p>
    <w:p w:rsidRDefault="00903E75" w:rsidP="005615F3" w:rsidR="00903E75">
      <w:pPr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 xml:space="preserve">U Zadru, dana </w:t>
      </w:r>
      <w:r w:rsidR="007E272E">
        <w:t>17. listopada</w:t>
      </w:r>
      <w:r w:rsidR="00172436">
        <w:t xml:space="preserve"> 2016.</w:t>
      </w:r>
    </w:p>
    <w:p w:rsidRDefault="00860C24" w:rsidP="00860C24" w:rsidR="00860C24" w:rsidRPr="007D37BA"/>
    <w:p w:rsidRDefault="00181682" w:rsidP="00C12769" w:rsidR="00860C24" w:rsidRPr="007D37BA">
      <w:pPr>
        <w:jc w:val="right"/>
      </w:pPr>
      <w:r>
        <w:t>Sutkinja</w:t>
      </w:r>
    </w:p>
    <w:p w:rsidRDefault="00860C24" w:rsidP="00C12769" w:rsidR="00F1024E" w:rsidRPr="007D37BA">
      <w:pPr>
        <w:jc w:val="right"/>
      </w:pPr>
      <w:r w:rsidRPr="007D37BA">
        <w:t>Ardena Bajlo</w:t>
      </w:r>
    </w:p>
    <w:p w:rsidRDefault="00E82DF1" w:rsidP="00380924" w:rsidR="00E82DF1" w:rsidRPr="007D37BA"/>
    <w:p w:rsidRDefault="00860C24" w:rsidP="00860C24" w:rsidR="00860C24" w:rsidRPr="007D37BA">
      <w:r w:rsidRPr="007D37BA">
        <w:t>POUKA O PRAVNOM LIJEKU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7E272E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>
        <w:t>ravitelju</w:t>
      </w:r>
      <w:r w:rsidR="004A6F4F">
        <w:t>-emailom</w:t>
      </w:r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8500A"/>
    <w:rsid w:val="00094CB1"/>
    <w:rsid w:val="000A70B5"/>
    <w:rsid w:val="001073C3"/>
    <w:rsid w:val="00147102"/>
    <w:rsid w:val="0016321B"/>
    <w:rsid w:val="00172436"/>
    <w:rsid w:val="00181682"/>
    <w:rsid w:val="001F7388"/>
    <w:rsid w:val="00282E78"/>
    <w:rsid w:val="0035517A"/>
    <w:rsid w:val="00380924"/>
    <w:rsid w:val="00381B89"/>
    <w:rsid w:val="003A2066"/>
    <w:rsid w:val="003C5E26"/>
    <w:rsid w:val="0047406D"/>
    <w:rsid w:val="004A6F4F"/>
    <w:rsid w:val="005615F3"/>
    <w:rsid w:val="005678C9"/>
    <w:rsid w:val="005E1C64"/>
    <w:rsid w:val="00616543"/>
    <w:rsid w:val="00617AEF"/>
    <w:rsid w:val="00685A91"/>
    <w:rsid w:val="006D461F"/>
    <w:rsid w:val="00725790"/>
    <w:rsid w:val="00751B9E"/>
    <w:rsid w:val="0076194D"/>
    <w:rsid w:val="007B479A"/>
    <w:rsid w:val="007D005F"/>
    <w:rsid w:val="007D37BA"/>
    <w:rsid w:val="007E272E"/>
    <w:rsid w:val="008040CD"/>
    <w:rsid w:val="00833B90"/>
    <w:rsid w:val="00860C24"/>
    <w:rsid w:val="008842E7"/>
    <w:rsid w:val="00890AF8"/>
    <w:rsid w:val="00897088"/>
    <w:rsid w:val="008F5C16"/>
    <w:rsid w:val="00903E75"/>
    <w:rsid w:val="00926224"/>
    <w:rsid w:val="00935B4A"/>
    <w:rsid w:val="0094118D"/>
    <w:rsid w:val="00954AA8"/>
    <w:rsid w:val="00972B7B"/>
    <w:rsid w:val="009D56F5"/>
    <w:rsid w:val="00A05A1F"/>
    <w:rsid w:val="00A46C9F"/>
    <w:rsid w:val="00A60C0F"/>
    <w:rsid w:val="00A9193B"/>
    <w:rsid w:val="00AD59E4"/>
    <w:rsid w:val="00B0518E"/>
    <w:rsid w:val="00B06C21"/>
    <w:rsid w:val="00B13DF8"/>
    <w:rsid w:val="00B3534C"/>
    <w:rsid w:val="00C12769"/>
    <w:rsid w:val="00C4122E"/>
    <w:rsid w:val="00C46DB5"/>
    <w:rsid w:val="00C836D6"/>
    <w:rsid w:val="00CB253E"/>
    <w:rsid w:val="00CD562B"/>
    <w:rsid w:val="00CD76F4"/>
    <w:rsid w:val="00CE35C9"/>
    <w:rsid w:val="00D657A9"/>
    <w:rsid w:val="00DC4F3A"/>
    <w:rsid w:val="00DF04FF"/>
    <w:rsid w:val="00E82DF1"/>
    <w:rsid w:val="00ED4CA0"/>
    <w:rsid w:val="00F1024E"/>
    <w:rsid w:val="00F24B3E"/>
    <w:rsid w:val="00F8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50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0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0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0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0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50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0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0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0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0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St-719/2016</izvorni_sadrzaj>
    <derivirana_varijabla naziv="DomainObject.Predmet.OznakaBroj_1">St-719/2016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TRIMAT-KLIMA d.o.o. za posredovanje i zastupanje u prometu roba i usluga</izvorni_sadrzaj>
    <derivirana_varijabla naziv="DomainObject.Predmet.ProtustrankaFormated_1">  TRIMAT-KLIMA d.o.o. za posredovanje i zastupanje u prometu roba i usluga</derivirana_varijabla>
  </DomainObject.Predmet.ProtustrankaFormated>
  <DomainObject.Predmet.ProtustrankaFormatedOIB>
    <izvorni_sadrzaj>  TRIMAT-KLIMA d.o.o. za posredovanje i zastupanje u prometu roba i usluga, OIB 88646423415</izvorni_sadrzaj>
    <derivirana_varijabla naziv="DomainObject.Predmet.ProtustrankaFormatedOIB_1">  TRIMAT-KLIMA d.o.o. za posredovanje i zastupanje u prometu roba i usluga, OIB 88646423415</derivirana_varijabla>
  </DomainObject.Predmet.ProtustrankaFormatedOIB>
  <DomainObject.Predmet.ProtustrankaFormatedWithAdress>
    <izvorni_sadrzaj> TRIMAT-KLIMA d.o.o. za posredovanje i zastupanje u prometu roba i usluga, Borelli 8, 23000 Zadar</izvorni_sadrzaj>
    <derivirana_varijabla naziv="DomainObject.Predmet.ProtustrankaFormatedWithAdress_1"> TRIMAT-KLIMA d.o.o. za posredovanje i zastupanje u prometu roba i usluga, Borelli 8, 23000 Zadar</derivirana_varijabla>
  </DomainObject.Predmet.ProtustrankaFormatedWithAdress>
  <DomainObject.Predmet.ProtustrankaFormatedWithAdressOIB>
    <izvorni_sadrzaj> TRIMAT-KLIMA d.o.o. za posredovanje i zastupanje u prometu roba i usluga, OIB 88646423415, Borelli 8, 23000 Zadar</izvorni_sadrzaj>
    <derivirana_varijabla naziv="DomainObject.Predmet.ProtustrankaFormatedWithAdressOIB_1"> TRIMAT-KLIMA d.o.o. za posredovanje i zastupanje u prometu roba i usluga, OIB 88646423415, Borelli 8, 23000 Zadar</derivirana_varijabla>
  </DomainObject.Predmet.ProtustrankaFormatedWithAdressOIB>
  <DomainObject.Predmet.ProtustrankaWithAdress>
    <izvorni_sadrzaj>TRIMAT-KLIMA d.o.o. za posredovanje i zastupanje u prometu roba i usluga Borelli 8, 23000 Zadar</izvorni_sadrzaj>
    <derivirana_varijabla naziv="DomainObject.Predmet.ProtustrankaWithAdress_1">TRIMAT-KLIMA d.o.o. za posredovanje i zastupanje u prometu roba i usluga Borelli 8, 23000 Zadar</derivirana_varijabla>
  </DomainObject.Predmet.ProtustrankaWithAdress>
  <DomainObject.Predmet.ProtustrankaWithAdressOIB>
    <izvorni_sadrzaj>TRIMAT-KLIMA d.o.o. za posredovanje i zastupanje u prometu roba i usluga, OIB 88646423415, Borelli 8, 23000 Zadar</izvorni_sadrzaj>
    <derivirana_varijabla naziv="DomainObject.Predmet.ProtustrankaWithAdressOIB_1">TRIMAT-KLIMA d.o.o. za posredovanje i zastupanje u prometu roba i usluga, OIB 88646423415, Borelli 8, 23000 Zadar</derivirana_varijabla>
  </DomainObject.Predmet.ProtustrankaWithAdressOIB>
  <DomainObject.Predmet.ProtustrankaNazivFormated>
    <izvorni_sadrzaj>TRIMAT-KLIMA d.o.o. za posredovanje i zastupanje u prometu roba i usluga</izvorni_sadrzaj>
    <derivirana_varijabla naziv="DomainObject.Predmet.ProtustrankaNazivFormated_1">TRIMAT-KLIMA d.o.o. za posredovanje i zastupanje u prometu roba i usluga</derivirana_varijabla>
  </DomainObject.Predmet.ProtustrankaNazivFormated>
  <DomainObject.Predmet.ProtustrankaNazivFormatedOIB>
    <izvorni_sadrzaj>TRIMAT-KLIMA d.o.o. za posredovanje i zastupanje u prometu roba i usluga, OIB 88646423415</izvorni_sadrzaj>
    <derivirana_varijabla naziv="DomainObject.Predmet.ProtustrankaNazivFormatedOIB_1">TRIMAT-KLIMA d.o.o. za posredovanje i zastupanje u prometu roba i usluga, OIB 88646423415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Addiko Bank dioničko društvo</izvorni_sadrzaj>
    <derivirana_varijabla naziv="DomainObject.Predmet.StrankaFormated_1">  Financijska agencija; Addiko Bank dioničko društvo</derivirana_varijabla>
  </DomainObject.Predmet.StrankaFormated>
  <DomainObject.Predmet.StrankaFormatedOIB>
    <izvorni_sadrzaj>  Financijska agencija, OIB 85821130368; Addiko Bank dioničko društvo, OIB 14036333877</izvorni_sadrzaj>
    <derivirana_varijabla naziv="DomainObject.Predmet.StrankaFormatedOIB_1">  Financijska agencija, OIB 85821130368; Addiko Bank dioničko društvo, OIB 14036333877</derivirana_varijabla>
  </DomainObject.Predmet.StrankaFormatedOIB>
  <DomainObject.Predmet.StrankaFormatedWithAdress>
    <izvorni_sadrzaj> Financijska agencija, Ivana Danila 4, 23000 Zadar; Addiko Bank dioničko društvo, Slavonska avenija 6, 10000 Zagreb</izvorni_sadrzaj>
    <derivirana_varijabla naziv="DomainObject.Predmet.StrankaFormatedWithAdress_1"> Financijska agencija, Ivana Danila 4, 23000 Zadar; Addiko Bank dioničko društvo, Slavonska avenija 6, 10000 Zagreb</derivirana_varijabla>
  </DomainObject.Predmet.StrankaFormatedWithAdress>
  <DomainObject.Predmet.StrankaFormatedWithAdressOIB>
    <izvorni_sadrzaj> Financijska agencija, OIB 85821130368, Ivana Danila 4, 23000 Zadar; Addiko Bank dioničko društvo, OIB 14036333877, Slavonska avenija 6, 10000 Zagreb</izvorni_sadrzaj>
    <derivirana_varijabla naziv="DomainObject.Predmet.StrankaFormatedWithAdressOIB_1"> Financijska agencija, OIB 85821130368, Ivana Danila 4, 23000 Zadar; Addiko Bank dioničko društvo, OIB 14036333877, Slavonska avenija 6, 10000 Zagreb</derivirana_varijabla>
  </DomainObject.Predmet.StrankaFormatedWithAdressOIB>
  <DomainObject.Predmet.StrankaWithAdress>
    <izvorni_sadrzaj>Financijska agencija Ivana Danila 4,23000 Zadar,Addiko Bank dioničko društvo Slavonska avenija 6,10000 Zagreb</izvorni_sadrzaj>
    <derivirana_varijabla naziv="DomainObject.Predmet.StrankaWithAdress_1">Financijska agencija Ivana Danila 4,23000 Zadar,Addiko Bank dioničko društvo Slavonska avenija 6,10000 Zagreb</derivirana_varijabla>
  </DomainObject.Predmet.StrankaWithAdress>
  <DomainObject.Predmet.StrankaWithAdressOIB>
    <izvorni_sadrzaj>Financijska agencija, OIB 85821130368, Ivana Danila 4,23000 Zadar,Addiko Bank dioničko društvo, OIB 14036333877, Slavonska avenija 6,10000 Zagreb</izvorni_sadrzaj>
    <derivirana_varijabla naziv="DomainObject.Predmet.StrankaWithAdressOIB_1">Financijska agencija, OIB 85821130368, Ivana Danila 4,23000 Zadar,Addiko Bank dioničko društvo, OIB 14036333877, Slavonska avenija 6,10000 Zagreb</derivirana_varijabla>
  </DomainObject.Predmet.StrankaWithAdressOIB>
  <DomainObject.Predmet.StrankaNazivFormated>
    <izvorni_sadrzaj>Financijska agencija,Addiko Bank dioničko društvo</izvorni_sadrzaj>
    <derivirana_varijabla naziv="DomainObject.Predmet.StrankaNazivFormated_1">Financijska agencija,Addiko Bank dioničko društvo</derivirana_varijabla>
  </DomainObject.Predmet.StrankaNazivFormated>
  <DomainObject.Predmet.StrankaNazivFormatedOIB>
    <izvorni_sadrzaj>Financijska agencija, OIB 85821130368,Addiko Bank dioničko društvo, OIB 14036333877</izvorni_sadrzaj>
    <derivirana_varijabla naziv="DomainObject.Predmet.StrankaNazivFormatedOIB_1">Financijska agencija, OIB 85821130368,Addiko Bank dioničko društvo, OIB 14036333877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Addiko Bank dioničko društvo</item>
    </izvorni_sadrzaj>
    <derivirana_varijabla naziv="DomainObject.Predmet.StrankaListFormated_1">
      <item>Financijska agencija</item>
      <item>Addiko Bank dioničko društvo</item>
    </derivirana_varijabla>
  </DomainObject.Predmet.StrankaListFormated>
  <DomainObject.Predmet.StrankaListFormatedOIB>
    <izvorni_sadrzaj>
      <item>Financijska agencija, OIB 85821130368</item>
      <item>Addiko Bank dioničko društvo, OIB 14036333877</item>
    </izvorni_sadrzaj>
    <derivirana_varijabla naziv="DomainObject.Predmet.StrankaListFormatedOIB_1">
      <item>Financijska agencija, OIB 85821130368</item>
      <item>Addiko Bank dioničko društvo, OIB 14036333877</item>
    </derivirana_varijabla>
  </DomainObject.Predmet.StrankaListFormatedOIB>
  <DomainObject.Predmet.StrankaListFormatedWithAdress>
    <izvorni_sadrzaj>
      <item>Financijska agencija, Ivana Danila 4, 23000 Zadar</item>
      <item>Addiko Bank dioničko društvo, Slavonska avenija 6, 10000 Zagreb</item>
    </izvorni_sadrzaj>
    <derivirana_varijabla naziv="DomainObject.Predmet.StrankaListFormatedWithAdress_1">
      <item>Financijska agencija, Ivana Danila 4, 23000 Zadar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agencija, OIB 85821130368, Ivana Danila 4, 23000 Zadar</item>
      <item>Addiko Bank dioničko društvo, OIB 14036333877, Slavonska avenija 6, 10000 Zagreb</item>
    </izvorni_sadrzaj>
    <derivirana_varijabla naziv="DomainObject.Predmet.StrankaListFormatedWithAdressOIB_1">
      <item>Financijska agencija, OIB 85821130368, Ivana Danila 4, 23000 Zadar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</item>
      <item>Addiko Bank dioničko društvo</item>
    </izvorni_sadrzaj>
    <derivirana_varijabla naziv="DomainObject.Predmet.StrankaListNazivFormated_1">
      <item>Financijska agencija</item>
      <item>Addiko Bank dioničko društvo</item>
    </derivirana_varijabla>
  </DomainObject.Predmet.StrankaListNazivFormated>
  <DomainObject.Predmet.StrankaListNazivFormatedOIB>
    <izvorni_sadrzaj>
      <item>Financijska agencija, OIB 85821130368</item>
      <item>Addiko Bank dioničko društvo, OIB 14036333877</item>
    </izvorni_sadrzaj>
    <derivirana_varijabla naziv="DomainObject.Predmet.StrankaListNazivFormatedOIB_1">
      <item>Financijska agencija, OIB 85821130368</item>
      <item>Addiko Bank dioničko društvo, OIB 14036333877</item>
    </derivirana_varijabla>
  </DomainObject.Predmet.StrankaListNazivFormatedOIB>
  <DomainObject.Predmet.ProtuStrankaListFormated>
    <izvorni_sadrzaj>
      <item>TRIMAT-KLIMA d.o.o. za posredovanje i zastupanje u prometu roba i usluga</item>
    </izvorni_sadrzaj>
    <derivirana_varijabla naziv="DomainObject.Predmet.ProtuStrankaListFormated_1">
      <item>TRIMAT-KLIMA d.o.o. za posredovanje i zastupanje u prometu roba i usluga</item>
    </derivirana_varijabla>
  </DomainObject.Predmet.ProtuStrankaListFormated>
  <DomainObject.Predmet.ProtuStrankaListFormatedOIB>
    <izvorni_sadrzaj>
      <item>TRIMAT-KLIMA d.o.o. za posredovanje i zastupanje u prometu roba i usluga, OIB 88646423415</item>
    </izvorni_sadrzaj>
    <derivirana_varijabla naziv="DomainObject.Predmet.ProtuStrankaListFormatedOIB_1">
      <item>TRIMAT-KLIMA d.o.o. za posredovanje i zastupanje u prometu roba i usluga, OIB 88646423415</item>
    </derivirana_varijabla>
  </DomainObject.Predmet.ProtuStrankaListFormatedOIB>
  <DomainObject.Predmet.ProtuStrankaListFormatedWithAdress>
    <izvorni_sadrzaj>
      <item>TRIMAT-KLIMA d.o.o. za posredovanje i zastupanje u prometu roba i usluga, Borelli 8, 23000 Zadar</item>
    </izvorni_sadrzaj>
    <derivirana_varijabla naziv="DomainObject.Predmet.ProtuStrankaListFormatedWithAdress_1">
      <item>TRIMAT-KLIMA d.o.o. za posredovanje i zastupanje u prometu roba i usluga, Borelli 8, 23000 Zadar</item>
    </derivirana_varijabla>
  </DomainObject.Predmet.ProtuStrankaListFormatedWithAdress>
  <DomainObject.Predmet.ProtuStrankaListFormatedWithAdressOIB>
    <izvorni_sadrzaj>
      <item>TRIMAT-KLIMA d.o.o. za posredovanje i zastupanje u prometu roba i usluga, OIB 88646423415, Borelli 8, 23000 Zadar</item>
    </izvorni_sadrzaj>
    <derivirana_varijabla naziv="DomainObject.Predmet.ProtuStrankaListFormatedWithAdressOIB_1">
      <item>TRIMAT-KLIMA d.o.o. za posredovanje i zastupanje u prometu roba i usluga, OIB 88646423415, Borelli 8, 23000 Zadar</item>
    </derivirana_varijabla>
  </DomainObject.Predmet.ProtuStrankaListFormatedWithAdressOIB>
  <DomainObject.Predmet.ProtuStrankaListNazivFormated>
    <izvorni_sadrzaj>
      <item>TRIMAT-KLIMA d.o.o. za posredovanje i zastupanje u prometu roba i usluga</item>
    </izvorni_sadrzaj>
    <derivirana_varijabla naziv="DomainObject.Predmet.ProtuStrankaListNazivFormated_1">
      <item>TRIMAT-KLIMA d.o.o. za posredovanje i zastupanje u prometu roba i usluga</item>
    </derivirana_varijabla>
  </DomainObject.Predmet.ProtuStrankaListNazivFormated>
  <DomainObject.Predmet.ProtuStrankaListNazivFormatedOIB>
    <izvorni_sadrzaj>
      <item>TRIMAT-KLIMA d.o.o. za posredovanje i zastupanje u prometu roba i usluga, OIB 88646423415</item>
    </izvorni_sadrzaj>
    <derivirana_varijabla naziv="DomainObject.Predmet.ProtuStrankaListNazivFormatedOIB_1">
      <item>TRIMAT-KLIMA d.o.o. za posredovanje i zastupanje u prometu roba i usluga, OIB 88646423415</item>
    </derivirana_varijabla>
  </DomainObject.Predmet.ProtuStrankaListNazivFormatedOIB>
  <DomainObject.Predmet.OstaliListFormated>
    <izvorni_sadrzaj>
      <item>Snežan Oruč</item>
    </izvorni_sadrzaj>
    <derivirana_varijabla naziv="DomainObject.Predmet.OstaliListFormated_1">
      <item>Snežan Oruč</item>
    </derivirana_varijabla>
  </DomainObject.Predmet.OstaliListFormated>
  <DomainObject.Predmet.OstaliListFormatedOIB>
    <izvorni_sadrzaj>
      <item>Snežan Oruč, OIB 06944719830</item>
    </izvorni_sadrzaj>
    <derivirana_varijabla naziv="DomainObject.Predmet.OstaliListFormatedOIB_1">
      <item>Snežan Oruč, OIB 06944719830</item>
    </derivirana_varijabla>
  </DomainObject.Predmet.OstaliListFormatedOIB>
  <DomainObject.Predmet.OstaliListFormatedWithAdress>
    <izvorni_sadrzaj>
      <item>Snežan Oruč, Otona Ivekovića 16, 23000 Zadar</item>
    </izvorni_sadrzaj>
    <derivirana_varijabla naziv="DomainObject.Predmet.OstaliListFormatedWithAdress_1">
      <item>Snežan Oruč, Otona Ivekovića 16, 23000 Zadar</item>
    </derivirana_varijabla>
  </DomainObject.Predmet.OstaliListFormatedWithAdress>
  <DomainObject.Predmet.OstaliListFormatedWithAdressOIB>
    <izvorni_sadrzaj>
      <item>Snežan Oruč, OIB 06944719830, Otona Ivekovića 16, 23000 Zadar</item>
    </izvorni_sadrzaj>
    <derivirana_varijabla naziv="DomainObject.Predmet.OstaliListFormatedWithAdressOIB_1">
      <item>Snežan Oruč, OIB 06944719830, Otona Ivekovića 16, 23000 Zadar</item>
    </derivirana_varijabla>
  </DomainObject.Predmet.OstaliListFormatedWithAdressOIB>
  <DomainObject.Predmet.OstaliListNazivFormated>
    <izvorni_sadrzaj>
      <item>Snežan Oruč</item>
    </izvorni_sadrzaj>
    <derivirana_varijabla naziv="DomainObject.Predmet.OstaliListNazivFormated_1">
      <item>Snežan Oruč</item>
    </derivirana_varijabla>
  </DomainObject.Predmet.OstaliListNazivFormated>
  <DomainObject.Predmet.OstaliListNazivFormatedOIB>
    <izvorni_sadrzaj>
      <item>Snežan Oruč, OIB 06944719830</item>
    </izvorni_sadrzaj>
    <derivirana_varijabla naziv="DomainObject.Predmet.OstaliListNazivFormatedOIB_1">
      <item>Snežan Oruč, OIB 06944719830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TRIMAT-KLIMA d.o.o. za posredovanje i zastupanje u prometu roba i usluga</izvorni_sadrzaj>
    <derivirana_varijabla naziv="DomainObject.Predmet.ProtustrankaIDrugi_1">TRIMAT-KLIMA d.o.o. za posredovanje i zastupanje u prometu roba i usluga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TRIMAT-KLIMA d.o.o. za posredovanje i zastupanje u prometu roba i usluga, OIB 88646423415, Borelli 8, 23000 Zadar</izvorni_sadrzaj>
    <derivirana_varijabla naziv="DomainObject.Predmet.ProtustrankaIDrugiAdressOIB_1">TRIMAT-KLIMA d.o.o. za posredovanje i zastupanje u prometu roba i usluga, OIB 88646423415, Borelli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TRIMAT-KLIMA d.o.o. za posredovanje i zastupanje u prometu roba i usluga</item>
      <item>Financijska agencija</item>
      <item>Snežan Oruč</item>
      <item>Addiko Bank dioničko društvo</item>
    </izvorni_sadrzaj>
    <derivirana_varijabla naziv="DomainObject.Predmet.SudioniciListNaziv_1">
      <item>TRIMAT-KLIMA d.o.o. za posredovanje i zastupanje u prometu roba i usluga</item>
      <item>Financijska agencija</item>
      <item>Snežan Oruč</item>
      <item>Addiko Bank dioničko društvo</item>
    </derivirana_varijabla>
  </DomainObject.Predmet.SudioniciListNaziv>
  <DomainObject.Predmet.SudioniciListAdressOIB>
    <izvorni_sadrzaj>
      <item>TRIMAT-KLIMA d.o.o. za posredovanje i zastupanje u prometu roba i usluga, OIB 88646423415, Borelli 8,23000 Zadar</item>
      <item>Financijska agencija, OIB 85821130368, Ivana Danila 4,23000 Zadar</item>
      <item>Snežan Oruč, OIB 06944719830, Otona Ivekovića 16,23000 Zadar</item>
      <item>Addiko Bank dioničko društvo, OIB 14036333877, Slavonska avenija 6,10000 Zagreb</item>
    </izvorni_sadrzaj>
    <derivirana_varijabla naziv="DomainObject.Predmet.SudioniciListAdressOIB_1">
      <item>TRIMAT-KLIMA d.o.o. za posredovanje i zastupanje u prometu roba i usluga, OIB 88646423415, Borelli 8,23000 Zadar</item>
      <item>Financijska agencija, OIB 85821130368, Ivana Danila 4,23000 Zadar</item>
      <item>Snežan Oruč, OIB 06944719830, Otona Ivekovića 16,23000 Zadar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88646423415</item>
      <item>, OIB 85821130368</item>
      <item>, OIB 06944719830</item>
      <item>, OIB 14036333877</item>
    </izvorni_sadrzaj>
    <derivirana_varijabla naziv="DomainObject.Predmet.SudioniciListNazivOIB_1">
      <item>, OIB 88646423415</item>
      <item>, OIB 85821130368</item>
      <item>, OIB 06944719830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188</properties:Words>
  <properties:Characters>869</properties:Characters>
  <properties:Lines>43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2016-10-14T11:00:00Z</dcterms:created>
  <dc:creator>Korisnik</dc:creator>
  <cp:lastModifiedBy>wsadmin</cp:lastModifiedBy>
  <cp:lastPrinted>2016-09-28T08:25:00Z</cp:lastPrinted>
  <dcterms:modified xmlns:xsi="http://www.w3.org/2001/XMLSchema-instance" xsi:type="dcterms:W3CDTF">2016-10-17T09:39:00Z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