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df3" w14:paraId="cb53df3" w:rsidRDefault="00D40F1E" w:rsidP="00354F80" w:rsidR="002E4BB8" w:rsidRPr="005D23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82C43" w:rsidP="00AD7527" w:rsidR="00AD7527">
      <w:pPr>
        <w:tabs>
          <w:tab w:pos="180" w:val="left"/>
          <w:tab w:pos="4251" w:val="center"/>
        </w:tabs>
        <w:jc w:val="right"/>
      </w:pPr>
      <w:r>
        <w:rPr>
          <w:b/>
        </w:rPr>
        <w:tab/>
      </w:r>
      <w:r w:rsidR="00AD7527">
        <w:t>40. St-</w:t>
      </w:r>
      <w:r w:rsidR="007247C6">
        <w:t>327</w:t>
      </w:r>
      <w:r w:rsidR="00AD7527">
        <w:t>/1</w:t>
      </w:r>
      <w:r w:rsidR="007247C6">
        <w:t>8</w:t>
      </w:r>
    </w:p>
    <w:p w:rsidRDefault="00E5773F" w:rsidP="00AD7527" w:rsidR="00AD7527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>
        <w:rPr>
          <w:szCs w:val="24"/>
        </w:rPr>
        <w:t>(</w:t>
      </w:r>
      <w:r w:rsidR="00AD7527" w:rsidRPr="00C37D5D">
        <w:rPr>
          <w:szCs w:val="24"/>
        </w:rPr>
        <w:t>40. St-</w:t>
      </w:r>
      <w:r w:rsidR="009B3182">
        <w:rPr>
          <w:szCs w:val="24"/>
        </w:rPr>
        <w:t>1160</w:t>
      </w:r>
      <w:r w:rsidR="00AD7527">
        <w:rPr>
          <w:szCs w:val="24"/>
        </w:rPr>
        <w:t>/1</w:t>
      </w:r>
      <w:r w:rsidR="009B3182">
        <w:rPr>
          <w:szCs w:val="24"/>
        </w:rPr>
        <w:t>5</w:t>
      </w:r>
      <w:r>
        <w:rPr>
          <w:szCs w:val="24"/>
        </w:rPr>
        <w:t>)</w:t>
      </w:r>
    </w:p>
    <w:p w:rsidRDefault="00AD7527" w:rsidP="00AD7527" w:rsidR="00AD7527">
      <w:pPr>
        <w:pStyle w:val="Tijeloteksta"/>
        <w:tabs>
          <w:tab w:pos="6930" w:val="left"/>
        </w:tabs>
        <w:jc w:val="right"/>
        <w:outlineLvl w:val="0"/>
      </w:pPr>
    </w:p>
    <w:p w:rsidRDefault="00AD7527" w:rsidP="00AD7527" w:rsidR="00AD7527">
      <w:pPr>
        <w:jc w:val="center"/>
      </w:pPr>
      <w:r>
        <w:t>R E P U B L I K A  H R V A T S K A</w:t>
      </w:r>
    </w:p>
    <w:p w:rsidRDefault="00AD7527" w:rsidP="00AD7527" w:rsidR="00AD7527" w:rsidRPr="00927E09">
      <w:pPr>
        <w:jc w:val="center"/>
      </w:pPr>
      <w:r w:rsidRPr="00927E09">
        <w:t>R J E Š E NJ E</w:t>
      </w:r>
    </w:p>
    <w:p w:rsidRDefault="00AD7527" w:rsidP="00AD7527" w:rsidR="00AD7527" w:rsidRPr="00927E09">
      <w:pPr>
        <w:jc w:val="center"/>
      </w:pPr>
      <w:r w:rsidRPr="00927E09">
        <w:t>I</w:t>
      </w:r>
    </w:p>
    <w:p w:rsidRDefault="00AD7527" w:rsidP="00AD7527" w:rsidR="00AD7527" w:rsidRPr="00927E09">
      <w:pPr>
        <w:jc w:val="center"/>
      </w:pPr>
      <w:r w:rsidRPr="00927E09">
        <w:t>Z A K LJ U Č A K</w:t>
      </w:r>
    </w:p>
    <w:p w:rsidRDefault="00AD7527" w:rsidP="00AD7527" w:rsidR="00AD7527">
      <w:pPr>
        <w:jc w:val="center"/>
        <w:rPr>
          <w:b/>
        </w:rPr>
      </w:pPr>
    </w:p>
    <w:p w:rsidRDefault="00AD7527" w:rsidP="00AD7527" w:rsidR="00AD7527">
      <w:pPr>
        <w:jc w:val="both"/>
      </w:pPr>
      <w:r>
        <w:tab/>
        <w:t>Trgovački sud u Zagrebu, po sucu tog suda Anti Galiću</w:t>
      </w:r>
      <w:r w:rsidR="00083F21">
        <w:t>, kao sucu pojedincu</w:t>
      </w:r>
      <w:r>
        <w:t xml:space="preserve">, u stečajnom postupku nad Stečajnom masom iza DIMIDIUM d.o.o., u stečaju, Zagreb, Petrinjska 59/a. OIB 10551515673, dana </w:t>
      </w:r>
      <w:r w:rsidR="007247C6">
        <w:t>29.siječnja</w:t>
      </w:r>
      <w:r>
        <w:t xml:space="preserve"> 201</w:t>
      </w:r>
      <w:r w:rsidR="007247C6">
        <w:t>9</w:t>
      </w:r>
      <w:r>
        <w:t xml:space="preserve">.  </w:t>
      </w:r>
    </w:p>
    <w:p w:rsidRDefault="00A04249" w:rsidP="005D23CA" w:rsidR="00A04249" w:rsidRPr="00D82C43">
      <w:pPr>
        <w:jc w:val="both"/>
        <w:rPr>
          <w:sz w:val="40"/>
          <w:szCs w:val="40"/>
        </w:rPr>
      </w:pPr>
    </w:p>
    <w:p w:rsidRDefault="00F90006" w:rsidP="00F90006" w:rsidR="00F90006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>r i j e š i o    j e</w:t>
      </w:r>
    </w:p>
    <w:p w:rsidRDefault="00F90006" w:rsidP="00F90006" w:rsidR="00F90006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F90006" w:rsidP="00F90006" w:rsidR="00F90006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F90006" w:rsidP="00F90006" w:rsidR="00F90006">
      <w:pPr>
        <w:ind w:firstLine="708" w:left="357"/>
        <w:jc w:val="both"/>
      </w:pPr>
    </w:p>
    <w:p w:rsidRDefault="0028576D" w:rsidP="00F90006" w:rsidR="0028576D">
      <w:pPr>
        <w:ind w:firstLine="708" w:left="357"/>
        <w:jc w:val="both"/>
      </w:pPr>
    </w:p>
    <w:p w:rsidRDefault="00F90006" w:rsidP="00F90006" w:rsidR="00F90006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F90006" w:rsidP="00F90006" w:rsidR="00F9000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603349" w:rsidP="00603349" w:rsidR="00603349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I.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Pr="00772C18">
        <w:rPr>
          <w:rFonts w:hAnsi="Times New Roman" w:ascii="Times New Roman"/>
          <w:color w:val="auto"/>
          <w:szCs w:val="24"/>
        </w:rPr>
        <w:t xml:space="preserve"> </w:t>
      </w:r>
      <w:r>
        <w:rPr>
          <w:rFonts w:hAnsi="Times New Roman" w:ascii="Times New Roman"/>
          <w:color w:val="auto"/>
          <w:szCs w:val="24"/>
        </w:rPr>
        <w:t>14.ožujka</w:t>
      </w:r>
      <w:r w:rsidRPr="00A031C6">
        <w:rPr>
          <w:rFonts w:hAnsi="Times New Roman" w:ascii="Times New Roman"/>
          <w:color w:val="auto"/>
          <w:szCs w:val="24"/>
        </w:rPr>
        <w:t xml:space="preserve"> 201</w:t>
      </w:r>
      <w:r>
        <w:rPr>
          <w:rFonts w:hAnsi="Times New Roman" w:ascii="Times New Roman"/>
          <w:color w:val="auto"/>
          <w:szCs w:val="24"/>
        </w:rPr>
        <w:t>9</w:t>
      </w:r>
      <w:r w:rsidRPr="00A031C6">
        <w:rPr>
          <w:rFonts w:hAnsi="Times New Roman" w:ascii="Times New Roman"/>
          <w:color w:val="auto"/>
          <w:szCs w:val="24"/>
        </w:rPr>
        <w:t xml:space="preserve">.u </w:t>
      </w:r>
      <w:r>
        <w:rPr>
          <w:rFonts w:hAnsi="Times New Roman" w:ascii="Times New Roman"/>
          <w:color w:val="auto"/>
          <w:szCs w:val="24"/>
        </w:rPr>
        <w:t>13,00</w:t>
      </w:r>
      <w:r w:rsidRPr="00A031C6">
        <w:rPr>
          <w:rFonts w:hAnsi="Times New Roman" w:ascii="Times New Roman"/>
          <w:color w:val="auto"/>
          <w:szCs w:val="24"/>
        </w:rPr>
        <w:t xml:space="preserve"> sati,</w:t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 koje će se održati u Trgovačkom sudu u Zagrebu, Petrinjska 8, soba br. 96/II-stari dio sa sljedećim:</w:t>
      </w:r>
    </w:p>
    <w:p w:rsidRDefault="00603349" w:rsidP="00603349" w:rsidR="00603349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603349" w:rsidP="00603349" w:rsidR="00603349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603349" w:rsidP="00603349" w:rsidR="00603349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603349" w:rsidP="00F90006" w:rsidR="00F90006">
      <w:pPr>
        <w:ind w:firstLine="708"/>
        <w:jc w:val="both"/>
      </w:pPr>
      <w:r>
        <w:t>I</w:t>
      </w:r>
      <w:r w:rsidR="00F90006">
        <w:t xml:space="preserve">I.Završni račun stečajnog upravitelja  objaviti će se na e-Oglasna ploča suda </w:t>
      </w:r>
    </w:p>
    <w:p w:rsidRDefault="00F90006" w:rsidP="00603349" w:rsidR="00603349">
      <w:pPr>
        <w:ind w:firstLine="708"/>
        <w:jc w:val="both"/>
      </w:pPr>
      <w:r>
        <w:t>I</w:t>
      </w:r>
      <w:r w:rsidR="00603349">
        <w:t>I</w:t>
      </w:r>
      <w:r>
        <w:t xml:space="preserve">I. </w:t>
      </w:r>
      <w:r w:rsidR="00C75739">
        <w:t>Završni diobni popis</w:t>
      </w:r>
      <w:r w:rsidR="00603349">
        <w:t xml:space="preserve">, podatak o zbroju tražbina koji se uzimaju u obzir po diobi, te raspoloživi iznos iz stečajne mase koji će se raspodijeliti vjerovnicima objaviti će se na e-Oglasna  ploča suda. </w:t>
      </w:r>
    </w:p>
    <w:p w:rsidRDefault="00F90006" w:rsidP="00F90006" w:rsidR="00F90006">
      <w:pPr>
        <w:jc w:val="center"/>
      </w:pPr>
    </w:p>
    <w:p w:rsidRDefault="00F90006" w:rsidP="00F90006" w:rsidR="00F90006">
      <w:pPr>
        <w:jc w:val="center"/>
      </w:pPr>
      <w:r>
        <w:t>Obrazloženje</w:t>
      </w:r>
    </w:p>
    <w:p w:rsidRDefault="00F90006" w:rsidP="00F90006" w:rsidR="00F90006"/>
    <w:p w:rsidRDefault="00F90006" w:rsidP="00A163F3" w:rsidR="00F90006">
      <w:pPr>
        <w:jc w:val="both"/>
      </w:pPr>
      <w:r>
        <w:tab/>
      </w:r>
      <w:r w:rsidR="00C75739">
        <w:t>P</w:t>
      </w:r>
      <w:r>
        <w:t>odnes</w:t>
      </w:r>
      <w:r w:rsidR="006867E0">
        <w:t xml:space="preserve">kom od 23. studenog </w:t>
      </w:r>
      <w:r>
        <w:t xml:space="preserve">2018. stečajni je upravitelj </w:t>
      </w:r>
      <w:r w:rsidR="006867E0">
        <w:t xml:space="preserve">dostavio završni diobni popis i  </w:t>
      </w:r>
      <w:r w:rsidR="00EB7C97">
        <w:t xml:space="preserve">podatak o zbroju tražbina koji se uzimaju u obzir po diobi, te raspoloživi iznos iz stečajne mase koji će se raspodijeliti vjerovnicima , a podneskom od 14.prosinca 2018. obavijestio sud kako je dovršio unovčenje imovine dužnika, te naveo </w:t>
      </w:r>
      <w:r w:rsidR="00A163F3">
        <w:t xml:space="preserve">popis </w:t>
      </w:r>
      <w:r w:rsidR="00EB7C97">
        <w:t>prihod</w:t>
      </w:r>
      <w:r w:rsidR="00A163F3">
        <w:t>a</w:t>
      </w:r>
      <w:r w:rsidR="00EB7C97">
        <w:t xml:space="preserve"> i rashod</w:t>
      </w:r>
      <w:r w:rsidR="00A163F3">
        <w:t>a</w:t>
      </w:r>
      <w:r w:rsidR="00EB7C97">
        <w:t xml:space="preserve"> tijekom </w:t>
      </w:r>
      <w:r w:rsidR="00A163F3">
        <w:t xml:space="preserve">stečajnog </w:t>
      </w:r>
      <w:r w:rsidR="00EB7C97">
        <w:t>postupka.</w:t>
      </w:r>
    </w:p>
    <w:p w:rsidRDefault="00A163F3" w:rsidP="00A163F3" w:rsidR="00A163F3">
      <w:pPr>
        <w:jc w:val="both"/>
      </w:pPr>
    </w:p>
    <w:p w:rsidRDefault="00F90006" w:rsidP="00F90006" w:rsidR="00501CAB">
      <w:pPr>
        <w:ind w:firstLine="708"/>
        <w:jc w:val="both"/>
      </w:pPr>
      <w:r>
        <w:t xml:space="preserve">Prema odredbi članka </w:t>
      </w:r>
      <w:r w:rsidR="00A163F3">
        <w:t xml:space="preserve">282. stavak 1. </w:t>
      </w:r>
      <w:r>
        <w:t>Stečajnog zakona (N.N. br. 71/15 i 104/17 , dalje: SZ), završn</w:t>
      </w:r>
      <w:r w:rsidR="00501CAB">
        <w:t xml:space="preserve">oj diobi se pristupa čim se završi unovčenje stečajne mase, a prema stavku 2. istog članka završna dioba smije se </w:t>
      </w:r>
      <w:r>
        <w:t xml:space="preserve">poduzeti samo uz suglasnost stečajnog suca. </w:t>
      </w:r>
    </w:p>
    <w:p w:rsidRDefault="00F90006" w:rsidP="00F90006" w:rsidR="00F90006">
      <w:pPr>
        <w:ind w:firstLine="708"/>
        <w:jc w:val="both"/>
      </w:pPr>
      <w:r>
        <w:t xml:space="preserve">Kako je unovčena sva stečajna masa </w:t>
      </w:r>
      <w:r w:rsidR="00501CAB">
        <w:t xml:space="preserve">to </w:t>
      </w:r>
      <w:r>
        <w:t xml:space="preserve">ne postoje pravne ni stvarne zapreke za poduzimanje završne diobe. Stoga je, a temeljem članka </w:t>
      </w:r>
      <w:r w:rsidR="00501CAB">
        <w:t>282. stavak 1. i 2. rješeno kao u izreci.</w:t>
      </w:r>
      <w:r>
        <w:t xml:space="preserve"> </w:t>
      </w:r>
    </w:p>
    <w:p w:rsidRDefault="00F90006" w:rsidP="00F90006" w:rsidR="00F90006">
      <w:pPr>
        <w:jc w:val="both"/>
      </w:pPr>
      <w:r>
        <w:lastRenderedPageBreak/>
        <w:tab/>
        <w:t xml:space="preserve">Prema odredbi članka </w:t>
      </w:r>
      <w:r w:rsidR="00C16167">
        <w:t xml:space="preserve">283. </w:t>
      </w:r>
      <w:r>
        <w:t xml:space="preserve">stavak 1. SZ-a prigodom davanja suglasnosti na završnu diobu stečajni sudac određuje završno ročište vjerovnika. </w:t>
      </w:r>
    </w:p>
    <w:p w:rsidRDefault="00F90006" w:rsidP="00F90006" w:rsidR="00F90006">
      <w:pPr>
        <w:jc w:val="both"/>
      </w:pPr>
      <w:r>
        <w:tab/>
        <w:t xml:space="preserve">Kako je stečajni sudac dao suglasnost za završnu diobu, to je ujedno temeljem članka </w:t>
      </w:r>
      <w:r w:rsidR="00C16167">
        <w:t>283</w:t>
      </w:r>
      <w:r>
        <w:t>. stavak 1. SZ-a odredio završno ročište vjerovnika</w:t>
      </w:r>
      <w:r w:rsidR="00C16167">
        <w:t xml:space="preserve"> </w:t>
      </w:r>
      <w:r>
        <w:t xml:space="preserve"> (točka I </w:t>
      </w:r>
      <w:r w:rsidR="00C16167">
        <w:t>zaključka</w:t>
      </w:r>
      <w:r>
        <w:t>).</w:t>
      </w:r>
    </w:p>
    <w:p w:rsidRDefault="00F90006" w:rsidP="00F90006" w:rsidR="00A25BBE">
      <w:pPr>
        <w:jc w:val="both"/>
      </w:pPr>
      <w:r>
        <w:tab/>
      </w:r>
      <w:r w:rsidR="00C16167">
        <w:t>Kod dužnika nije osnovan odbor vjerovnika</w:t>
      </w:r>
      <w:r w:rsidR="00A25BBE">
        <w:t xml:space="preserve"> (članak 95. stavak 3. SZ-a)</w:t>
      </w:r>
    </w:p>
    <w:p w:rsidRDefault="00F90006" w:rsidP="00F90006" w:rsidR="00F90006">
      <w:pPr>
        <w:jc w:val="both"/>
      </w:pPr>
      <w:r>
        <w:tab/>
      </w:r>
      <w:r w:rsidRPr="00CA134C">
        <w:t xml:space="preserve">O </w:t>
      </w:r>
      <w:r>
        <w:t>objavi završnog računa na e-oglasna ploča odlučeno je temeljem odredbe članka 95. stavak 4. SZ-a</w:t>
      </w:r>
      <w:r w:rsidR="00822897">
        <w:t>.</w:t>
      </w:r>
      <w:r>
        <w:t xml:space="preserve"> (toč.I</w:t>
      </w:r>
      <w:r w:rsidR="00822897">
        <w:t>I</w:t>
      </w:r>
      <w:r>
        <w:t xml:space="preserve"> zaključka) </w:t>
      </w:r>
    </w:p>
    <w:p w:rsidRDefault="00F90006" w:rsidP="004370E6" w:rsidR="004370E6">
      <w:pPr>
        <w:jc w:val="both"/>
      </w:pPr>
      <w:r>
        <w:tab/>
      </w:r>
      <w:r w:rsidRPr="00CA134C">
        <w:t xml:space="preserve">O izlaganju završnog diobenog popisa </w:t>
      </w:r>
      <w:r w:rsidR="00822897">
        <w:t>p</w:t>
      </w:r>
      <w:r>
        <w:t>odatak</w:t>
      </w:r>
      <w:r w:rsidR="00822897">
        <w:t>a</w:t>
      </w:r>
      <w:r>
        <w:t xml:space="preserve"> </w:t>
      </w:r>
      <w:r w:rsidRPr="00D0049B">
        <w:t xml:space="preserve">o zbroju tražbina i raspoloživom iznosu stečajne mase koji će se raspodijeliti vjerovnicima </w:t>
      </w:r>
      <w:r w:rsidR="00822897">
        <w:t xml:space="preserve">na e-Oglasna ploča suda </w:t>
      </w:r>
      <w:r w:rsidR="004370E6">
        <w:t>odčeno je temeljem 274. stavak 2. SZ-a.</w:t>
      </w:r>
    </w:p>
    <w:p w:rsidRDefault="004370E6" w:rsidP="004370E6" w:rsidR="00DE7A26" w:rsidRPr="005D23CA">
      <w:pPr>
        <w:jc w:val="both"/>
      </w:pPr>
      <w:r w:rsidRPr="005D23CA"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4370E6">
        <w:t>29.siječnja</w:t>
      </w:r>
      <w:r w:rsidR="007D0248">
        <w:t xml:space="preserve"> </w:t>
      </w:r>
      <w:r w:rsidR="00D4566E">
        <w:t>201</w:t>
      </w:r>
      <w:r w:rsidR="004370E6">
        <w:t>9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354F80" w:rsidR="00C059C7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9B44E0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083F21">
        <w:t>9</w:t>
      </w:r>
      <w:r>
        <w:t xml:space="preserve">. stavak </w:t>
      </w:r>
      <w:r w:rsidR="00083F21">
        <w:t>7</w:t>
      </w:r>
      <w:r>
        <w:t>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9B44E0" w:rsidP="009B44E0" w:rsidR="009B44E0">
      <w:pPr>
        <w:ind w:firstLine="708" w:left="3540"/>
        <w:jc w:val="both"/>
      </w:pPr>
      <w:r>
        <w:t>Za točnost otpravka, ovlašteni službenik:</w:t>
      </w:r>
    </w:p>
    <w:p w:rsidRDefault="009B44E0" w:rsidP="00422EE0" w:rsidR="009B44E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24CE1" w:rsidP="009B44E0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88B" w:rsidR="00DB488B">
      <w:r>
        <w:separator/>
      </w:r>
    </w:p>
  </w:endnote>
  <w:endnote w:id="0" w:type="continuationSeparator">
    <w:p w:rsidRDefault="00DB488B" w:rsidR="00DB4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88B" w:rsidR="00DB488B">
      <w:r>
        <w:separator/>
      </w:r>
    </w:p>
  </w:footnote>
  <w:footnote w:id="0" w:type="continuationSeparator">
    <w:p w:rsidRDefault="00DB488B" w:rsidR="00DB4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F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65B8C"/>
    <w:rsid w:val="00071C93"/>
    <w:rsid w:val="00083F21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328DA"/>
    <w:rsid w:val="00133641"/>
    <w:rsid w:val="00140DB3"/>
    <w:rsid w:val="00151AA7"/>
    <w:rsid w:val="00164CAA"/>
    <w:rsid w:val="00183D9A"/>
    <w:rsid w:val="001C1427"/>
    <w:rsid w:val="001C15EC"/>
    <w:rsid w:val="001D7A97"/>
    <w:rsid w:val="001E1468"/>
    <w:rsid w:val="00210798"/>
    <w:rsid w:val="00250E51"/>
    <w:rsid w:val="00256C13"/>
    <w:rsid w:val="0028576D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54F80"/>
    <w:rsid w:val="00370380"/>
    <w:rsid w:val="00394877"/>
    <w:rsid w:val="003F32EF"/>
    <w:rsid w:val="00400F7B"/>
    <w:rsid w:val="004020FE"/>
    <w:rsid w:val="0040344D"/>
    <w:rsid w:val="00413795"/>
    <w:rsid w:val="004370E6"/>
    <w:rsid w:val="00467898"/>
    <w:rsid w:val="00483A2F"/>
    <w:rsid w:val="00485CAB"/>
    <w:rsid w:val="004C45B3"/>
    <w:rsid w:val="004E2F55"/>
    <w:rsid w:val="004E566A"/>
    <w:rsid w:val="00501CAB"/>
    <w:rsid w:val="00547613"/>
    <w:rsid w:val="005529EA"/>
    <w:rsid w:val="00552E7D"/>
    <w:rsid w:val="00560769"/>
    <w:rsid w:val="0056305F"/>
    <w:rsid w:val="005754EF"/>
    <w:rsid w:val="00575CCF"/>
    <w:rsid w:val="005A395A"/>
    <w:rsid w:val="005C1436"/>
    <w:rsid w:val="005D1272"/>
    <w:rsid w:val="005D23CA"/>
    <w:rsid w:val="005F7FE6"/>
    <w:rsid w:val="00603349"/>
    <w:rsid w:val="00613248"/>
    <w:rsid w:val="006202EE"/>
    <w:rsid w:val="00636780"/>
    <w:rsid w:val="00641319"/>
    <w:rsid w:val="006604A3"/>
    <w:rsid w:val="006867E0"/>
    <w:rsid w:val="00696992"/>
    <w:rsid w:val="006C2557"/>
    <w:rsid w:val="006D4DB2"/>
    <w:rsid w:val="00701444"/>
    <w:rsid w:val="007038ED"/>
    <w:rsid w:val="0070468A"/>
    <w:rsid w:val="00707F96"/>
    <w:rsid w:val="007247C6"/>
    <w:rsid w:val="00725EFF"/>
    <w:rsid w:val="007625AF"/>
    <w:rsid w:val="00771937"/>
    <w:rsid w:val="00777886"/>
    <w:rsid w:val="00784BBD"/>
    <w:rsid w:val="00785671"/>
    <w:rsid w:val="00795688"/>
    <w:rsid w:val="007A12DF"/>
    <w:rsid w:val="007B0448"/>
    <w:rsid w:val="007D009D"/>
    <w:rsid w:val="007D0248"/>
    <w:rsid w:val="007D0288"/>
    <w:rsid w:val="007D27AD"/>
    <w:rsid w:val="007F5F7C"/>
    <w:rsid w:val="00822897"/>
    <w:rsid w:val="00834C87"/>
    <w:rsid w:val="00843E03"/>
    <w:rsid w:val="008558F8"/>
    <w:rsid w:val="00855C48"/>
    <w:rsid w:val="0086171F"/>
    <w:rsid w:val="00863AA6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27E09"/>
    <w:rsid w:val="00953DF9"/>
    <w:rsid w:val="009853D3"/>
    <w:rsid w:val="009A1252"/>
    <w:rsid w:val="009B05B9"/>
    <w:rsid w:val="009B3182"/>
    <w:rsid w:val="009B44E0"/>
    <w:rsid w:val="009D25C4"/>
    <w:rsid w:val="00A04249"/>
    <w:rsid w:val="00A163F3"/>
    <w:rsid w:val="00A25BBE"/>
    <w:rsid w:val="00A54B40"/>
    <w:rsid w:val="00A56C50"/>
    <w:rsid w:val="00A7009A"/>
    <w:rsid w:val="00AA3120"/>
    <w:rsid w:val="00AB10B7"/>
    <w:rsid w:val="00AB3AC9"/>
    <w:rsid w:val="00AB67B4"/>
    <w:rsid w:val="00AD3291"/>
    <w:rsid w:val="00AD3AD6"/>
    <w:rsid w:val="00AD54B7"/>
    <w:rsid w:val="00AD7527"/>
    <w:rsid w:val="00B02AA1"/>
    <w:rsid w:val="00B30E14"/>
    <w:rsid w:val="00B33D39"/>
    <w:rsid w:val="00B74839"/>
    <w:rsid w:val="00B7649D"/>
    <w:rsid w:val="00B91272"/>
    <w:rsid w:val="00BA08F9"/>
    <w:rsid w:val="00BD3D20"/>
    <w:rsid w:val="00C059C7"/>
    <w:rsid w:val="00C111EA"/>
    <w:rsid w:val="00C13A9F"/>
    <w:rsid w:val="00C13B6B"/>
    <w:rsid w:val="00C16167"/>
    <w:rsid w:val="00C17BD8"/>
    <w:rsid w:val="00C22F3B"/>
    <w:rsid w:val="00C24CE1"/>
    <w:rsid w:val="00C45F83"/>
    <w:rsid w:val="00C52264"/>
    <w:rsid w:val="00C54AF7"/>
    <w:rsid w:val="00C72C1C"/>
    <w:rsid w:val="00C75739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0F1E"/>
    <w:rsid w:val="00D448BE"/>
    <w:rsid w:val="00D45115"/>
    <w:rsid w:val="00D4566E"/>
    <w:rsid w:val="00D82C43"/>
    <w:rsid w:val="00D95FF8"/>
    <w:rsid w:val="00DA390E"/>
    <w:rsid w:val="00DA478C"/>
    <w:rsid w:val="00DA7865"/>
    <w:rsid w:val="00DB488B"/>
    <w:rsid w:val="00DC2BF3"/>
    <w:rsid w:val="00DE4F1A"/>
    <w:rsid w:val="00DE7A26"/>
    <w:rsid w:val="00E17061"/>
    <w:rsid w:val="00E3160B"/>
    <w:rsid w:val="00E5537F"/>
    <w:rsid w:val="00E5539D"/>
    <w:rsid w:val="00E5773F"/>
    <w:rsid w:val="00E807A3"/>
    <w:rsid w:val="00E973A8"/>
    <w:rsid w:val="00EB7C97"/>
    <w:rsid w:val="00EE3CE2"/>
    <w:rsid w:val="00F04123"/>
    <w:rsid w:val="00F22439"/>
    <w:rsid w:val="00F25D41"/>
    <w:rsid w:val="00F33C40"/>
    <w:rsid w:val="00F41208"/>
    <w:rsid w:val="00F56481"/>
    <w:rsid w:val="00F64F56"/>
    <w:rsid w:val="00F90006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4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4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St-327/2018-39</izvorni_sadrzaj>
    <derivirana_varijabla naziv="DomainObject.Oznaka_1">St-327/2018-39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DIMIDIUM d.o.o. u stečaju</izvorni_sadrzaj>
    <derivirana_varijabla naziv="DomainObject.Predmet.ProtustrankaFormated_1">  Stečajna masa iza DIMIDIUM d.o.o. u stečaju</derivirana_varijabla>
  </DomainObject.Predmet.ProtustrankaFormated>
  <DomainObject.Predmet.ProtustrankaFormatedOIB>
    <izvorni_sadrzaj>  Stečajna masa iza DIMIDIUM d.o.o. u stečaju, OIB 13339421617</izvorni_sadrzaj>
    <derivirana_varijabla naziv="DomainObject.Predmet.ProtustrankaFormatedOIB_1">  Stečajna masa iza DIMIDIUM d.o.o. u stečaju, OIB 13339421617</derivirana_varijabla>
  </DomainObject.Predmet.ProtustrankaFormatedOIB>
  <DomainObject.Predmet.ProtustrankaFormatedWithAdress>
    <izvorni_sadrzaj> Stečajna masa iza DIMIDIUM d.o.o. u stečaju, Petrinjska 59/a, 10000 Zagreb</izvorni_sadrzaj>
    <derivirana_varijabla naziv="DomainObject.Predmet.ProtustrankaFormatedWithAdress_1"> Stečajna masa iza DIMIDIUM d.o.o. u stečaju, Petrinjska 59/a, 10000 Zagreb</derivirana_varijabla>
  </DomainObject.Predmet.ProtustrankaFormatedWithAdress>
  <DomainObject.Predmet.ProtustrankaFormatedWithAdressOIB>
    <izvorni_sadrzaj> Stečajna masa iza DIMIDIUM d.o.o. u stečaju, OIB 13339421617, Petrinjska 59/a, 10000 Zagreb</izvorni_sadrzaj>
    <derivirana_varijabla naziv="DomainObject.Predmet.ProtustrankaFormatedWithAdressOIB_1"> Stečajna masa iza DIMIDIUM d.o.o. u stečaju, OIB 13339421617, Petrinjska 59/a, 10000 Zagreb</derivirana_varijabla>
  </DomainObject.Predmet.ProtustrankaFormatedWithAdressOIB>
  <DomainObject.Predmet.ProtustrankaWithAdress>
    <izvorni_sadrzaj>Stečajna masa iza DIMIDIUM d.o.o. u stečaju Petrinjska 59/a, 10000 Zagreb</izvorni_sadrzaj>
    <derivirana_varijabla naziv="DomainObject.Predmet.ProtustrankaWithAdress_1">Stečajna masa iza DIMIDIUM d.o.o. u stečaju Petrinjska 59/a, 10000 Zagreb</derivirana_varijabla>
  </DomainObject.Predmet.ProtustrankaWithAdress>
  <DomainObject.Predmet.ProtustrankaWithAdressOIB>
    <izvorni_sadrzaj>Stečajna masa iza DIMIDIUM d.o.o. u stečaju, OIB 13339421617, Petrinjska 59/a, 10000 Zagreb</izvorni_sadrzaj>
    <derivirana_varijabla naziv="DomainObject.Predmet.ProtustrankaWithAdressOIB_1">Stečajna masa iza DIMIDIUM d.o.o. u stečaju, OIB 13339421617, Petrinjska 59/a, 10000 Zagreb</derivirana_varijabla>
  </DomainObject.Predmet.ProtustrankaWithAdressOIB>
  <DomainObject.Predmet.ProtustrankaNazivFormated>
    <izvorni_sadrzaj>Stečajna masa iza DIMIDIUM d.o.o. u stečaju</izvorni_sadrzaj>
    <derivirana_varijabla naziv="DomainObject.Predmet.ProtustrankaNazivFormated_1">Stečajna masa iza DIMIDIUM d.o.o. u stečaju</derivirana_varijabla>
  </DomainObject.Predmet.ProtustrankaNazivFormated>
  <DomainObject.Predmet.ProtustrankaNazivFormatedOIB>
    <izvorni_sadrzaj>Stečajna masa iza DIMIDIUM d.o.o. u stečaju, OIB 13339421617</izvorni_sadrzaj>
    <derivirana_varijabla naziv="DomainObject.Predmet.ProtustrankaNazivFormatedOIB_1">Stečajna masa iza DIMIDIUM d.o.o. u stečaju, OIB 13339421617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DIMIDIUM d.o.o. u stečaju</item>
    </izvorni_sadrzaj>
    <derivirana_varijabla naziv="DomainObject.Predmet.ProtuStrankaListFormated_1">
      <item>Stečajna masa iza DIMIDIUM d.o.o. u stečaju</item>
    </derivirana_varijabla>
  </DomainObject.Predmet.ProtuStrankaListFormated>
  <DomainObject.Predmet.ProtuStrankaListFormatedOIB>
    <izvorni_sadrzaj>
      <item>Stečajna masa iza DIMIDIUM d.o.o. u stečaju, OIB 13339421617</item>
    </izvorni_sadrzaj>
    <derivirana_varijabla naziv="DomainObject.Predmet.ProtuStrankaListFormatedOIB_1">
      <item>Stečajna masa iza DIMIDIUM d.o.o. u stečaju, OIB 13339421617</item>
    </derivirana_varijabla>
  </DomainObject.Predmet.ProtuStrankaListFormatedOIB>
  <DomainObject.Predmet.ProtuStrankaListFormatedWithAdress>
    <izvorni_sadrzaj>
      <item>Stečajna masa iza DIMIDIUM d.o.o. u stečaju, Petrinjska 59/a, 10000 Zagreb</item>
    </izvorni_sadrzaj>
    <derivirana_varijabla naziv="DomainObject.Predmet.ProtuStrankaListFormatedWithAdress_1">
      <item>Stečajna masa iza DIMIDIUM d.o.o. u stečaju, Petrinjska 59/a, 10000 Zagreb</item>
    </derivirana_varijabla>
  </DomainObject.Predmet.ProtuStrankaListFormatedWithAdress>
  <DomainObject.Predmet.ProtuStrankaListFormatedWithAdressOIB>
    <izvorni_sadrzaj>
      <item>Stečajna masa iza DIMIDIUM d.o.o. u stečaju, OIB 13339421617, Petrinjska 59/a, 10000 Zagreb</item>
    </izvorni_sadrzaj>
    <derivirana_varijabla naziv="DomainObject.Predmet.ProtuStrankaListFormatedWithAdressOIB_1">
      <item>Stečajna masa iza DIMIDIUM d.o.o. u stečaju, OIB 13339421617, Petrinjska 59/a, 10000 Zagreb</item>
    </derivirana_varijabla>
  </DomainObject.Predmet.ProtuStrankaListFormatedWithAdressOIB>
  <DomainObject.Predmet.ProtuStrankaListNazivFormated>
    <izvorni_sadrzaj>
      <item>Stečajna masa iza DIMIDIUM d.o.o. u stečaju</item>
    </izvorni_sadrzaj>
    <derivirana_varijabla naziv="DomainObject.Predmet.ProtuStrankaListNazivFormated_1">
      <item>Stečajna masa iza DIMIDIUM d.o.o. u stečaju</item>
    </derivirana_varijabla>
  </DomainObject.Predmet.ProtuStrankaListNazivFormated>
  <DomainObject.Predmet.ProtuStrankaListNazivFormatedOIB>
    <izvorni_sadrzaj>
      <item>Stečajna masa iza DIMIDIUM d.o.o. u stečaju, OIB 13339421617</item>
    </izvorni_sadrzaj>
    <derivirana_varijabla naziv="DomainObject.Predmet.ProtuStrankaListNazivFormatedOIB_1">
      <item>Stečajna masa iza DIMIDIUM d.o.o. u stečaju, OIB 13339421617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St-327/2018-39</izvorni_sadrzaj>
    <derivirana_varijabla naziv="DomainObject.PoslovniBrojDokumenta_1">St-327/2018-39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DIMIDIUM d.o.o. u stečaju</izvorni_sadrzaj>
    <derivirana_varijabla naziv="DomainObject.Predmet.ProtustrankaIDrugi_1">Stečajna masa iza DIMIDIUM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DIMIDIUM d.o.o. u stečaju, OIB 13339421617, Petrinjska 59/a, 10000 Zagreb</izvorni_sadrzaj>
    <derivirana_varijabla naziv="DomainObject.Predmet.ProtustrankaIDrugiAdressOIB_1">Stečajna masa iza DIMIDIUM d.o.o. u stečaju, OIB 13339421617,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DIMIDIUM d.o.o. u stečaju</item>
    </izvorni_sadrzaj>
    <derivirana_varijabla naziv="DomainObject.Predmet.SudioniciListNaziv_1">
      <item>FINA Regionalni centar Zagreb</item>
      <item>Stečajna masa iza DIMIDIUM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DIMIDIUM d.o.o. u stečaju, OIB 13339421617, Petrinjska 59/a,10000 Zagreb</item>
    </izvorni_sadrzaj>
    <derivirana_varijabla naziv="DomainObject.Predmet.SudioniciListAdressOIB_1">
      <item>FINA Regionalni centar Zagreb, OIB 85821130368, Trg svibanjskih žrtava 1995. 1,10000 Zagreb</item>
      <item>Stečajna masa iza DIMIDIUM d.o.o. u stečaju, OIB 13339421617,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13339421617</item>
    </izvorni_sadrzaj>
    <derivirana_varijabla naziv="DomainObject.Predmet.SudioniciListNazivOIB_1">
      <item>, OIB 85821130368</item>
      <item>, OIB 13339421617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2018.</izvorni_sadrzaj>
    <derivirana_varijabla naziv="DomainObject.Predmet.DatumZadnjeOdrzaneSudskeRadnje_1">27. veljače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St-327/2018-37</izvorni_sadrzaj>
    <derivirana_varijabla naziv="DomainObject.PredzadnjaOdlukaIzPredmeta.Oznaka_1">St-327/2018-37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484</properties:Words>
  <properties:Characters>2423</properties:Characters>
  <properties:Lines>73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2019-01-29T09:44:00Z</dcterms:created>
  <dc:creator>RH-TDU</dc:creator>
  <cp:lastModifiedBy>Valentina Delač</cp:lastModifiedBy>
  <cp:lastPrinted>2019-01-29T09:56:00Z</cp:lastPrinted>
  <dcterms:modified xmlns:xsi="http://www.w3.org/2001/XMLSchema-instance" xsi:type="dcterms:W3CDTF">2019-01-29T09:56:00Z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St-327/2018-39 / Odluka - Rješenje - određivanje završnog ročišta vjerovnika (Dimidum__Rješ_naknadna_dioba_odobrenje.docx)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