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7DED" w:rsidR="007D149F" w:rsidRPr="007D149F">
        <w:tc>
          <w:tcPr>
            <w:tcW w:type="dxa" w:w="2985"/>
            <w:shd w:fill="auto" w:color="auto" w:val="clear"/>
          </w:tcPr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020333a" w14:paraId="020333a" w:rsidRDefault="007D149F" w:rsidP="007D149F" w:rsidR="007D149F" w:rsidRPr="007D149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7DED" w:rsidR="007D149F" w:rsidRPr="007D149F">
        <w:trPr>
          <w:jc w:val="right"/>
        </w:trPr>
        <w:tc>
          <w:tcPr>
            <w:tcW w:type="dxa" w:w="4320"/>
          </w:tcPr>
          <w:p w:rsidRDefault="00AF2518" w:rsidP="007D149F" w:rsidR="007D149F" w:rsidRPr="007D149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St-739/2015-54</w:t>
            </w:r>
          </w:p>
        </w:tc>
      </w:tr>
    </w:tbl>
    <w:p w:rsidRDefault="007D149F" w:rsidP="007D149F" w:rsidR="007D149F" w:rsidRP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both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>R E P U B L I K A   H R V A T S K A</w:t>
      </w: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 xml:space="preserve">R J E Š E NJ E   </w:t>
      </w: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 w:rsidR="0076459F">
        <w:rPr>
          <w:rFonts w:cs="Times New Roman" w:eastAsia="Calibri"/>
        </w:rPr>
        <w:t xml:space="preserve">ELVING PROJEKTIRANJE d.o.o. u stečaju, Novi Marof, Matije Gupca 2, OIB: 50733702908, zastupan po stečajnoj upraviteljici Biserki Jakić, dana </w:t>
      </w:r>
      <w:r w:rsidR="00AF2518">
        <w:rPr>
          <w:rFonts w:cs="Times New Roman" w:eastAsia="Calibri"/>
        </w:rPr>
        <w:t>25. rujna</w:t>
      </w:r>
      <w:r w:rsidR="0076459F">
        <w:rPr>
          <w:rFonts w:cs="Times New Roman" w:eastAsia="Calibri"/>
        </w:rPr>
        <w:t xml:space="preserve"> 2018. </w:t>
      </w:r>
    </w:p>
    <w:p w:rsidRDefault="007D149F" w:rsidP="00CB1960" w:rsidR="007D149F">
      <w:pPr>
        <w:spacing w:after="0"/>
      </w:pPr>
    </w:p>
    <w:p w:rsidRDefault="007D149F" w:rsidP="00027AB0" w:rsidR="007D149F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CB1960" w:rsidP="00027AB0" w:rsidR="00CB196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C53175">
        <w:t>Stečajno</w:t>
      </w:r>
      <w:r w:rsidR="0069299E">
        <w:t xml:space="preserve">j upraviteljici </w:t>
      </w:r>
      <w:r w:rsidR="0076459F">
        <w:t xml:space="preserve">Biserki Jakić, iz Zagreba, Marijana </w:t>
      </w:r>
      <w:proofErr w:type="spellStart"/>
      <w:r w:rsidR="0076459F">
        <w:t>Haberlea</w:t>
      </w:r>
      <w:proofErr w:type="spellEnd"/>
      <w:r w:rsidR="0076459F">
        <w:t xml:space="preserve"> 10, </w:t>
      </w:r>
      <w:r w:rsidR="000C680E">
        <w:rPr>
          <w:rFonts w:cs="Times New Roman"/>
        </w:rPr>
        <w:t xml:space="preserve">OIB: </w:t>
      </w:r>
      <w:r w:rsidR="0076459F">
        <w:rPr>
          <w:rFonts w:cs="Times New Roman"/>
        </w:rPr>
        <w:t xml:space="preserve">24564164619,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</w:t>
      </w:r>
      <w:r w:rsidRPr="00AF2518">
        <w:t xml:space="preserve">od </w:t>
      </w:r>
      <w:r w:rsidR="00AF2518" w:rsidRPr="00AF2518">
        <w:t>17.932,30 k</w:t>
      </w:r>
      <w:r w:rsidR="005774EF" w:rsidRPr="00AF2518">
        <w:t>n</w:t>
      </w:r>
      <w:r w:rsidR="003F38DB">
        <w:rPr>
          <w:color w:val="000000"/>
        </w:rPr>
        <w:t xml:space="preserve">, te naknada </w:t>
      </w:r>
      <w:r w:rsidR="0069299E">
        <w:rPr>
          <w:color w:val="000000"/>
        </w:rPr>
        <w:t xml:space="preserve">stvarnih </w:t>
      </w:r>
      <w:r w:rsidR="003F38DB">
        <w:rPr>
          <w:color w:val="000000"/>
        </w:rPr>
        <w:t xml:space="preserve">troškova u iznosu od </w:t>
      </w:r>
      <w:r w:rsidR="00AF2518">
        <w:rPr>
          <w:color w:val="000000"/>
        </w:rPr>
        <w:t>116.102,57</w:t>
      </w:r>
      <w:r w:rsidR="003F38DB" w:rsidRPr="0076459F">
        <w:rPr>
          <w:color w:val="FF0000"/>
        </w:rPr>
        <w:t xml:space="preserve"> </w:t>
      </w:r>
      <w:r w:rsidR="003F38DB">
        <w:t>kn.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</w:t>
      </w:r>
      <w:r w:rsidR="0069299E">
        <w:rPr>
          <w:color w:val="000000"/>
        </w:rPr>
        <w:t>a</w:t>
      </w:r>
      <w:r w:rsidR="00027AB0">
        <w:rPr>
          <w:color w:val="000000"/>
        </w:rPr>
        <w:t xml:space="preserve"> upravitelj</w:t>
      </w:r>
      <w:r w:rsidR="0069299E">
        <w:rPr>
          <w:color w:val="000000"/>
        </w:rPr>
        <w:t>ica su</w:t>
      </w:r>
      <w:r w:rsidR="00027AB0">
        <w:rPr>
          <w:color w:val="000000"/>
        </w:rPr>
        <w:t>klad</w:t>
      </w:r>
      <w:r>
        <w:rPr>
          <w:color w:val="000000"/>
        </w:rPr>
        <w:t xml:space="preserve">no </w:t>
      </w:r>
      <w:proofErr w:type="spellStart"/>
      <w:r w:rsidR="003F38DB">
        <w:rPr>
          <w:color w:val="000000"/>
        </w:rPr>
        <w:t>toč</w:t>
      </w:r>
      <w:proofErr w:type="spellEnd"/>
      <w:r w:rsidR="003F38DB">
        <w:rPr>
          <w:color w:val="000000"/>
        </w:rPr>
        <w:t>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proofErr w:type="spellStart"/>
      <w:r>
        <w:t>Ovosudnim</w:t>
      </w:r>
      <w:proofErr w:type="spellEnd"/>
      <w:r>
        <w:t xml:space="preserve"> rješenjem </w:t>
      </w:r>
      <w:r w:rsidR="004A5D23">
        <w:t xml:space="preserve">broj </w:t>
      </w:r>
      <w:r w:rsidR="0069299E">
        <w:t>2 St</w:t>
      </w:r>
      <w:r w:rsidR="004A5D23">
        <w:t>-</w:t>
      </w:r>
      <w:r w:rsidR="0076459F">
        <w:t xml:space="preserve">739/2015-27 od 17. siječnja 2017. </w:t>
      </w:r>
      <w:r w:rsidR="00027AB0">
        <w:t>kojim je otvoren stečajni postupak nad dužnikom</w:t>
      </w:r>
      <w:r w:rsidR="00C53175">
        <w:t>,</w:t>
      </w:r>
      <w:r w:rsidR="00027AB0">
        <w:t xml:space="preserve"> </w:t>
      </w:r>
      <w:r w:rsidR="008C5000">
        <w:t>stečajn</w:t>
      </w:r>
      <w:r w:rsidR="0069299E">
        <w:t xml:space="preserve">om upraviteljicom je imenovana </w:t>
      </w:r>
      <w:r w:rsidR="0076459F">
        <w:t>Biserka Jakić</w:t>
      </w:r>
      <w:r w:rsidR="0069299E">
        <w:t xml:space="preserve">, iz </w:t>
      </w:r>
      <w:r w:rsidR="0076459F">
        <w:t xml:space="preserve">Zagreba, Marijana </w:t>
      </w:r>
      <w:proofErr w:type="spellStart"/>
      <w:r w:rsidR="0076459F">
        <w:t>Haberlea</w:t>
      </w:r>
      <w:proofErr w:type="spellEnd"/>
      <w:r w:rsidR="0076459F">
        <w:t xml:space="preserve"> 10, OIB: 24564164619.</w:t>
      </w:r>
    </w:p>
    <w:p w:rsidRDefault="00027AB0" w:rsidP="00027AB0" w:rsidR="00027AB0">
      <w:pPr>
        <w:spacing w:after="0"/>
        <w:ind w:firstLine="705"/>
        <w:jc w:val="both"/>
      </w:pPr>
    </w:p>
    <w:p w:rsidRDefault="00F42394" w:rsidP="00F42394" w:rsidR="005036F6" w:rsidRPr="00367E70">
      <w:pPr>
        <w:spacing w:after="0"/>
        <w:ind w:firstLine="705"/>
        <w:jc w:val="both"/>
      </w:pPr>
      <w:r>
        <w:t xml:space="preserve">U završnom izvješću, </w:t>
      </w:r>
      <w:r w:rsidR="00027AB0">
        <w:t>nakon što j</w:t>
      </w:r>
      <w:r w:rsidR="008C5000">
        <w:t>e unovčena sva imovina, stečajn</w:t>
      </w:r>
      <w:r w:rsidR="0069299E">
        <w:t>a</w:t>
      </w:r>
      <w:r w:rsidR="008C5000">
        <w:t xml:space="preserve"> upravitelj</w:t>
      </w:r>
      <w:r w:rsidR="0069299E">
        <w:t xml:space="preserve">ica </w:t>
      </w:r>
      <w:r w:rsidR="00027AB0">
        <w:t>je</w:t>
      </w:r>
      <w:r w:rsidR="008C5000">
        <w:t xml:space="preserve"> </w:t>
      </w:r>
      <w:r w:rsidR="008C5000" w:rsidRPr="00367E70">
        <w:t>nave</w:t>
      </w:r>
      <w:r w:rsidR="0069299E" w:rsidRPr="00367E70">
        <w:t>la</w:t>
      </w:r>
      <w:r w:rsidR="005036F6" w:rsidRPr="00367E70">
        <w:t xml:space="preserve"> da </w:t>
      </w:r>
      <w:r w:rsidR="006F5430" w:rsidRPr="00367E70">
        <w:t xml:space="preserve">su prihodi dužnika </w:t>
      </w:r>
      <w:r w:rsidRPr="00367E70">
        <w:t>u razdoblju od pokretanja pa do završetka stečajnog postupka iznosi</w:t>
      </w:r>
      <w:r w:rsidR="006F5430" w:rsidRPr="00367E70">
        <w:t>li 116.102,57 kn</w:t>
      </w:r>
      <w:r w:rsidR="00AC2E76" w:rsidRPr="00367E70">
        <w:t>,</w:t>
      </w:r>
      <w:r w:rsidR="008C5000" w:rsidRPr="00367E70">
        <w:t xml:space="preserve"> te je predloži</w:t>
      </w:r>
      <w:r w:rsidR="0069299E" w:rsidRPr="00367E70">
        <w:t>la da joj s</w:t>
      </w:r>
      <w:r w:rsidR="005036F6" w:rsidRPr="00367E70">
        <w:t xml:space="preserve">e odredi nagrada za obavljene radnje u ovom postupku u ukupnom iznosu od </w:t>
      </w:r>
      <w:r w:rsidR="00367E70">
        <w:t>17.932,30 kn</w:t>
      </w:r>
      <w:r w:rsidR="008C5000" w:rsidRPr="00367E70">
        <w:t xml:space="preserve"> (</w:t>
      </w:r>
      <w:r w:rsidR="0069299E" w:rsidRPr="00367E70">
        <w:t xml:space="preserve">16% obračunatih na visinu unovčene stečajne mase u iznosu od </w:t>
      </w:r>
      <w:r w:rsidR="00367E70">
        <w:t>116.102,57</w:t>
      </w:r>
      <w:r w:rsidR="0069299E" w:rsidRPr="00367E70">
        <w:t xml:space="preserve"> kn</w:t>
      </w:r>
      <w:r w:rsidR="00F823FA" w:rsidRPr="00367E70">
        <w:t xml:space="preserve">) </w:t>
      </w:r>
      <w:r w:rsidR="00AC2E76" w:rsidRPr="00367E70">
        <w:t>sukladno odredbi čl. 7. Uredbe o kriterijima i načinu obračuna i plaćanja nagrade stečajnim upraviteljima koja se primjenjuje u ovom postupku. U</w:t>
      </w:r>
      <w:r w:rsidR="005036F6" w:rsidRPr="00367E70">
        <w:t>jedno</w:t>
      </w:r>
      <w:r w:rsidR="008C5000" w:rsidRPr="00367E70">
        <w:t xml:space="preserve"> je predloži</w:t>
      </w:r>
      <w:r w:rsidR="0069299E" w:rsidRPr="00367E70">
        <w:t>la da joj se o</w:t>
      </w:r>
      <w:r w:rsidR="00AC2E76" w:rsidRPr="00367E70">
        <w:t>dobri</w:t>
      </w:r>
      <w:r w:rsidR="005036F6" w:rsidRPr="00367E70">
        <w:t xml:space="preserve"> i naknada</w:t>
      </w:r>
      <w:r w:rsidR="008C5000" w:rsidRPr="00367E70">
        <w:t xml:space="preserve"> stvarnih troškova</w:t>
      </w:r>
      <w:r w:rsidRPr="00367E70">
        <w:t xml:space="preserve"> </w:t>
      </w:r>
      <w:r w:rsidR="00367E70">
        <w:t>u koje ulaze i predvidivi troškovi za</w:t>
      </w:r>
      <w:r w:rsidRPr="00367E70">
        <w:t xml:space="preserve"> dovršetak stečajnog postupka</w:t>
      </w:r>
      <w:r w:rsidR="005036F6" w:rsidRPr="00367E70">
        <w:t xml:space="preserve"> u iznosu od </w:t>
      </w:r>
      <w:r w:rsidR="00367E70">
        <w:t xml:space="preserve">1.000,00 kn, a </w:t>
      </w:r>
      <w:r w:rsidR="00CA5962" w:rsidRPr="00367E70">
        <w:t xml:space="preserve">koji se odnose na </w:t>
      </w:r>
      <w:r w:rsidR="00231FA9" w:rsidRPr="00367E70">
        <w:t>troškove oko zatvaranja računa</w:t>
      </w:r>
      <w:r w:rsidR="00367E70">
        <w:t xml:space="preserve"> i dr.                                                                  </w:t>
      </w:r>
    </w:p>
    <w:p w:rsidRDefault="00027AB0" w:rsidP="00027AB0" w:rsidR="00027AB0" w:rsidRPr="00367E70">
      <w:pPr>
        <w:spacing w:after="0"/>
        <w:ind w:firstLine="705"/>
        <w:jc w:val="both"/>
      </w:pPr>
    </w:p>
    <w:p w:rsidRDefault="00027AB0" w:rsidP="00BA3506" w:rsidR="00BA3506">
      <w:pPr>
        <w:spacing w:after="0"/>
        <w:ind w:firstLine="720"/>
        <w:jc w:val="both"/>
      </w:pPr>
      <w:r w:rsidRPr="00367E70">
        <w:lastRenderedPageBreak/>
        <w:t xml:space="preserve">Uzimajući u obzir </w:t>
      </w:r>
      <w:r w:rsidR="00AC2E76" w:rsidRPr="00367E70">
        <w:t>vrijednost unovčene stečajne mase,</w:t>
      </w:r>
      <w:r w:rsidR="005464F4" w:rsidRPr="00367E70">
        <w:t xml:space="preserve"> a primjenom odredbe čl. 7. Uredbe o kriterijima i načinu obračuna i plaćanja nagrade stečajnim upraviteljim</w:t>
      </w:r>
      <w:r w:rsidR="00F823FA" w:rsidRPr="00367E70">
        <w:t>a (NN 105/15)</w:t>
      </w:r>
      <w:r w:rsidR="005464F4" w:rsidRPr="00367E70">
        <w:t>, s</w:t>
      </w:r>
      <w:r w:rsidR="0057548F" w:rsidRPr="00367E70">
        <w:t>ud je primjenom čl. 94</w:t>
      </w:r>
      <w:r w:rsidRPr="00367E70">
        <w:t xml:space="preserve">. Stečajnog zakona ("Narodne novine" </w:t>
      </w:r>
      <w:r w:rsidR="0057548F" w:rsidRPr="00367E70">
        <w:t>71/15</w:t>
      </w:r>
      <w:r w:rsidRPr="00367E70">
        <w:t xml:space="preserve">, </w:t>
      </w:r>
      <w:r w:rsidR="00231FA9" w:rsidRPr="00367E70">
        <w:t xml:space="preserve">104/17, </w:t>
      </w:r>
      <w:r w:rsidRPr="00367E70">
        <w:t xml:space="preserve">dalje: SZ), kao i čl. 5., čl. 7. i čl. 15. Uredbe o kriterijima i načinu obračuna i plaćanja </w:t>
      </w:r>
      <w:r w:rsidR="00C53175" w:rsidRPr="00367E70">
        <w:t>nagrada stečajnim upraviteljima (N</w:t>
      </w:r>
      <w:r w:rsidRPr="00367E70">
        <w:t>N 105/15</w:t>
      </w:r>
      <w:r w:rsidR="00C53175" w:rsidRPr="00367E70">
        <w:t>)</w:t>
      </w:r>
      <w:r w:rsidRPr="00367E70">
        <w:t>, odlučio kao pod točkom I izreke</w:t>
      </w:r>
      <w:r w:rsidR="008434F9" w:rsidRPr="00367E70">
        <w:t>.</w:t>
      </w:r>
    </w:p>
    <w:p w:rsidRDefault="00BA3506" w:rsidP="005464F4" w:rsidR="00BA3506">
      <w:pPr>
        <w:spacing w:after="0"/>
        <w:ind w:firstLine="720"/>
        <w:jc w:val="both"/>
      </w:pPr>
    </w:p>
    <w:p w:rsidRDefault="00367E70" w:rsidP="005464F4" w:rsidR="00367E70" w:rsidRPr="00367E70">
      <w:pPr>
        <w:spacing w:after="0"/>
        <w:ind w:firstLine="720"/>
        <w:jc w:val="both"/>
      </w:pPr>
      <w:r>
        <w:t xml:space="preserve">Budući da nakon namirenja </w:t>
      </w:r>
      <w:proofErr w:type="spellStart"/>
      <w:r>
        <w:t>razlučnih</w:t>
      </w:r>
      <w:proofErr w:type="spellEnd"/>
      <w:r>
        <w:t xml:space="preserve"> vjerovnika u iznosu od 47.722,50 kn u stečajnoj masi nema dovoljno sredstava za pokriće cjelokupne nagrade i troškova stečajnog postupka, to će stečajna upraviteljica</w:t>
      </w:r>
      <w:r w:rsidR="00BA3506">
        <w:t>, sukladno njezinu prijedlogu,</w:t>
      </w:r>
      <w:r>
        <w:t xml:space="preserve"> </w:t>
      </w:r>
      <w:r w:rsidR="00900139">
        <w:t xml:space="preserve">dio nagrade i troškova stečajnog postupka koji se u ovom trenutku ne mogu namiriti, namirivati po eventualnom naknadnom prispijeću sredstava od dužnikova dužnika </w:t>
      </w:r>
      <w:proofErr w:type="spellStart"/>
      <w:r w:rsidR="00900139">
        <w:t>Tehnoservis</w:t>
      </w:r>
      <w:proofErr w:type="spellEnd"/>
      <w:r w:rsidR="00900139">
        <w:t xml:space="preserve"> VB d.o.o.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 xml:space="preserve">U Varaždinu </w:t>
      </w:r>
      <w:r w:rsidR="00367E70">
        <w:t>25. rujna</w:t>
      </w:r>
      <w:r w:rsidR="00231FA9">
        <w:t xml:space="preserve"> 2018.    </w:t>
      </w:r>
    </w:p>
    <w:p w:rsidRDefault="00F823FA" w:rsidP="00027AB0" w:rsidR="00F823FA">
      <w:pPr>
        <w:spacing w:after="0"/>
        <w:jc w:val="center"/>
      </w:pPr>
    </w:p>
    <w:p w:rsidRDefault="00F823FA" w:rsidP="00027AB0" w:rsidR="00F823FA">
      <w:pPr>
        <w:spacing w:after="0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Sutkinja</w:t>
      </w:r>
    </w:p>
    <w:p w:rsidRDefault="00F823FA" w:rsidP="00F823FA" w:rsidR="00F823FA">
      <w:pPr>
        <w:spacing w:after="0"/>
        <w:ind w:left="4956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Melita Poljanec Bubaš</w:t>
      </w:r>
      <w:r w:rsidR="00C24088">
        <w:t>, v.r.</w:t>
      </w:r>
    </w:p>
    <w:p w:rsidRDefault="00C24088" w:rsidP="00F823FA" w:rsidR="00C24088">
      <w:pPr>
        <w:spacing w:after="0"/>
        <w:ind w:left="4956"/>
        <w:jc w:val="center"/>
      </w:pPr>
    </w:p>
    <w:p w:rsidRDefault="00C24088" w:rsidP="00F823FA" w:rsidR="00C24088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5F1AB1" w:rsidP="00F823FA" w:rsidR="005F1AB1">
      <w:pPr>
        <w:spacing w:after="0"/>
        <w:ind w:left="4956"/>
        <w:jc w:val="center"/>
      </w:pPr>
    </w:p>
    <w:p w:rsidRDefault="00000827" w:rsidP="00F823FA" w:rsidR="00000827">
      <w:pPr>
        <w:spacing w:after="0"/>
        <w:ind w:left="4956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F823FA" w:rsidP="00027AB0" w:rsidR="00027AB0">
      <w:pPr>
        <w:spacing w:after="0"/>
        <w:jc w:val="both"/>
      </w:pPr>
      <w:r>
        <w:t xml:space="preserve">Uputa o pravnom lijeku:          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F823FA">
      <w:pPr>
        <w:spacing w:after="0"/>
        <w:jc w:val="both"/>
        <w:rPr>
          <w:rFonts w:cs="Times New Roman"/>
        </w:rPr>
      </w:pPr>
      <w:r>
        <w:t>- stečajno</w:t>
      </w:r>
      <w:r w:rsidR="00231FA9">
        <w:t xml:space="preserve">j upraviteljici </w:t>
      </w:r>
      <w:r w:rsidR="006F5430">
        <w:t xml:space="preserve">Biserki Jakić, iz Zagreba, Marijana </w:t>
      </w:r>
      <w:proofErr w:type="spellStart"/>
      <w:r w:rsidR="006F5430">
        <w:t>Haberlea</w:t>
      </w:r>
      <w:proofErr w:type="spellEnd"/>
      <w:r w:rsidR="006F5430">
        <w:t xml:space="preserve"> 10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088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878CC" w:rsidR="00F2101B" w:rsidRPr="007D149F">
      <w:trPr>
        <w:jc w:val="right"/>
      </w:trPr>
      <w:tc>
        <w:tcPr>
          <w:tcW w:type="dxa" w:w="4320"/>
        </w:tcPr>
        <w:p w:rsidRDefault="00AF2518" w:rsidP="005878CC" w:rsidR="00F2101B" w:rsidRPr="007D149F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St-739/2015-54</w:t>
          </w:r>
        </w:p>
      </w:tc>
    </w:tr>
  </w:tbl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8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A9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E70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23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AB1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99E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430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59F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9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139"/>
    <w:rsid w:val="00900CC6"/>
    <w:rsid w:val="009047F7"/>
    <w:rsid w:val="00904979"/>
    <w:rsid w:val="00904FE5"/>
    <w:rsid w:val="0090770C"/>
    <w:rsid w:val="0091331F"/>
    <w:rsid w:val="009137E2"/>
    <w:rsid w:val="00913A6B"/>
    <w:rsid w:val="00914AD2"/>
    <w:rsid w:val="00914C7F"/>
    <w:rsid w:val="00915391"/>
    <w:rsid w:val="00915BF8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518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50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088"/>
    <w:rsid w:val="00C24E5D"/>
    <w:rsid w:val="00C2541A"/>
    <w:rsid w:val="00C277C3"/>
    <w:rsid w:val="00C30B7D"/>
    <w:rsid w:val="00C316F9"/>
    <w:rsid w:val="00C32080"/>
    <w:rsid w:val="00C32EFA"/>
    <w:rsid w:val="00C3573B"/>
    <w:rsid w:val="00C35D83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62"/>
    <w:rsid w:val="00CA6DBD"/>
    <w:rsid w:val="00CA7A7E"/>
    <w:rsid w:val="00CB0C80"/>
    <w:rsid w:val="00CB0EA4"/>
    <w:rsid w:val="00CB139B"/>
    <w:rsid w:val="00CB196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1B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3F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150C8-8255-4947-B819-E79D08375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2843</properties:Characters>
  <properties:Lines>23</properties:Lines>
  <properties:Paragraphs>6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2018-09-25T08:20:00Z</cp:lastPrinted>
  <dcterms:modified xmlns:xsi="http://www.w3.org/2001/XMLSchema-instance" xsi:type="dcterms:W3CDTF">2018-09-25T08:20:00Z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