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ba69" w14:paraId="9fbba69" w:rsidRDefault="00201E03" w:rsidP="00201E03" w:rsidR="00201E03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REPUBLIKA HRVATSKA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</w:t>
      </w:r>
      <w:r w:rsidR="004C2E1E">
        <w:t xml:space="preserve"> dužnika</w:t>
      </w:r>
      <w:r>
        <w:t xml:space="preserve"> </w:t>
      </w:r>
      <w:r w:rsidR="004C2E1E">
        <w:rPr>
          <w:b/>
        </w:rPr>
        <w:t>EKO GRAD d.o.o. za proizvodnju, usluge i trgovinu "u stečaju" Vukovar, Vinkovačka bb, OIB: 19157216597</w:t>
      </w:r>
      <w:r>
        <w:t xml:space="preserve">, dana </w:t>
      </w:r>
      <w:r w:rsidR="004C2E1E">
        <w:t>30</w:t>
      </w:r>
      <w:r w:rsidR="00452FDA">
        <w:t>. rujna</w:t>
      </w:r>
      <w:r w:rsidR="001A5987">
        <w:t xml:space="preserve"> 2016.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C2E1E">
        <w:t xml:space="preserve">dužnika </w:t>
      </w:r>
      <w:r w:rsidR="004C2E1E">
        <w:rPr>
          <w:b/>
        </w:rPr>
        <w:t>EKO GRAD d.o.o. za proizvodnju, usluge i trgovinu "u stečaju" Vukovar, Vinkovačka bb, OIB: 19157216597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I višeg isplatnog reda u iznosu od </w:t>
      </w:r>
      <w:r w:rsidR="00767322">
        <w:t>6</w:t>
      </w:r>
      <w:r w:rsidR="00452FDA">
        <w:t xml:space="preserve">0.000,00 kn što predstavlja </w:t>
      </w:r>
      <w:r w:rsidR="00767322">
        <w:t xml:space="preserve">0,164775% ukupno priznatih </w:t>
      </w:r>
      <w:r w:rsidR="00452FDA">
        <w:t xml:space="preserve"> tražbina</w:t>
      </w:r>
      <w:r w:rsidR="00767322">
        <w:t>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4C2E1E">
        <w:rPr>
          <w:b/>
        </w:rPr>
        <w:t>2. studeni</w:t>
      </w:r>
      <w:r w:rsidR="001A5987" w:rsidRPr="001A5987">
        <w:rPr>
          <w:b/>
        </w:rPr>
        <w:t xml:space="preserve"> 2016. g. u 1</w:t>
      </w:r>
      <w:r w:rsidR="004C2E1E">
        <w:rPr>
          <w:b/>
        </w:rPr>
        <w:t>0</w:t>
      </w:r>
      <w:r w:rsidR="001A5987" w:rsidRPr="001A5987">
        <w:rPr>
          <w:b/>
        </w:rPr>
        <w:t>,00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4C2E1E">
        <w:t>30</w:t>
      </w:r>
      <w:r w:rsidR="00452FDA">
        <w:t>. rujna</w:t>
      </w:r>
      <w:r w:rsidR="001A5987">
        <w:t xml:space="preserve"> 2016.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4C2E1E">
        <w:t>Lidija Balog</w:t>
      </w:r>
      <w:r w:rsidR="004C2E1E" w:rsidRPr="004C2E1E">
        <w:t xml:space="preserve"> Bilje, Vinogradska 17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767322">
        <w:t>Vukovar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767322">
        <w:t>uz prijedlog za završnu diobu st. uprav. od 22.9.2016. g. s prilogom (str. 239 i 240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r w:rsidR="00F933C4">
        <w:t>R</w:t>
      </w:r>
      <w:r>
        <w:t xml:space="preserve">oč. </w:t>
      </w:r>
      <w:r w:rsidR="00452FDA">
        <w:t>2</w:t>
      </w:r>
      <w:r w:rsidR="004C2E1E">
        <w:t>.11.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1A5987" w:rsidR="001A5987">
      <w:pPr>
        <w:pStyle w:val="Tijeloteksta"/>
        <w:ind w:firstLine="708" w:left="4956"/>
        <w:jc w:val="left"/>
      </w:pPr>
      <w:r>
        <w:t xml:space="preserve">               STEČAJNA SUTKINJA</w:t>
      </w:r>
    </w:p>
    <w:p w:rsidRDefault="001A5987" w:rsidP="001A5987" w:rsidR="001A598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1A5987" w:rsidP="001A5987" w:rsidR="001A5987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A61" w:rsidR="00EC6A61">
      <w:r>
        <w:separator/>
      </w:r>
    </w:p>
  </w:endnote>
  <w:endnote w:id="0" w:type="continuationSeparator">
    <w:p w:rsidRDefault="00EC6A61" w:rsidR="00EC6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A61" w:rsidR="00EC6A61">
      <w:r>
        <w:separator/>
      </w:r>
    </w:p>
  </w:footnote>
  <w:footnote w:id="0" w:type="continuationSeparator">
    <w:p w:rsidRDefault="00EC6A61" w:rsidR="00EC6A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4C2E1E">
      <w:t>981/13-86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B3721"/>
    <w:rsid w:val="007C1241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C6A61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7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B37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7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7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7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37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B37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7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7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7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St-981/2013</izvorni_sadrzaj>
    <derivirana_varijabla naziv="DomainObject.Predmet.OznakaBroj_1">St-981/2013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 d.o.o. za proizvodnju, usluge i trgovinu</izvorni_sadrzaj>
    <derivirana_varijabla naziv="DomainObject.Predmet.ProtustrankaFormated_1">  EKO GRAD d.o.o. za proizvodnju, usluge i trgovinu</derivirana_varijabla>
  </DomainObject.Predmet.ProtustrankaFormated>
  <DomainObject.Predmet.ProtustrankaFormatedOIB>
    <izvorni_sadrzaj>  EKO GRAD d.o.o. za proizvodnju, usluge i trgovinu, OIB 19157216597</izvorni_sadrzaj>
    <derivirana_varijabla naziv="DomainObject.Predmet.ProtustrankaFormatedOIB_1">  EKO GRAD d.o.o. za proizvodnju, usluge i trgovinu, OIB 19157216597</derivirana_varijabla>
  </DomainObject.Predmet.ProtustrankaFormatedOIB>
  <DomainObject.Predmet.ProtustrankaFormatedWithAdress>
    <izvorni_sadrzaj> EKO GRAD d.o.o. za proizvodnju, usluge i trgovinu, Vinkovačka/bb, Vukovar</izvorni_sadrzaj>
    <derivirana_varijabla naziv="DomainObject.Predmet.ProtustrankaFormatedWithAdress_1"> EKO GRAD d.o.o. za proizvodnju, usluge i trgovinu, Vinkovačka/bb, Vukovar</derivirana_varijabla>
  </DomainObject.Predmet.ProtustrankaFormatedWithAdress>
  <DomainObject.Predmet.ProtustrankaFormatedWithAdressOIB>
    <izvorni_sadrzaj> EKO GRAD d.o.o. za proizvodnju, usluge i trgovinu, OIB 19157216597, Vinkovačka/bb, Vukovar</izvorni_sadrzaj>
    <derivirana_varijabla naziv="DomainObject.Predmet.ProtustrankaFormatedWithAdressOIB_1"> EKO GRAD d.o.o. za proizvodnju, usluge i trgovinu, OIB 19157216597, Vinkovačka/bb, Vukovar</derivirana_varijabla>
  </DomainObject.Predmet.ProtustrankaFormatedWithAdressOIB>
  <DomainObject.Predmet.ProtustrankaWithAdress>
    <izvorni_sadrzaj>EKO GRAD d.o.o. za proizvodnju, usluge i trgovinu Vinkovačka/bb, Vukovar</izvorni_sadrzaj>
    <derivirana_varijabla naziv="DomainObject.Predmet.ProtustrankaWithAdress_1">EKO GRAD d.o.o. za proizvodnju, usluge i trgovinu Vinkovačka/bb, Vukovar</derivirana_varijabla>
  </DomainObject.Predmet.ProtustrankaWithAdress>
  <DomainObject.Predmet.ProtustrankaWithAdressOIB>
    <izvorni_sadrzaj>EKO GRAD d.o.o. za proizvodnju, usluge i trgovinu, OIB 19157216597, Vinkovačka/bb, Vukovar</izvorni_sadrzaj>
    <derivirana_varijabla naziv="DomainObject.Predmet.ProtustrankaWithAdressOIB_1">EKO GRAD d.o.o. za proizvodnju, usluge i trgovinu, OIB 19157216597, Vinkovačka/bb, Vukovar</derivirana_varijabla>
  </DomainObject.Predmet.ProtustrankaWithAdressOIB>
  <DomainObject.Predmet.ProtustrankaNazivFormated>
    <izvorni_sadrzaj>EKO GRAD d.o.o. za proizvodnju, usluge i trgovinu</izvorni_sadrzaj>
    <derivirana_varijabla naziv="DomainObject.Predmet.ProtustrankaNazivFormated_1">EKO GRAD d.o.o. za proizvodnju, usluge i trgovinu</derivirana_varijabla>
  </DomainObject.Predmet.ProtustrankaNazivFormated>
  <DomainObject.Predmet.ProtustrankaNazivFormatedOIB>
    <izvorni_sadrzaj>EKO GRAD d.o.o. za proizvodnju, usluge i trgovinu, OIB 19157216597</izvorni_sadrzaj>
    <derivirana_varijabla naziv="DomainObject.Predmet.ProtustrankaNazivFormatedOIB_1">EKO GRAD d.o.o. za proizvodnju, usluge i trgovinu, OIB 19157216597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bb, 10000 Zagreb</izvorni_sadrzaj>
    <derivirana_varijabla naziv="DomainObject.Predmet.StrankaFormatedWithAdress_1"> FINA Regionalni centar Zagreb, bb, 10000 Zagreb</derivirana_varijabla>
  </DomainObject.Predmet.StrankaFormatedWithAdress>
  <DomainObject.Predmet.StrankaFormatedWithAdressOIB>
    <izvorni_sadrzaj> FINA Regionalni centar Zagreb, OIB 85821130368, bb, 10000 Zagreb</izvorni_sadrzaj>
    <derivirana_varijabla naziv="DomainObject.Predmet.StrankaFormatedWithAdressOIB_1"> FINA Regionalni centar Zagreb, OIB 85821130368, bb, 10000 Zagreb</derivirana_varijabla>
  </DomainObject.Predmet.StrankaFormatedWithAdressOIB>
  <DomainObject.Predmet.StrankaWithAdress>
    <izvorni_sadrzaj>FINA Regionalni centar Zagreb bb,10000 Zagreb</izvorni_sadrzaj>
    <derivirana_varijabla naziv="DomainObject.Predmet.StrankaWithAdress_1">FINA Regionalni centar Zagreb bb,10000 Zagreb</derivirana_varijabla>
  </DomainObject.Predmet.StrankaWithAdress>
  <DomainObject.Predmet.StrankaWithAdressOIB>
    <izvorni_sadrzaj>FINA Regionalni centar Zagreb, OIB 85821130368, bb,10000 Zagreb</izvorni_sadrzaj>
    <derivirana_varijabla naziv="DomainObject.Predmet.StrankaWithAdressOIB_1">FINA Regionalni centar Zagreb, OIB 85821130368, bb,10000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bb, 10000 Zagreb</item>
    </izvorni_sadrzaj>
    <derivirana_varijabla naziv="DomainObject.Predmet.StrankaListFormatedWithAdress_1">
      <item>FINA Regionalni centar Zagreb, bb, 10000 Zagreb</item>
    </derivirana_varijabla>
  </DomainObject.Predmet.StrankaListFormatedWithAdress>
  <DomainObject.Predmet.StrankaListFormatedWithAdressOIB>
    <izvorni_sadrzaj>
      <item>FINA Regionalni centar Zagreb, OIB 85821130368, bb, 10000 Zagreb</item>
    </izvorni_sadrzaj>
    <derivirana_varijabla naziv="DomainObject.Predmet.StrankaListFormatedWithAdressOIB_1">
      <item>FINA Regionalni centar Zagreb, OIB 85821130368, bb,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GRAD d.o.o. za proizvodnju, usluge i trgovinu</item>
    </izvorni_sadrzaj>
    <derivirana_varijabla naziv="DomainObject.Predmet.ProtuStrankaListFormated_1">
      <item>EKO GRAD d.o.o. za proizvodnju, usluge i trgovinu</item>
    </derivirana_varijabla>
  </DomainObject.Predmet.ProtuStrankaListFormated>
  <DomainObject.Predmet.ProtuStrankaListFormatedOIB>
    <izvorni_sadrzaj>
      <item>EKO GRAD d.o.o. za proizvodnju, usluge i trgovinu, OIB 19157216597</item>
    </izvorni_sadrzaj>
    <derivirana_varijabla naziv="DomainObject.Predmet.ProtuStrankaListFormatedOIB_1">
      <item>EKO GRAD d.o.o. za proizvodnju, usluge i trgovinu, OIB 19157216597</item>
    </derivirana_varijabla>
  </DomainObject.Predmet.ProtuStrankaListFormatedOIB>
  <DomainObject.Predmet.ProtuStrankaListFormatedWithAdress>
    <izvorni_sadrzaj>
      <item>EKO GRAD d.o.o. za proizvodnju, usluge i trgovinu, Vinkovačka/bb, Vukovar</item>
    </izvorni_sadrzaj>
    <derivirana_varijabla naziv="DomainObject.Predmet.ProtuStrankaListFormatedWithAdress_1">
      <item>EKO GRAD d.o.o. za proizvodnju, usluge i trgovinu, Vinkovačka/bb, Vukovar</item>
    </derivirana_varijabla>
  </DomainObject.Predmet.ProtuStrankaListFormatedWithAdress>
  <DomainObject.Predmet.ProtuStrankaListFormatedWithAdressOIB>
    <izvorni_sadrzaj>
      <item>EKO GRAD d.o.o. za proizvodnju, usluge i trgovinu, OIB 19157216597, Vinkovačka/bb, Vukovar</item>
    </izvorni_sadrzaj>
    <derivirana_varijabla naziv="DomainObject.Predmet.ProtuStrankaListFormatedWithAdressOIB_1">
      <item>EKO GRAD d.o.o. za proizvodnju, usluge i trgovinu, OIB 19157216597, Vinkovačka/bb, Vukovar</item>
    </derivirana_varijabla>
  </DomainObject.Predmet.ProtuStrankaListFormatedWithAdressOIB>
  <DomainObject.Predmet.ProtuStrankaListNazivFormated>
    <izvorni_sadrzaj>
      <item>EKO GRAD d.o.o. za proizvodnju, usluge i trgovinu</item>
    </izvorni_sadrzaj>
    <derivirana_varijabla naziv="DomainObject.Predmet.ProtuStrankaListNazivFormated_1">
      <item>EKO GRAD d.o.o. za proizvodnju, usluge i trgovinu</item>
    </derivirana_varijabla>
  </DomainObject.Predmet.ProtuStrankaListNazivFormated>
  <DomainObject.Predmet.ProtuStrankaListNazivFormatedOIB>
    <izvorni_sadrzaj>
      <item>EKO GRAD d.o.o. za proizvodnju, usluge i trgovinu, OIB 19157216597</item>
    </izvorni_sadrzaj>
    <derivirana_varijabla naziv="DomainObject.Predmet.ProtuStrankaListNazivFormatedOIB_1">
      <item>EKO GRAD d.o.o. za proizvodnju, usluge i trgovinu, OIB 19157216597</item>
    </derivirana_varijabla>
  </DomainObject.Predmet.ProtuStrankaListNazivFormatedOIB>
  <DomainObject.Predmet.OstaliList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GRAD d.o.o. za proizvodnju, usluge i trgovinu</izvorni_sadrzaj>
    <derivirana_varijabla naziv="DomainObject.Predmet.ProtustrankaIDrugi_1">EKO GRAD d.o.o. za proizvodnju, usluge i trgovinu</derivirana_varijabla>
  </DomainObject.Predmet.ProtustrankaIDrugi>
  <DomainObject.Predmet.StrankaIDrugiAdressOIB>
    <izvorni_sadrzaj>FINA Regionalni centar Zagreb, OIB 85821130368, bb, 10000 Zagreb</izvorni_sadrzaj>
    <derivirana_varijabla naziv="DomainObject.Predmet.StrankaIDrugiAdressOIB_1">FINA Regionalni centar Zagreb, OIB 85821130368, bb, 10000 Zagreb</derivirana_varijabla>
  </DomainObject.Predmet.StrankaIDrugiAdressOIB>
  <DomainObject.Predmet.ProtustrankaIDrugiAdressOIB>
    <izvorni_sadrzaj>EKO GRAD d.o.o. za proizvodnju, usluge i trgovinu, OIB 19157216597, Vinkovačka/bb, Vukovar</izvorni_sadrzaj>
    <derivirana_varijabla naziv="DomainObject.Predmet.ProtustrankaIDrugiAdressOIB_1">EKO GRAD d.o.o. za proizvodnju, usluge i trgovinu, OIB 19157216597, Vinkovačka/bb,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izvorni_sadrzaj>
    <derivirana_varijabla naziv="DomainObject.Predmet.SudioniciListNazivOIB_1"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CB7C2-2C86-4290-8D59-325687305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953</properties:Characters>
  <properties:Lines>67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2016-09-30T06:27:00Z</dcterms:created>
  <dc:creator>hermanj</dc:creator>
  <cp:lastModifiedBy>Danijela Sekulić</cp:lastModifiedBy>
  <cp:lastPrinted>2016-09-30T10:06:00Z</cp:lastPrinted>
  <dcterms:modified xmlns:xsi="http://www.w3.org/2001/XMLSchema-instance" xsi:type="dcterms:W3CDTF">2016-09-30T10:06:00Z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