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6806" w14:paraId="7be6806" w:rsidRDefault="006A3220" w:rsidP="006A3220" w:rsidR="006A322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BUŽAN METALI NOVA j. d. o. o. Raša, Matija </w:t>
      </w:r>
      <w:proofErr w:type="spellStart"/>
      <w:r>
        <w:rPr>
          <w:rFonts w:cs="Times New Roman" w:eastAsia="Times New Roman"/>
          <w:szCs w:val="24"/>
          <w:lang w:eastAsia="hr-HR"/>
        </w:rPr>
        <w:t>Vlačić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Ilirik 2, OIB </w:t>
      </w:r>
      <w:r w:rsidRPr="006A3220">
        <w:rPr>
          <w:rFonts w:cs="Times New Roman" w:eastAsia="Times New Roman"/>
          <w:szCs w:val="24"/>
          <w:lang w:eastAsia="hr-HR"/>
        </w:rPr>
        <w:t>29898964208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A3220">
        <w:rPr>
          <w:rFonts w:cs="Times New Roman" w:eastAsia="Times New Roman"/>
          <w:szCs w:val="24"/>
          <w:lang w:eastAsia="hr-HR"/>
        </w:rPr>
        <w:t>040318885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5. svibnja 2017. objavljuje sljedeći</w:t>
      </w:r>
    </w:p>
    <w:p w:rsidRDefault="006A3220" w:rsidP="006A3220" w:rsidR="006A32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3220" w:rsidP="006A3220" w:rsidR="006A322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A3220" w:rsidP="006A3220" w:rsidR="006A3220">
      <w:pPr>
        <w:ind w:firstLine="708"/>
        <w:rPr>
          <w:szCs w:val="24"/>
        </w:rPr>
      </w:pPr>
    </w:p>
    <w:p w:rsidRDefault="006A3220" w:rsidP="006A3220" w:rsidR="006A32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BUŽAN METALI NOVA j. d. o. o. Raša, Matija </w:t>
      </w:r>
      <w:proofErr w:type="spellStart"/>
      <w:r>
        <w:rPr>
          <w:rFonts w:cs="Times New Roman" w:eastAsia="Times New Roman"/>
          <w:szCs w:val="24"/>
          <w:lang w:eastAsia="hr-HR"/>
        </w:rPr>
        <w:t>Vlačić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Ilirik 2, OIB </w:t>
      </w:r>
      <w:r w:rsidRPr="006A3220">
        <w:rPr>
          <w:rFonts w:cs="Times New Roman" w:eastAsia="Times New Roman"/>
          <w:szCs w:val="24"/>
          <w:lang w:eastAsia="hr-HR"/>
        </w:rPr>
        <w:t>29898964208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6A3220">
        <w:rPr>
          <w:rFonts w:cs="Times New Roman" w:eastAsia="Times New Roman"/>
          <w:szCs w:val="24"/>
          <w:lang w:eastAsia="hr-HR"/>
        </w:rPr>
        <w:t>040318885</w:t>
      </w:r>
      <w:r>
        <w:rPr>
          <w:rFonts w:cs="Times New Roman" w:eastAsia="Times New Roman"/>
          <w:szCs w:val="24"/>
          <w:lang w:eastAsia="hr-HR"/>
        </w:rPr>
        <w:t>, je pravna osoba koja nema zaposlenih, koja je na dan 28. travnja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A3220" w:rsidP="006A3220" w:rsidR="006A3220">
      <w:pPr>
        <w:ind w:firstLine="708"/>
        <w:rPr>
          <w:szCs w:val="24"/>
        </w:rPr>
      </w:pPr>
    </w:p>
    <w:p w:rsidRDefault="006A3220" w:rsidP="006A3220" w:rsidR="006A322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28. travnja 2017. iznosio 27.282,68 kn.</w:t>
      </w:r>
    </w:p>
    <w:p w:rsidRDefault="006A3220" w:rsidP="006A3220" w:rsidR="006A3220">
      <w:pPr>
        <w:rPr>
          <w:szCs w:val="24"/>
        </w:rPr>
      </w:pPr>
    </w:p>
    <w:p w:rsidRDefault="006A3220" w:rsidP="006A3220" w:rsidR="006A32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A3220" w:rsidP="006A3220" w:rsidR="006A322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A3220" w:rsidP="006A3220" w:rsidR="006A322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3333-273-2017, i da u istom roku uplate na depozit ovog suda broj HR 4323900011300029763, poziv na broj 020-273-17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A3220" w:rsidP="006A3220" w:rsidR="006A3220">
      <w:pPr>
        <w:ind w:firstLine="708"/>
        <w:rPr>
          <w:szCs w:val="24"/>
        </w:rPr>
      </w:pPr>
    </w:p>
    <w:p w:rsidRDefault="006A3220" w:rsidP="006A3220" w:rsidR="006A322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A3220" w:rsidP="006A3220" w:rsidR="006A3220">
      <w:pPr>
        <w:ind w:firstLine="708"/>
        <w:rPr>
          <w:szCs w:val="24"/>
        </w:rPr>
      </w:pPr>
    </w:p>
    <w:p w:rsidRDefault="006A3220" w:rsidP="006A3220" w:rsidR="006A3220">
      <w:pPr>
        <w:jc w:val="center"/>
        <w:rPr>
          <w:szCs w:val="24"/>
        </w:rPr>
      </w:pPr>
      <w:r>
        <w:rPr>
          <w:szCs w:val="24"/>
        </w:rPr>
        <w:t>U Pazinu 5. svibnja 2017.</w:t>
      </w:r>
    </w:p>
    <w:p w:rsidRDefault="006A3220" w:rsidP="006A3220" w:rsidR="006A3220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6A3220" w:rsidP="006A3220" w:rsidR="006A3220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5D64BB">
        <w:rPr>
          <w:szCs w:val="24"/>
        </w:rPr>
        <w:t xml:space="preserve">, v. r. </w:t>
      </w:r>
    </w:p>
    <w:p w:rsidRDefault="006A3220" w:rsidP="006A3220" w:rsidR="006A3220">
      <w:pPr>
        <w:rPr>
          <w:szCs w:val="24"/>
        </w:rPr>
      </w:pPr>
      <w:r>
        <w:rPr>
          <w:szCs w:val="24"/>
        </w:rPr>
        <w:t>DNA:</w:t>
      </w:r>
    </w:p>
    <w:p w:rsidRDefault="006A3220" w:rsidP="006A3220" w:rsidR="00AC57A2" w:rsidRPr="006A322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C57A2" w:rsidRPr="006A322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220" w:rsidP="006A3220" w:rsidR="006A3220">
      <w:r>
        <w:separator/>
      </w:r>
    </w:p>
  </w:endnote>
  <w:endnote w:id="0" w:type="continuationSeparator">
    <w:p w:rsidRDefault="006A3220" w:rsidP="006A3220" w:rsidR="006A3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220" w:rsidP="006A3220" w:rsidR="006A3220">
      <w:r>
        <w:separator/>
      </w:r>
    </w:p>
  </w:footnote>
  <w:footnote w:id="0" w:type="continuationSeparator">
    <w:p w:rsidRDefault="006A3220" w:rsidP="006A3220" w:rsidR="006A3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220" w:rsidR="006A3220">
    <w:pPr>
      <w:pStyle w:val="Zaglavlje"/>
    </w:pPr>
    <w:r>
      <w:tab/>
    </w:r>
    <w:r>
      <w:tab/>
      <w:t>3 St-273/2017-3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2FE3"/>
    <w:rsid w:val="005D64BB"/>
    <w:rsid w:val="006A3220"/>
    <w:rsid w:val="00AC57A2"/>
    <w:rsid w:val="00BE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22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2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322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A32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322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6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4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4B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4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4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22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3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322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6A3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322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D6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4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4B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4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4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BUŽAN METALI NOVA j.d.o.o. RAŠA</izvorni_sadrzaj>
    <derivirana_varijabla naziv="DomainObject.Predmet.ProtustrankaFormated_1">  BUŽAN METALI NOVA j.d.o.o. RAŠA</derivirana_varijabla>
  </DomainObject.Predmet.ProtustrankaFormated>
  <DomainObject.Predmet.ProtustrankaFormatedOIB>
    <izvorni_sadrzaj>  BUŽAN METALI NOVA j.d.o.o. RAŠA, OIB 29898964208</izvorni_sadrzaj>
    <derivirana_varijabla naziv="DomainObject.Predmet.ProtustrankaFormatedOIB_1">  BUŽAN METALI NOVA j.d.o.o. RAŠA, OIB 29898964208</derivirana_varijabla>
  </DomainObject.Predmet.ProtustrankaFormatedOIB>
  <DomainObject.Predmet.ProtustrankaFormatedWithAdress>
    <izvorni_sadrzaj> BUŽAN METALI NOVA j.d.o.o. RAŠA, Matija Vlačić Ilirik 2, 52223 Raša</izvorni_sadrzaj>
    <derivirana_varijabla naziv="DomainObject.Predmet.ProtustrankaFormatedWithAdress_1"> BUŽAN METALI NOVA j.d.o.o. RAŠA, Matija Vlačić Ilirik 2, 52223 Raša</derivirana_varijabla>
  </DomainObject.Predmet.ProtustrankaFormatedWithAdress>
  <DomainObject.Predmet.ProtustrankaFormatedWithAdressOIB>
    <izvorni_sadrzaj> BUŽAN METALI NOVA j.d.o.o. RAŠA, OIB 29898964208, Matija Vlačić Ilirik 2, 52223 Raša</izvorni_sadrzaj>
    <derivirana_varijabla naziv="DomainObject.Predmet.ProtustrankaFormatedWithAdressOIB_1"> BUŽAN METALI NOVA j.d.o.o. RAŠA, OIB 29898964208, Matija Vlačić Ilirik 2, 52223 Raša</derivirana_varijabla>
  </DomainObject.Predmet.ProtustrankaFormatedWithAdressOIB>
  <DomainObject.Predmet.ProtustrankaWithAdress>
    <izvorni_sadrzaj>BUŽAN METALI NOVA j.d.o.o. RAŠA Matija Vlačić Ilirik 2, 52223 Raša</izvorni_sadrzaj>
    <derivirana_varijabla naziv="DomainObject.Predmet.ProtustrankaWithAdress_1">BUŽAN METALI NOVA j.d.o.o. RAŠA Matija Vlačić Ilirik 2, 52223 Raša</derivirana_varijabla>
  </DomainObject.Predmet.ProtustrankaWithAdress>
  <DomainObject.Predmet.ProtustrankaWithAdressOIB>
    <izvorni_sadrzaj>BUŽAN METALI NOVA j.d.o.o. RAŠA, OIB 29898964208, Matija Vlačić Ilirik 2, 52223 Raša</izvorni_sadrzaj>
    <derivirana_varijabla naziv="DomainObject.Predmet.ProtustrankaWithAdressOIB_1">BUŽAN METALI NOVA j.d.o.o. RAŠA, OIB 29898964208, Matija Vlačić Ilirik 2, 52223 Raša</derivirana_varijabla>
  </DomainObject.Predmet.ProtustrankaWithAdressOIB>
  <DomainObject.Predmet.ProtustrankaNazivFormated>
    <izvorni_sadrzaj>BUŽAN METALI NOVA j.d.o.o. RAŠA</izvorni_sadrzaj>
    <derivirana_varijabla naziv="DomainObject.Predmet.ProtustrankaNazivFormated_1">BUŽAN METALI NOVA j.d.o.o. RAŠA</derivirana_varijabla>
  </DomainObject.Predmet.ProtustrankaNazivFormated>
  <DomainObject.Predmet.ProtustrankaNazivFormatedOIB>
    <izvorni_sadrzaj>BUŽAN METALI NOVA j.d.o.o. RAŠA, OIB 29898964208</izvorni_sadrzaj>
    <derivirana_varijabla naziv="DomainObject.Predmet.ProtustrankaNazivFormatedOIB_1">BUŽAN METALI NOVA j.d.o.o. RAŠA, OIB 29898964208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27282.68</izvorni_sadrzaj>
    <derivirana_varijabla naziv="DomainObject.Predmet.TrenutnaVrijednost_1">27282.68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BUŽAN METALI NOVA j.d.o.o. RAŠA</item>
    </izvorni_sadrzaj>
    <derivirana_varijabla naziv="DomainObject.Predmet.ProtuStrankaListFormated_1">
      <item>BUŽAN METALI NOVA j.d.o.o. RAŠA</item>
    </derivirana_varijabla>
  </DomainObject.Predmet.ProtuStrankaListFormated>
  <DomainObject.Predmet.ProtuStrankaListFormatedOIB>
    <izvorni_sadrzaj>
      <item>BUŽAN METALI NOVA j.d.o.o. RAŠA, OIB 29898964208</item>
    </izvorni_sadrzaj>
    <derivirana_varijabla naziv="DomainObject.Predmet.ProtuStrankaListFormatedOIB_1">
      <item>BUŽAN METALI NOVA j.d.o.o. RAŠA, OIB 29898964208</item>
    </derivirana_varijabla>
  </DomainObject.Predmet.ProtuStrankaListFormatedOIB>
  <DomainObject.Predmet.ProtuStrankaListFormatedWithAdress>
    <izvorni_sadrzaj>
      <item>BUŽAN METALI NOVA j.d.o.o. RAŠA, Matija Vlačić Ilirik 2, 52223 Raša</item>
    </izvorni_sadrzaj>
    <derivirana_varijabla naziv="DomainObject.Predmet.ProtuStrankaListFormatedWithAdress_1">
      <item>BUŽAN METALI NOVA j.d.o.o. RAŠA, Matija Vlačić Ilirik 2, 52223 Raša</item>
    </derivirana_varijabla>
  </DomainObject.Predmet.ProtuStrankaListFormatedWithAdress>
  <DomainObject.Predmet.ProtuStrankaListFormatedWithAdressOIB>
    <izvorni_sadrzaj>
      <item>BUŽAN METALI NOVA j.d.o.o. RAŠA, OIB 29898964208, Matija Vlačić Ilirik 2, 52223 Raša</item>
    </izvorni_sadrzaj>
    <derivirana_varijabla naziv="DomainObject.Predmet.ProtuStrankaListFormatedWithAdressOIB_1">
      <item>BUŽAN METALI NOVA j.d.o.o. RAŠA, OIB 29898964208, Matija Vlačić Ilirik 2, 52223 Raša</item>
    </derivirana_varijabla>
  </DomainObject.Predmet.ProtuStrankaListFormatedWithAdressOIB>
  <DomainObject.Predmet.ProtuStrankaListNazivFormated>
    <izvorni_sadrzaj>
      <item>BUŽAN METALI NOVA j.d.o.o. RAŠA</item>
    </izvorni_sadrzaj>
    <derivirana_varijabla naziv="DomainObject.Predmet.ProtuStrankaListNazivFormated_1">
      <item>BUŽAN METALI NOVA j.d.o.o. RAŠA</item>
    </derivirana_varijabla>
  </DomainObject.Predmet.ProtuStrankaListNazivFormated>
  <DomainObject.Predmet.ProtuStrankaListNazivFormatedOIB>
    <izvorni_sadrzaj>
      <item>BUŽAN METALI NOVA j.d.o.o. RAŠA, OIB 29898964208</item>
    </izvorni_sadrzaj>
    <derivirana_varijabla naziv="DomainObject.Predmet.ProtuStrankaListNazivFormatedOIB_1">
      <item>BUŽAN METALI NOVA j.d.o.o. RAŠA, OIB 29898964208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BUŽAN METALI NOVA j.d.o.o. RAŠA</izvorni_sadrzaj>
    <derivirana_varijabla naziv="DomainObject.Predmet.ProtustrankaIDrugi_1">BUŽAN METALI NOVA j.d.o.o. RAŠA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BUŽAN METALI NOVA j.d.o.o. RAŠA, OIB 29898964208, Matija Vlačić Ilirik 2, 52223 Raša</izvorni_sadrzaj>
    <derivirana_varijabla naziv="DomainObject.Predmet.ProtustrankaIDrugiAdressOIB_1">BUŽAN METALI NOVA j.d.o.o. RAŠA, OIB 29898964208, Matija Vlačić Ilirik 2,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BUŽAN METALI NOVA j.d.o.o. RAŠA</item>
    </izvorni_sadrzaj>
    <derivirana_varijabla naziv="DomainObject.Predmet.SudioniciListNaziv_1">
      <item>FINANCIJSKA AGENCIJA, RC RIJEKA, PODRUŽNICA PULA, PULA</item>
      <item>BUŽAN METALI NOVA j.d.o.o. RAŠA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BUŽAN METALI NOVA j.d.o.o. RAŠA, OIB 29898964208, Matija Vlačić Ilirik 2,52223 Raša</item>
    </izvorni_sadrzaj>
    <derivirana_varijabla naziv="DomainObject.Predmet.SudioniciListAdressOIB_1">
      <item>FINANCIJSKA AGENCIJA, RC RIJEKA, PODRUŽNICA PULA, PULA, OIB 85821130368, Giardini 5,52100 Pula</item>
      <item>BUŽAN METALI NOVA j.d.o.o. RAŠA, OIB 29898964208, Matija Vlačić Ilirik 2,52223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29898964208</item>
    </izvorni_sadrzaj>
    <derivirana_varijabla naziv="DomainObject.Predmet.SudioniciListNazivOIB_1">
      <item>, OIB 85821130368</item>
      <item>, OIB 29898964208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495</properties:Words>
  <properties:Characters>2685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2017-05-04T09:41:00Z</dcterms:created>
  <dc:creator>Morena Brajuha</dc:creator>
  <dc:description/>
  <cp:keywords/>
  <cp:lastModifiedBy>Morena Brajuha</cp:lastModifiedBy>
  <cp:lastPrinted>2017-05-04T09:44:00Z</cp:lastPrinted>
  <dcterms:modified xmlns:xsi="http://www.w3.org/2001/XMLSchema-instance" xsi:type="dcterms:W3CDTF">2017-05-05T10:27:00Z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