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d321" w14:paraId="fe8d321" w:rsidRDefault="00B551B4" w:rsidP="00B551B4" w:rsidR="00B551B4">
      <w:pPr>
        <w:pStyle w:val="Bezproreda"/>
        <w15:collapsed w:val="false"/>
      </w:pPr>
      <w:bookmarkStart w:name="_GoBack" w:id="0"/>
      <w:bookmarkEnd w:id="0"/>
    </w:p>
    <w:p w:rsidRDefault="00B551B4" w:rsidP="00B551B4" w:rsidR="00B551B4">
      <w:pPr>
        <w:pStyle w:val="Bezproreda"/>
      </w:pPr>
    </w:p>
    <w:p w:rsidRDefault="004D3956" w:rsidR="004D3956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4EAA" w:rsidP="00AA4EAA" w:rsidR="00AA4EAA">
      <w:pPr>
        <w:pStyle w:val="Bezproreda"/>
      </w:pPr>
      <w:r>
        <w:t xml:space="preserve">REPUBLIKA HRVATSKA </w:t>
      </w:r>
    </w:p>
    <w:p w:rsidRDefault="00AA4EAA" w:rsidP="00AA4EAA" w:rsidR="00AA4EAA">
      <w:pPr>
        <w:pStyle w:val="Bezproreda"/>
      </w:pPr>
      <w:r>
        <w:t>Trgovački sud u Zagrebu</w:t>
      </w:r>
    </w:p>
    <w:p w:rsidRDefault="00AA4EAA" w:rsidP="00AA4EAA" w:rsidR="00B551B4">
      <w:pPr>
        <w:pStyle w:val="Bezproreda"/>
      </w:pPr>
      <w:r>
        <w:t xml:space="preserve">  Zagreb, Amruševa 2/II</w:t>
      </w:r>
    </w:p>
    <w:p w:rsidRDefault="004B7B0D" w:rsidP="00B551B4" w:rsidR="00B551B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90.St-1624</w:t>
      </w:r>
      <w:r w:rsidR="00B551B4">
        <w:t>/2015</w:t>
      </w:r>
    </w:p>
    <w:p w:rsidRDefault="00B551B4" w:rsidP="00B551B4" w:rsidR="00B551B4">
      <w:pPr>
        <w:pStyle w:val="Bezproreda"/>
      </w:pPr>
    </w:p>
    <w:p w:rsidRDefault="00B551B4" w:rsidP="004B7B0D" w:rsidR="00B551B4">
      <w:pPr>
        <w:pStyle w:val="Bezproreda"/>
      </w:pPr>
    </w:p>
    <w:p w:rsidRDefault="00B551B4" w:rsidP="004B7B0D" w:rsidR="00B551B4">
      <w:pPr>
        <w:pStyle w:val="Bezproreda"/>
        <w:jc w:val="center"/>
      </w:pPr>
      <w:r>
        <w:t>R E P U B L I K A    H R V A T S K A</w:t>
      </w:r>
    </w:p>
    <w:p w:rsidRDefault="00B551B4" w:rsidP="004B7B0D" w:rsidR="00B551B4">
      <w:pPr>
        <w:pStyle w:val="Bezproreda"/>
        <w:jc w:val="center"/>
      </w:pPr>
    </w:p>
    <w:p w:rsidRDefault="00B551B4" w:rsidP="004B7B0D" w:rsidR="00B551B4">
      <w:pPr>
        <w:pStyle w:val="Bezproreda"/>
        <w:jc w:val="center"/>
      </w:pPr>
      <w:r>
        <w:t>R J E Š E N J E</w:t>
      </w:r>
    </w:p>
    <w:p w:rsidRDefault="00B551B4" w:rsidP="004B7B0D" w:rsidR="00B551B4">
      <w:pPr>
        <w:pStyle w:val="Bezproreda"/>
      </w:pPr>
    </w:p>
    <w:p w:rsidRDefault="00B551B4" w:rsidP="004B7B0D" w:rsidR="00B551B4">
      <w:pPr>
        <w:pStyle w:val="Bezproreda"/>
      </w:pPr>
      <w:r>
        <w:tab/>
        <w:t>Trgovački sud u Zagrebu po sucu Sandri Rotar Vogrin u skraćenom stečajnom postupku pokrenutim nad dužnikom</w:t>
      </w:r>
      <w:r w:rsidRPr="00B551B4">
        <w:t xml:space="preserve"> </w:t>
      </w:r>
      <w:r w:rsidR="004B7B0D" w:rsidRPr="004B7B0D">
        <w:t>ELPENOR d.o.o. za trgovinu i usluge, Zagreb, M</w:t>
      </w:r>
      <w:r w:rsidR="004B7B0D">
        <w:t xml:space="preserve">asarykova 19, OIB: 81137125788, </w:t>
      </w:r>
      <w:r w:rsidR="00503A9B">
        <w:t>dana 17</w:t>
      </w:r>
      <w:r>
        <w:t xml:space="preserve">. ožujka 2016. </w:t>
      </w:r>
    </w:p>
    <w:p w:rsidRDefault="00B551B4" w:rsidP="004B7B0D" w:rsidR="00B551B4">
      <w:pPr>
        <w:pStyle w:val="Bezproreda"/>
      </w:pPr>
    </w:p>
    <w:p w:rsidRDefault="00B551B4" w:rsidP="004B7B0D" w:rsidR="00B551B4">
      <w:pPr>
        <w:pStyle w:val="Bezproreda"/>
        <w:jc w:val="center"/>
      </w:pPr>
      <w:r>
        <w:t>r i j e š i o    je</w:t>
      </w:r>
    </w:p>
    <w:p w:rsidRDefault="00B551B4" w:rsidP="00B551B4" w:rsidR="00B551B4">
      <w:pPr>
        <w:pStyle w:val="Bezproreda"/>
      </w:pPr>
    </w:p>
    <w:p w:rsidRDefault="00B551B4" w:rsidP="004B7B0D" w:rsidR="004B7B0D" w:rsidRPr="004B7B0D">
      <w:r>
        <w:t>I.)</w:t>
      </w:r>
      <w:r>
        <w:tab/>
        <w:t>Otvara se stečajni postupak nad dužnikom</w:t>
      </w:r>
      <w:r w:rsidR="004B7B0D">
        <w:t xml:space="preserve"> </w:t>
      </w:r>
      <w:r w:rsidR="004B7B0D" w:rsidRPr="004B7B0D">
        <w:t>ELPENOR d.o.o. za trgovinu i usluge, Zagreb, Masarykova 19, OIB: 81137125788.</w:t>
      </w:r>
    </w:p>
    <w:p w:rsidRDefault="00B551B4" w:rsidP="00B551B4" w:rsidR="00B551B4" w:rsidRPr="00887E20">
      <w:pPr>
        <w:pStyle w:val="Bezproreda"/>
      </w:pPr>
      <w:r w:rsidRPr="00887E20">
        <w:t>Steč</w:t>
      </w:r>
      <w:r w:rsidR="004B7B0D">
        <w:t>ajni postupak otvoren je dana 17</w:t>
      </w:r>
      <w:r w:rsidRPr="00887E20">
        <w:t xml:space="preserve">. ožujka </w:t>
      </w:r>
      <w:r w:rsidR="00887E20" w:rsidRPr="00887E20">
        <w:t>2016., u 15</w:t>
      </w:r>
      <w:r w:rsidRPr="00887E20">
        <w:t xml:space="preserve"> sati i 00 </w:t>
      </w:r>
      <w:r w:rsidRPr="00887E20">
        <w:tab/>
        <w:t>minuta,  kada  je ovo rješenje objavljeno na mrežnoj stranici e-Oglasna ploča ovog suda.</w:t>
      </w:r>
    </w:p>
    <w:p w:rsidRDefault="00B551B4" w:rsidP="00B551B4" w:rsidR="00B551B4" w:rsidRPr="00A927C7">
      <w:pPr>
        <w:pStyle w:val="Bezproreda"/>
        <w:rPr>
          <w:color w:val="FF0000"/>
        </w:rPr>
      </w:pPr>
    </w:p>
    <w:p w:rsidRDefault="00B551B4" w:rsidP="00B551B4" w:rsidR="00BB0D7F">
      <w:pPr>
        <w:pStyle w:val="Bezproreda"/>
      </w:pPr>
      <w:r w:rsidRPr="00F94F09">
        <w:t>II.)</w:t>
      </w:r>
      <w:r w:rsidRPr="00F94F09">
        <w:tab/>
        <w:t xml:space="preserve">Za stečajnog upravitelja imenuje se </w:t>
      </w:r>
      <w:r w:rsidR="00EB271F">
        <w:t xml:space="preserve">Ivan Prpić iz Zagreba, Hruševečka ulica 11, OIB: </w:t>
      </w:r>
      <w:r w:rsidR="00EB271F" w:rsidRPr="00EB271F">
        <w:t>16795120342</w:t>
      </w:r>
      <w:r w:rsidR="00EB271F">
        <w:t>.</w:t>
      </w:r>
    </w:p>
    <w:p w:rsidRDefault="004B7B0D" w:rsidP="00B551B4" w:rsidR="004B7B0D">
      <w:pPr>
        <w:pStyle w:val="Bezproreda"/>
      </w:pPr>
    </w:p>
    <w:p w:rsidRDefault="00B551B4" w:rsidP="004B7B0D" w:rsidR="00BB0D7F">
      <w:r>
        <w:t>III.)</w:t>
      </w:r>
      <w:r>
        <w:tab/>
        <w:t xml:space="preserve">Zaključuje se stečajni postupak nad dužnikom </w:t>
      </w:r>
      <w:r w:rsidR="004B7B0D" w:rsidRPr="004B7B0D">
        <w:t>ELPENOR d.o.o. za trgovinu i usluge, Zagreb, M</w:t>
      </w:r>
      <w:r w:rsidR="004B7B0D">
        <w:t>asarykova 19, OIB: 81137125788.</w:t>
      </w:r>
    </w:p>
    <w:p w:rsidRDefault="00B551B4" w:rsidP="00B551B4" w:rsidR="00B551B4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B551B4" w:rsidP="00B551B4" w:rsidR="00B551B4">
      <w:pPr>
        <w:pStyle w:val="Bezproreda"/>
      </w:pPr>
    </w:p>
    <w:p w:rsidRDefault="00B551B4" w:rsidP="00BB0D7F" w:rsidR="00B551B4">
      <w:pPr>
        <w:pStyle w:val="Bezproreda"/>
        <w:jc w:val="center"/>
      </w:pPr>
      <w:r>
        <w:t>Obrazloženje</w:t>
      </w:r>
    </w:p>
    <w:p w:rsidRDefault="00B551B4" w:rsidP="00B551B4" w:rsidR="00B551B4">
      <w:pPr>
        <w:pStyle w:val="Bezproreda"/>
      </w:pPr>
    </w:p>
    <w:p w:rsidRDefault="00B551B4" w:rsidP="00B551B4" w:rsidR="00B551B4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B551B4" w:rsidP="00B551B4" w:rsidR="00B551B4">
      <w:pPr>
        <w:pStyle w:val="Bezproreda"/>
      </w:pPr>
    </w:p>
    <w:p w:rsidRDefault="00B551B4" w:rsidP="00B551B4" w:rsidR="00B551B4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</w:t>
      </w:r>
      <w:r w:rsidR="00FB69DE">
        <w:t>ukladno čl. 430., 17.  i 13. SZ</w:t>
      </w:r>
      <w:r>
        <w:t>. Nakon ovog poziva utvrđeno je da  dužnik nema imovinu dostatnu za namirenje troškova postupka.</w:t>
      </w:r>
    </w:p>
    <w:p w:rsidRDefault="00B551B4" w:rsidP="00B551B4" w:rsidR="00B551B4">
      <w:pPr>
        <w:pStyle w:val="Bezproreda"/>
      </w:pPr>
      <w:r>
        <w:t xml:space="preserve"> </w:t>
      </w:r>
    </w:p>
    <w:p w:rsidRDefault="00B551B4" w:rsidP="00B551B4" w:rsidR="00B551B4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B551B4" w:rsidP="00B551B4" w:rsidR="00B551B4">
      <w:pPr>
        <w:pStyle w:val="Bezproreda"/>
      </w:pPr>
    </w:p>
    <w:p w:rsidRDefault="00B551B4" w:rsidP="00B551B4" w:rsidR="00B551B4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B551B4" w:rsidP="00B551B4" w:rsidR="00B551B4">
      <w:pPr>
        <w:pStyle w:val="Bezproreda"/>
      </w:pPr>
    </w:p>
    <w:p w:rsidRDefault="00B551B4" w:rsidP="00B551B4" w:rsidR="00B551B4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B551B4" w:rsidP="00B551B4" w:rsidR="00B551B4">
      <w:pPr>
        <w:pStyle w:val="Bezproreda"/>
      </w:pPr>
    </w:p>
    <w:p w:rsidRDefault="00B551B4" w:rsidP="00B551B4" w:rsidR="00B551B4">
      <w:pPr>
        <w:pStyle w:val="Bezproreda"/>
      </w:pPr>
    </w:p>
    <w:p w:rsidRDefault="004B7B0D" w:rsidP="00BB0D7F" w:rsidR="00B551B4">
      <w:pPr>
        <w:pStyle w:val="Bezproreda"/>
        <w:jc w:val="center"/>
      </w:pPr>
      <w:r>
        <w:t>U Zagrebu, 17</w:t>
      </w:r>
      <w:r w:rsidR="00B551B4">
        <w:t>. ožujka 2016.</w:t>
      </w:r>
    </w:p>
    <w:p w:rsidRDefault="00B551B4" w:rsidP="00B551B4" w:rsidR="00B551B4">
      <w:pPr>
        <w:pStyle w:val="Bezproreda"/>
      </w:pPr>
    </w:p>
    <w:p w:rsidRDefault="00B551B4" w:rsidP="00B551B4" w:rsidR="00B551B4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601C59" w:rsidP="00E314C4" w:rsidR="00E314C4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4B7B0D">
        <w:t xml:space="preserve">   </w:t>
      </w:r>
      <w:r w:rsidR="00B551B4">
        <w:t>Sandra Rotar Vogrin</w:t>
      </w:r>
    </w:p>
    <w:p w:rsidRDefault="00B551B4" w:rsidP="00601C59" w:rsidR="00B551B4">
      <w:pPr>
        <w:spacing w:after="0"/>
        <w:ind w:firstLine="708"/>
      </w:pPr>
    </w:p>
    <w:p w:rsidRDefault="00B551B4" w:rsidP="00B551B4" w:rsidR="00B551B4">
      <w:pPr>
        <w:pStyle w:val="Bezproreda"/>
      </w:pPr>
      <w:r>
        <w:t>Uputa o pravnom lijeku:</w:t>
      </w:r>
    </w:p>
    <w:p w:rsidRDefault="00B551B4" w:rsidP="00B551B4" w:rsidR="00B551B4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B551B4" w:rsidP="00B551B4" w:rsidR="00B551B4">
      <w:pPr>
        <w:pStyle w:val="Bezproreda"/>
      </w:pPr>
    </w:p>
    <w:p w:rsidRDefault="00B551B4" w:rsidP="00B551B4" w:rsidR="00B551B4">
      <w:pPr>
        <w:pStyle w:val="Bezproreda"/>
      </w:pPr>
    </w:p>
    <w:p w:rsidRDefault="00B551B4" w:rsidP="00B551B4" w:rsidR="00B551B4">
      <w:pPr>
        <w:pStyle w:val="Bezproreda"/>
      </w:pPr>
    </w:p>
    <w:p w:rsidRDefault="006C312D" w:rsidP="00B551B4" w:rsidR="006C312D">
      <w:pPr>
        <w:pStyle w:val="Bezproreda"/>
      </w:pPr>
    </w:p>
    <w:sectPr w:rsidSect="00EE68F6" w:rsidR="006C312D">
      <w:headerReference w:type="default" r:id="rId9"/>
      <w:foot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077" w:rsidP="00F90077" w:rsidR="00F90077">
      <w:pPr>
        <w:spacing w:lineRule="auto" w:line="240" w:after="0"/>
      </w:pPr>
      <w:r>
        <w:separator/>
      </w:r>
    </w:p>
  </w:endnote>
  <w:endnote w:id="0" w:type="continuationSeparator">
    <w:p w:rsidRDefault="00F90077" w:rsidP="00F90077" w:rsidR="00F9007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969" w:rsidR="00D52969">
    <w:pPr>
      <w:pStyle w:val="Podnoje"/>
      <w:jc w:val="center"/>
    </w:pPr>
  </w:p>
  <w:p w:rsidRDefault="00D52969" w:rsidR="00D529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077" w:rsidP="00F90077" w:rsidR="00F90077">
      <w:pPr>
        <w:spacing w:lineRule="auto" w:line="240" w:after="0"/>
      </w:pPr>
      <w:r>
        <w:separator/>
      </w:r>
    </w:p>
  </w:footnote>
  <w:footnote w:id="0" w:type="continuationSeparator">
    <w:p w:rsidRDefault="00F90077" w:rsidP="00F90077" w:rsidR="00F9007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2198874"/>
      <w:docPartObj>
        <w:docPartGallery w:val="Page Numbers (Top of Page)"/>
        <w:docPartUnique/>
      </w:docPartObj>
    </w:sdtPr>
    <w:sdtEndPr/>
    <w:sdtContent>
      <w:p w:rsidRDefault="00EE68F6" w:rsidR="00EE68F6">
        <w:pPr>
          <w:pStyle w:val="Zaglavlje"/>
          <w:jc w:val="center"/>
        </w:pPr>
        <w:r>
          <w:t xml:space="preserve">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20B95">
          <w:rPr>
            <w:noProof/>
          </w:rPr>
          <w:t>2</w:t>
        </w:r>
        <w:r>
          <w:fldChar w:fldCharType="end"/>
        </w:r>
        <w:r>
          <w:t xml:space="preserve">                          90. St-1624/2015</w:t>
        </w:r>
      </w:p>
    </w:sdtContent>
  </w:sdt>
  <w:p w:rsidRDefault="00F90077" w:rsidR="00F9007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51B4"/>
    <w:rsid w:val="00320B95"/>
    <w:rsid w:val="004B7B0D"/>
    <w:rsid w:val="004D3956"/>
    <w:rsid w:val="00503A9B"/>
    <w:rsid w:val="00601C59"/>
    <w:rsid w:val="006C312D"/>
    <w:rsid w:val="00887E20"/>
    <w:rsid w:val="00A927C7"/>
    <w:rsid w:val="00AA4EAA"/>
    <w:rsid w:val="00B551B4"/>
    <w:rsid w:val="00BB0D7F"/>
    <w:rsid w:val="00D52969"/>
    <w:rsid w:val="00E314C4"/>
    <w:rsid w:val="00EB271F"/>
    <w:rsid w:val="00EE68F6"/>
    <w:rsid w:val="00F90077"/>
    <w:rsid w:val="00F94F09"/>
    <w:rsid w:val="00FB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551B4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D39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39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9007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0077"/>
  </w:style>
  <w:style w:styleId="Podnoje" w:type="paragraph">
    <w:name w:val="footer"/>
    <w:basedOn w:val="Normal"/>
    <w:link w:val="PodnojeChar"/>
    <w:uiPriority w:val="99"/>
    <w:unhideWhenUsed/>
    <w:rsid w:val="00F9007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0077"/>
  </w:style>
  <w:style w:styleId="Tekstrezerviranogmjesta" w:type="character">
    <w:name w:val="Placeholder Text"/>
    <w:basedOn w:val="Zadanifontodlomka"/>
    <w:uiPriority w:val="99"/>
    <w:semiHidden/>
    <w:rsid w:val="00320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B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B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B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B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551B4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D39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39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9007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0077"/>
  </w:style>
  <w:style w:styleId="Podnoje" w:type="paragraph">
    <w:name w:val="footer"/>
    <w:basedOn w:val="Normal"/>
    <w:link w:val="PodnojeChar"/>
    <w:uiPriority w:val="99"/>
    <w:unhideWhenUsed/>
    <w:rsid w:val="00F9007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0077"/>
  </w:style>
  <w:style w:styleId="Tekstrezerviranogmjesta" w:type="character">
    <w:name w:val="Placeholder Text"/>
    <w:basedOn w:val="Zadanifontodlomka"/>
    <w:uiPriority w:val="99"/>
    <w:semiHidden/>
    <w:rsid w:val="00320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B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B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B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B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1624</izvorni_sadrzaj>
    <derivirana_varijabla naziv="DomainObject.Predmet.Broj_1">1624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St-1624/2015</izvorni_sadrzaj>
    <derivirana_varijabla naziv="DomainObject.Predmet.OznakaBroj_1">St-1624/2015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ELPENOR d.o.o.</izvorni_sadrzaj>
    <derivirana_varijabla naziv="DomainObject.Predmet.ProtustrankaFormated_1">  ELPENOR d.o.o.</derivirana_varijabla>
  </DomainObject.Predmet.ProtustrankaFormated>
  <DomainObject.Predmet.ProtustrankaFormatedOIB>
    <izvorni_sadrzaj>  ELPENOR d.o.o., OIB 81137125788</izvorni_sadrzaj>
    <derivirana_varijabla naziv="DomainObject.Predmet.ProtustrankaFormatedOIB_1">  ELPENOR d.o.o., OIB 81137125788</derivirana_varijabla>
  </DomainObject.Predmet.ProtustrankaFormatedOIB>
  <DomainObject.Predmet.ProtustrankaFormatedWithAdress>
    <izvorni_sadrzaj> ELPENOR d.o.o., Masarykova 19, 10000 Zagreb</izvorni_sadrzaj>
    <derivirana_varijabla naziv="DomainObject.Predmet.ProtustrankaFormatedWithAdress_1"> ELPENOR d.o.o., Masarykova 19, 10000 Zagreb</derivirana_varijabla>
  </DomainObject.Predmet.ProtustrankaFormatedWithAdress>
  <DomainObject.Predmet.ProtustrankaFormatedWithAdressOIB>
    <izvorni_sadrzaj> ELPENOR d.o.o., OIB 81137125788, Masarykova 19, 10000 Zagreb</izvorni_sadrzaj>
    <derivirana_varijabla naziv="DomainObject.Predmet.ProtustrankaFormatedWithAdressOIB_1"> ELPENOR d.o.o., OIB 81137125788, Masarykova 19, 10000 Zagreb</derivirana_varijabla>
  </DomainObject.Predmet.ProtustrankaFormatedWithAdressOIB>
  <DomainObject.Predmet.ProtustrankaWithAdress>
    <izvorni_sadrzaj>ELPENOR d.o.o. Masarykova 19, 10000 Zagreb</izvorni_sadrzaj>
    <derivirana_varijabla naziv="DomainObject.Predmet.ProtustrankaWithAdress_1">ELPENOR d.o.o. Masarykova 19, 10000 Zagreb</derivirana_varijabla>
  </DomainObject.Predmet.ProtustrankaWithAdress>
  <DomainObject.Predmet.ProtustrankaWithAdressOIB>
    <izvorni_sadrzaj>ELPENOR d.o.o., OIB 81137125788, Masarykova 19, 10000 Zagreb</izvorni_sadrzaj>
    <derivirana_varijabla naziv="DomainObject.Predmet.ProtustrankaWithAdressOIB_1">ELPENOR d.o.o., OIB 81137125788, Masarykova 19, 10000 Zagreb</derivirana_varijabla>
  </DomainObject.Predmet.ProtustrankaWithAdressOIB>
  <DomainObject.Predmet.ProtustrankaNazivFormated>
    <izvorni_sadrzaj>ELPENOR d.o.o.</izvorni_sadrzaj>
    <derivirana_varijabla naziv="DomainObject.Predmet.ProtustrankaNazivFormated_1">ELPENOR d.o.o.</derivirana_varijabla>
  </DomainObject.Predmet.ProtustrankaNazivFormated>
  <DomainObject.Predmet.ProtustrankaNazivFormatedOIB>
    <izvorni_sadrzaj>ELPENOR d.o.o., OIB 81137125788</izvorni_sadrzaj>
    <derivirana_varijabla naziv="DomainObject.Predmet.ProtustrankaNazivFormatedOIB_1">ELPENOR d.o.o., OIB 81137125788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ELPENOR d.o.o.</item>
    </izvorni_sadrzaj>
    <derivirana_varijabla naziv="DomainObject.Predmet.ProtuStrankaListFormated_1">
      <item>ELPENOR d.o.o.</item>
    </derivirana_varijabla>
  </DomainObject.Predmet.ProtuStrankaListFormated>
  <DomainObject.Predmet.ProtuStrankaListFormatedOIB>
    <izvorni_sadrzaj>
      <item>ELPENOR d.o.o., OIB 81137125788</item>
    </izvorni_sadrzaj>
    <derivirana_varijabla naziv="DomainObject.Predmet.ProtuStrankaListFormatedOIB_1">
      <item>ELPENOR d.o.o., OIB 81137125788</item>
    </derivirana_varijabla>
  </DomainObject.Predmet.ProtuStrankaListFormatedOIB>
  <DomainObject.Predmet.ProtuStrankaListFormatedWithAdress>
    <izvorni_sadrzaj>
      <item>ELPENOR d.o.o., Masarykova 19, 10000 Zagreb</item>
    </izvorni_sadrzaj>
    <derivirana_varijabla naziv="DomainObject.Predmet.ProtuStrankaListFormatedWithAdress_1">
      <item>ELPENOR d.o.o., Masarykova 19, 10000 Zagreb</item>
    </derivirana_varijabla>
  </DomainObject.Predmet.ProtuStrankaListFormatedWithAdress>
  <DomainObject.Predmet.ProtuStrankaListFormatedWithAdressOIB>
    <izvorni_sadrzaj>
      <item>ELPENOR d.o.o., OIB 81137125788, Masarykova 19, 10000 Zagreb</item>
    </izvorni_sadrzaj>
    <derivirana_varijabla naziv="DomainObject.Predmet.ProtuStrankaListFormatedWithAdressOIB_1">
      <item>ELPENOR d.o.o., OIB 81137125788, Masarykova 19, 10000 Zagreb</item>
    </derivirana_varijabla>
  </DomainObject.Predmet.ProtuStrankaListFormatedWithAdressOIB>
  <DomainObject.Predmet.ProtuStrankaListNazivFormated>
    <izvorni_sadrzaj>
      <item>ELPENOR d.o.o.</item>
    </izvorni_sadrzaj>
    <derivirana_varijabla naziv="DomainObject.Predmet.ProtuStrankaListNazivFormated_1">
      <item>ELPENOR d.o.o.</item>
    </derivirana_varijabla>
  </DomainObject.Predmet.ProtuStrankaListNazivFormated>
  <DomainObject.Predmet.ProtuStrankaListNazivFormatedOIB>
    <izvorni_sadrzaj>
      <item>ELPENOR d.o.o., OIB 81137125788</item>
    </izvorni_sadrzaj>
    <derivirana_varijabla naziv="DomainObject.Predmet.ProtuStrankaListNazivFormatedOIB_1">
      <item>ELPENOR d.o.o., OIB 81137125788</item>
    </derivirana_varijabla>
  </DomainObject.Predmet.ProtuStrankaListNazivFormatedOIB>
  <DomainObject.Predmet.OstaliListFormated>
    <izvorni_sadrzaj>
      <item>Vladimir Jergić</item>
      <item>Ivan Prpić</item>
    </izvorni_sadrzaj>
    <derivirana_varijabla naziv="DomainObject.Predmet.OstaliListFormated_1">
      <item>Vladimir Jergić</item>
      <item>Ivan Prpić</item>
    </derivirana_varijabla>
  </DomainObject.Predmet.OstaliListFormated>
  <DomainObject.Predmet.OstaliListFormatedOIB>
    <izvorni_sadrzaj>
      <item>Vladimir Jergić, OIB 53355510104</item>
      <item>Ivan Prpić, OIB 16795120342</item>
    </izvorni_sadrzaj>
    <derivirana_varijabla naziv="DomainObject.Predmet.OstaliListFormatedOIB_1">
      <item>Vladimir Jergić, OIB 53355510104</item>
      <item>Ivan Prpić, OIB 16795120342</item>
    </derivirana_varijabla>
  </DomainObject.Predmet.OstaliListFormatedOIB>
  <DomainObject.Predmet.OstaliListFormatedWithAdress>
    <izvorni_sadrzaj>
      <item>Vladimir Jergić, Radauševa 7, 10000 Zagreb</item>
      <item>Ivan Prpić, Hruševečka ulica 11, 10000 Zagreb</item>
    </izvorni_sadrzaj>
    <derivirana_varijabla naziv="DomainObject.Predmet.OstaliListFormatedWithAdress_1">
      <item>Vladimir Jergić, Radauševa 7, 10000 Zagreb</item>
      <item>Ivan Prpić, Hruševečka ulica 11, 10000 Zagreb</item>
    </derivirana_varijabla>
  </DomainObject.Predmet.OstaliListFormatedWithAdress>
  <DomainObject.Predmet.OstaliListFormatedWithAdressOIB>
    <izvorni_sadrzaj>
      <item>Vladimir Jergić, OIB 53355510104, Radauševa 7, 10000 Zagreb</item>
      <item>Ivan Prpić, OIB 16795120342, Hruševečka ulica 11, 10000 Zagreb</item>
    </izvorni_sadrzaj>
    <derivirana_varijabla naziv="DomainObject.Predmet.OstaliListFormatedWithAdressOIB_1">
      <item>Vladimir Jergić, OIB 53355510104, Radauševa 7, 10000 Zagreb</item>
      <item>Ivan Prpić, OIB 16795120342, Hruševečka ulica 11, 10000 Zagreb</item>
    </derivirana_varijabla>
  </DomainObject.Predmet.OstaliListFormatedWithAdressOIB>
  <DomainObject.Predmet.OstaliListNazivFormated>
    <izvorni_sadrzaj>
      <item>Vladimir Jergić</item>
      <item>Ivan Prpić</item>
    </izvorni_sadrzaj>
    <derivirana_varijabla naziv="DomainObject.Predmet.OstaliListNazivFormated_1">
      <item>Vladimir Jergić</item>
      <item>Ivan Prpić</item>
    </derivirana_varijabla>
  </DomainObject.Predmet.OstaliListNazivFormated>
  <DomainObject.Predmet.OstaliListNazivFormatedOIB>
    <izvorni_sadrzaj>
      <item>Vladimir Jergić, OIB 53355510104</item>
      <item>Ivan Prpić, OIB 16795120342</item>
    </izvorni_sadrzaj>
    <derivirana_varijabla naziv="DomainObject.Predmet.OstaliListNazivFormatedOIB_1">
      <item>Vladimir Jergić, OIB 53355510104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ELPENOR d.o.o.</izvorni_sadrzaj>
    <derivirana_varijabla naziv="DomainObject.Predmet.ProtustrankaIDrugi_1">ELPENOR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ELPENOR d.o.o., OIB 81137125788, Masarykova 19, 10000 Zagreb</izvorni_sadrzaj>
    <derivirana_varijabla naziv="DomainObject.Predmet.ProtustrankaIDrugiAdressOIB_1">ELPENOR d.o.o., OIB 81137125788, Masarykova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ELPENOR d.o.o.</item>
      <item>Vladimir Jergić</item>
      <item>Ivan Prpić</item>
    </izvorni_sadrzaj>
    <derivirana_varijabla naziv="DomainObject.Predmet.SudioniciListNaziv_1">
      <item>FINA Regionalni centar Zagreb</item>
      <item>ELPENOR d.o.o.</item>
      <item>Vladimir Jergić</item>
      <item>Ivan Prpić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ELPENOR d.o.o., OIB 81137125788, Masarykova 19,10000 Zagreb</item>
      <item>Vladimir Jergić, OIB 53355510104, Radauševa 7,10000 Zagreb</item>
      <item>Ivan Prpić, OIB 16795120342, Hruševečka ulica 11,10000 Zagreb</item>
    </izvorni_sadrzaj>
    <derivirana_varijabla naziv="DomainObject.Predmet.SudioniciListAdressOIB_1">
      <item>FINA Regionalni centar Zagreb, OIB 85821130368, TRG SVIBANJSKIH ŽRTAVA 1995. 1,10000 Zagreb</item>
      <item>ELPENOR d.o.o., OIB 81137125788, Masarykova 19,10000 Zagreb</item>
      <item>Vladimir Jergić, OIB 53355510104, Radauševa 7,10000 Zagreb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81137125788</item>
      <item>, OIB 53355510104</item>
      <item>, OIB 16795120342</item>
    </izvorni_sadrzaj>
    <derivirana_varijabla naziv="DomainObject.Predmet.SudioniciListNazivOIB_1">
      <item>, OIB 85821130368</item>
      <item>, OIB 81137125788</item>
      <item>, OIB 53355510104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1967</properties:Characters>
  <properties:Lines>66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2016-03-14T14:46:00Z</dcterms:created>
  <dc:creator>Sandra Rotar Vogrin</dc:creator>
  <cp:lastModifiedBy>Višnja Jurlina</cp:lastModifiedBy>
  <cp:lastPrinted>2016-03-16T09:25:00Z</cp:lastPrinted>
  <dcterms:modified xmlns:xsi="http://www.w3.org/2001/XMLSchema-instance" xsi:type="dcterms:W3CDTF">2016-03-17T12:01:00Z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