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52fd" w14:paraId="7a052f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1E3FCA">
        <w:rPr>
          <w:rStyle w:val="Naglaeno"/>
          <w:b w:val="false"/>
        </w:rPr>
        <w:t>546/17-</w:t>
      </w:r>
      <w:r w:rsidR="006837CA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>,</w:t>
      </w:r>
      <w:r w:rsidR="001E3FCA">
        <w:t xml:space="preserve"> na temelju prijedloga sudskog savjetnika Augustina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1E3FCA">
        <w:t xml:space="preserve">SVETIĆ PROMET j.d.o.o. za prijevoz i trgovinu, Cerić, Joze Ivakića 6, MBS: </w:t>
      </w:r>
      <w:r w:rsidR="00F5714E">
        <w:t>030171878, OIB: 81778981763</w:t>
      </w:r>
      <w:r w:rsidR="00492254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F5714E">
        <w:t>9</w:t>
      </w:r>
      <w:r w:rsidR="00BB3D58">
        <w:t xml:space="preserve">. </w:t>
      </w:r>
      <w:r w:rsidR="00F5714E">
        <w:t>svibnja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5714E">
        <w:t xml:space="preserve">SVETIĆ PROMET j.d.o.o. za prijevoz i trgovinu, Cerić, Joze Ivakića 6, MBS: 030171878, OIB: 81778981763,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5714E">
        <w:t>25.909,44</w:t>
      </w:r>
      <w:r w:rsidR="00CE3DC5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5714E">
        <w:t>Goran Svetić, Vinkovci, Bosutska 2, OIB: 38863256658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5714E">
        <w:t>546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F5714E">
        <w:t>9</w:t>
      </w:r>
      <w:r w:rsidR="008C1EC2">
        <w:t>.</w:t>
      </w:r>
      <w:r w:rsidR="00EB5E1B">
        <w:t xml:space="preserve"> </w:t>
      </w:r>
      <w:r w:rsidR="00F5714E">
        <w:t>svibnja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5714E">
        <w:t>30</w:t>
      </w:r>
      <w:r w:rsidR="00EB5E1B">
        <w:t>.</w:t>
      </w:r>
      <w:r w:rsidR="00F5714E">
        <w:t>6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37CA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837C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37C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7C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7C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837C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37C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7C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7C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SVETIĆ PROMET j.d.o.o. za prijevoz i trgovinu</izvorni_sadrzaj>
    <derivirana_varijabla naziv="DomainObject.Predmet.ProtustrankaFormated_1">  SVETIĆ PROMET j.d.o.o. za prijevoz i trgovinu</derivirana_varijabla>
  </DomainObject.Predmet.ProtustrankaFormated>
  <DomainObject.Predmet.ProtustrankaFormatedOIB>
    <izvorni_sadrzaj>  SVETIĆ PROMET j.d.o.o. za prijevoz i trgovinu, OIB 81778981763</izvorni_sadrzaj>
    <derivirana_varijabla naziv="DomainObject.Predmet.ProtustrankaFormatedOIB_1">  SVETIĆ PROMET j.d.o.o. za prijevoz i trgovinu, OIB 81778981763</derivirana_varijabla>
  </DomainObject.Predmet.ProtustrankaFormatedOIB>
  <DomainObject.Predmet.ProtustrankaFormatedWithAdress>
    <izvorni_sadrzaj> SVETIĆ PROMET j.d.o.o. za prijevoz i trgovinu, Joze Ivakića 6, 32221 Cerić</izvorni_sadrzaj>
    <derivirana_varijabla naziv="DomainObject.Predmet.ProtustrankaFormatedWithAdress_1"> SVETIĆ PROMET j.d.o.o. za prijevoz i trgovinu, Joze Ivakića 6, 32221 Cerić</derivirana_varijabla>
  </DomainObject.Predmet.ProtustrankaFormatedWithAdress>
  <DomainObject.Predmet.ProtustrankaFormatedWithAdressOIB>
    <izvorni_sadrzaj> SVETIĆ PROMET j.d.o.o. za prijevoz i trgovinu, OIB 81778981763, Joze Ivakića 6, 32221 Cerić</izvorni_sadrzaj>
    <derivirana_varijabla naziv="DomainObject.Predmet.ProtustrankaFormatedWithAdressOIB_1"> SVETIĆ PROMET j.d.o.o. za prijevoz i trgovinu, OIB 81778981763, Joze Ivakića 6, 32221 Cerić</derivirana_varijabla>
  </DomainObject.Predmet.ProtustrankaFormatedWithAdressOIB>
  <DomainObject.Predmet.ProtustrankaWithAdress>
    <izvorni_sadrzaj>SVETIĆ PROMET j.d.o.o. za prijevoz i trgovinu Joze Ivakića 6, 32221 Cerić</izvorni_sadrzaj>
    <derivirana_varijabla naziv="DomainObject.Predmet.ProtustrankaWithAdress_1">SVETIĆ PROMET j.d.o.o. za prijevoz i trgovinu Joze Ivakića 6, 32221 Cerić</derivirana_varijabla>
  </DomainObject.Predmet.ProtustrankaWithAdress>
  <DomainObject.Predmet.ProtustrankaWithAdressOIB>
    <izvorni_sadrzaj>SVETIĆ PROMET j.d.o.o. za prijevoz i trgovinu, OIB 81778981763, Joze Ivakića 6, 32221 Cerić</izvorni_sadrzaj>
    <derivirana_varijabla naziv="DomainObject.Predmet.ProtustrankaWithAdressOIB_1">SVETIĆ PROMET j.d.o.o. za prijevoz i trgovinu, OIB 81778981763, Joze Ivakića 6, 32221 Cerić</derivirana_varijabla>
  </DomainObject.Predmet.ProtustrankaWithAdressOIB>
  <DomainObject.Predmet.ProtustrankaNazivFormated>
    <izvorni_sadrzaj>SVETIĆ PROMET j.d.o.o. za prijevoz i trgovinu</izvorni_sadrzaj>
    <derivirana_varijabla naziv="DomainObject.Predmet.ProtustrankaNazivFormated_1">SVETIĆ PROMET j.d.o.o. za prijevoz i trgovinu</derivirana_varijabla>
  </DomainObject.Predmet.ProtustrankaNazivFormated>
  <DomainObject.Predmet.ProtustrankaNazivFormatedOIB>
    <izvorni_sadrzaj>SVETIĆ PROMET j.d.o.o. za prijevoz i trgovinu, OIB 81778981763</izvorni_sadrzaj>
    <derivirana_varijabla naziv="DomainObject.Predmet.ProtustrankaNazivFormatedOIB_1">SVETIĆ PROMET j.d.o.o. za prijevoz i trgovinu, OIB 81778981763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SVETIĆ PROMET j.d.o.o. za prijevoz i trgovinu</item>
    </izvorni_sadrzaj>
    <derivirana_varijabla naziv="DomainObject.Predmet.ProtuStrankaListFormated_1">
      <item>SVETIĆ PROMET j.d.o.o. za prijevoz i trgovinu</item>
    </derivirana_varijabla>
  </DomainObject.Predmet.ProtuStrankaListFormated>
  <DomainObject.Predmet.ProtuStrankaListFormatedOIB>
    <izvorni_sadrzaj>
      <item>SVETIĆ PROMET j.d.o.o. za prijevoz i trgovinu, OIB 81778981763</item>
    </izvorni_sadrzaj>
    <derivirana_varijabla naziv="DomainObject.Predmet.ProtuStrankaListFormatedOIB_1">
      <item>SVETIĆ PROMET j.d.o.o. za prijevoz i trgovinu, OIB 81778981763</item>
    </derivirana_varijabla>
  </DomainObject.Predmet.ProtuStrankaListFormatedOIB>
  <DomainObject.Predmet.ProtuStrankaListFormatedWithAdress>
    <izvorni_sadrzaj>
      <item>SVETIĆ PROMET j.d.o.o. za prijevoz i trgovinu, Joze Ivakića 6, 32221 Cerić</item>
    </izvorni_sadrzaj>
    <derivirana_varijabla naziv="DomainObject.Predmet.ProtuStrankaListFormatedWithAdress_1">
      <item>SVETIĆ PROMET j.d.o.o. za prijevoz i trgovinu, Joze Ivakića 6, 32221 Cerić</item>
    </derivirana_varijabla>
  </DomainObject.Predmet.ProtuStrankaListFormatedWithAdress>
  <DomainObject.Predmet.ProtuStrankaListFormatedWithAdressOIB>
    <izvorni_sadrzaj>
      <item>SVETIĆ PROMET j.d.o.o. za prijevoz i trgovinu, OIB 81778981763, Joze Ivakića 6, 32221 Cerić</item>
    </izvorni_sadrzaj>
    <derivirana_varijabla naziv="DomainObject.Predmet.ProtuStrankaListFormatedWithAdressOIB_1">
      <item>SVETIĆ PROMET j.d.o.o. za prijevoz i trgovinu, OIB 81778981763, Joze Ivakića 6, 32221 Cerić</item>
    </derivirana_varijabla>
  </DomainObject.Predmet.ProtuStrankaListFormatedWithAdressOIB>
  <DomainObject.Predmet.ProtuStrankaListNazivFormated>
    <izvorni_sadrzaj>
      <item>SVETIĆ PROMET j.d.o.o. za prijevoz i trgovinu</item>
    </izvorni_sadrzaj>
    <derivirana_varijabla naziv="DomainObject.Predmet.ProtuStrankaListNazivFormated_1">
      <item>SVETIĆ PROMET j.d.o.o. za prijevoz i trgovinu</item>
    </derivirana_varijabla>
  </DomainObject.Predmet.ProtuStrankaListNazivFormated>
  <DomainObject.Predmet.ProtuStrankaListNazivFormatedOIB>
    <izvorni_sadrzaj>
      <item>SVETIĆ PROMET j.d.o.o. za prijevoz i trgovinu, OIB 81778981763</item>
    </izvorni_sadrzaj>
    <derivirana_varijabla naziv="DomainObject.Predmet.ProtuStrankaListNazivFormatedOIB_1">
      <item>SVETIĆ PROMET j.d.o.o. za prijevoz i trgovinu, OIB 81778981763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SVETIĆ PROMET j.d.o.o. za prijevoz i trgovinu</izvorni_sadrzaj>
    <derivirana_varijabla naziv="DomainObject.Predmet.ProtustrankaIDrugi_1">SVETIĆ PROMET j.d.o.o.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SVETIĆ PROMET j.d.o.o. za prijevoz i trgovinu, OIB 81778981763, Joze Ivakića 6, 32221 Cerić</izvorni_sadrzaj>
    <derivirana_varijabla naziv="DomainObject.Predmet.ProtustrankaIDrugiAdressOIB_1">SVETIĆ PROMET j.d.o.o. za prijevoz i trgovinu, OIB 81778981763, Joze Ivakića 6,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SVETIĆ PROMET j.d.o.o. za prijevoz i trgovinu</item>
    </izvorni_sadrzaj>
    <derivirana_varijabla naziv="DomainObject.Predmet.SudioniciListNaziv_1">
      <item>FINA RC OSIJEK</item>
      <item>SVETIĆ PROMET j.d.o.o. za prijevoz i trgovinu</item>
    </derivirana_varijabla>
  </DomainObject.Predmet.SudioniciListNaziv>
  <DomainObject.Predmet.SudioniciListAdressOIB>
    <izvorni_sadrzaj>
      <item>FINA RC OSIJEK, OIB 85821130368</item>
      <item>SVETIĆ PROMET j.d.o.o. za prijevoz i trgovinu, OIB 81778981763, Joze Ivakića 6,32221 Cerić</item>
    </izvorni_sadrzaj>
    <derivirana_varijabla naziv="DomainObject.Predmet.SudioniciListAdressOIB_1">
      <item>FINA RC OSIJEK, OIB 85821130368</item>
      <item>SVETIĆ PROMET j.d.o.o. za prijevoz i trgovinu, OIB 81778981763, Joze Ivakića 6,32221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81778981763</item>
    </izvorni_sadrzaj>
    <derivirana_varijabla naziv="DomainObject.Predmet.SudioniciListNazivOIB_1">
      <item>, OIB 85821130368</item>
      <item>, OIB 81778981763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425C6-09FC-43A1-9D4D-9AD5927BA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2172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2017-05-09T11:26:00Z</dcterms:created>
  <dc:creator>Korisnik</dc:creator>
  <cp:lastModifiedBy>Gordana Harc</cp:lastModifiedBy>
  <cp:lastPrinted>2017-05-09T11:24:00Z</cp:lastPrinted>
  <dcterms:modified xmlns:xsi="http://www.w3.org/2001/XMLSchema-instance" xsi:type="dcterms:W3CDTF">2017-05-09T11:27:00Z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