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1f51" w14:paraId="6891f51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E629FE" w:rsidR="00E629FE" w:rsidRPr="00E629F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</w:t>
      </w:r>
      <w:r w:rsidR="00E629FE" w:rsidRPr="00E629FE">
        <w:rPr>
          <w:b/>
          <w:sz w:val="22"/>
          <w:szCs w:val="22"/>
        </w:rPr>
        <w:t>TRGOVAČKI SUD U DUBROVNIKU</w:t>
      </w:r>
      <w:r w:rsidR="00E629FE" w:rsidRPr="00E629FE">
        <w:rPr>
          <w:b/>
          <w:sz w:val="22"/>
          <w:szCs w:val="22"/>
        </w:rPr>
        <w:tab/>
      </w:r>
      <w:r w:rsidR="00E629FE" w:rsidRPr="00E629FE">
        <w:rPr>
          <w:b/>
          <w:sz w:val="22"/>
          <w:szCs w:val="22"/>
        </w:rPr>
        <w:tab/>
      </w:r>
      <w:r w:rsidR="00E629FE" w:rsidRPr="00E629FE">
        <w:rPr>
          <w:b/>
          <w:sz w:val="22"/>
          <w:szCs w:val="22"/>
        </w:rPr>
        <w:tab/>
      </w:r>
      <w:r w:rsidR="00E629FE">
        <w:rPr>
          <w:b/>
          <w:sz w:val="22"/>
          <w:szCs w:val="22"/>
        </w:rPr>
        <w:tab/>
      </w:r>
      <w:r w:rsidR="00E629FE" w:rsidRPr="00E629FE">
        <w:rPr>
          <w:b/>
          <w:sz w:val="22"/>
          <w:szCs w:val="22"/>
        </w:rPr>
        <w:t>Posl. br. 18 St-134/2019</w:t>
      </w:r>
    </w:p>
    <w:p w:rsidRDefault="00E629FE" w:rsidP="00E629FE" w:rsidR="006E4C78">
      <w:pPr>
        <w:rPr>
          <w:b/>
          <w:sz w:val="16"/>
          <w:szCs w:val="16"/>
        </w:rPr>
      </w:pPr>
      <w:r>
        <w:rPr>
          <w:b/>
          <w:sz w:val="22"/>
          <w:szCs w:val="22"/>
        </w:rPr>
        <w:t xml:space="preserve">       </w:t>
      </w:r>
      <w:r w:rsidRPr="00E629FE">
        <w:rPr>
          <w:b/>
          <w:sz w:val="22"/>
          <w:szCs w:val="22"/>
        </w:rPr>
        <w:t>Dubrovnik, Dr. Ante Starčevića 23</w:t>
      </w:r>
      <w:r w:rsidRPr="00E629FE">
        <w:rPr>
          <w:b/>
          <w:sz w:val="22"/>
          <w:szCs w:val="22"/>
        </w:rPr>
        <w:tab/>
      </w: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116E" w:rsidP="002A116E" w:rsidR="00AA15B0" w:rsidRPr="0008673A">
      <w:pPr>
        <w:ind w:firstLine="708"/>
        <w:jc w:val="both"/>
        <w:rPr>
          <w:sz w:val="22"/>
          <w:szCs w:val="22"/>
        </w:rPr>
      </w:pPr>
      <w:r w:rsidRPr="002A116E">
        <w:rPr>
          <w:sz w:val="22"/>
          <w:szCs w:val="22"/>
        </w:rPr>
        <w:t xml:space="preserve">Trgovački sud u Dubrovniku, po sucu tog suda Katarini Franković, kao sucu pojedincu, u stečajnom postupku nad dužnikom </w:t>
      </w:r>
      <w:r w:rsidR="00E629FE" w:rsidRPr="00E629FE">
        <w:rPr>
          <w:sz w:val="22"/>
          <w:szCs w:val="22"/>
        </w:rPr>
        <w:t xml:space="preserve">Stečajna masa iza RAZVITAK-NARONA d.o.o. - ˝u stečaju˝, </w:t>
      </w:r>
      <w:r w:rsidR="00BF482D">
        <w:rPr>
          <w:sz w:val="22"/>
          <w:szCs w:val="22"/>
        </w:rPr>
        <w:t>OIB: 71352105579</w:t>
      </w:r>
      <w:r w:rsidR="00E629FE" w:rsidRPr="00E629FE">
        <w:rPr>
          <w:sz w:val="22"/>
          <w:szCs w:val="22"/>
        </w:rPr>
        <w:t>,  zastupan po stečajnom upravitelju Maroju Stjepović</w:t>
      </w:r>
      <w:r w:rsidRPr="002A116E">
        <w:rPr>
          <w:sz w:val="22"/>
          <w:szCs w:val="22"/>
        </w:rPr>
        <w:t xml:space="preserve">, dana </w:t>
      </w:r>
      <w:r w:rsidR="00E629FE">
        <w:rPr>
          <w:sz w:val="22"/>
          <w:szCs w:val="22"/>
        </w:rPr>
        <w:t>14. veljače</w:t>
      </w:r>
      <w:r w:rsidRPr="002A116E">
        <w:rPr>
          <w:sz w:val="22"/>
          <w:szCs w:val="22"/>
        </w:rPr>
        <w:t xml:space="preserve"> 201</w:t>
      </w:r>
      <w:r w:rsidR="00E629FE">
        <w:rPr>
          <w:sz w:val="22"/>
          <w:szCs w:val="22"/>
        </w:rPr>
        <w:t>9</w:t>
      </w:r>
      <w:r w:rsidRPr="002A116E">
        <w:rPr>
          <w:sz w:val="22"/>
          <w:szCs w:val="22"/>
        </w:rPr>
        <w:t>.g.</w:t>
      </w: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D1B5F" w:rsidP="00BF482D" w:rsidR="001813BA">
      <w:pPr>
        <w:pStyle w:val="Odlomakpopisa"/>
        <w:numPr>
          <w:ilvl w:val="0"/>
          <w:numId w:val="3"/>
        </w:numPr>
        <w:jc w:val="both"/>
      </w:pPr>
      <w:r>
        <w:rPr>
          <w:sz w:val="22"/>
          <w:szCs w:val="22"/>
        </w:rPr>
        <w:t>Obustavlja se i z</w:t>
      </w:r>
      <w:r w:rsidR="00AA15B0" w:rsidRPr="00554672">
        <w:rPr>
          <w:sz w:val="22"/>
          <w:szCs w:val="22"/>
        </w:rPr>
        <w:t>aključuje</w:t>
      </w:r>
      <w:r w:rsidR="00C064A6" w:rsidRPr="00554672">
        <w:rPr>
          <w:sz w:val="22"/>
          <w:szCs w:val="22"/>
        </w:rPr>
        <w:t xml:space="preserve"> se</w:t>
      </w:r>
      <w:r w:rsidR="00AA15B0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 xml:space="preserve">stečajni </w:t>
      </w:r>
      <w:r w:rsidR="001906EA" w:rsidRPr="00554672">
        <w:rPr>
          <w:sz w:val="22"/>
          <w:szCs w:val="22"/>
        </w:rPr>
        <w:t>p</w:t>
      </w:r>
      <w:r w:rsidR="00E97616" w:rsidRPr="00554672">
        <w:rPr>
          <w:sz w:val="22"/>
          <w:szCs w:val="22"/>
        </w:rPr>
        <w:t>ostup</w:t>
      </w:r>
      <w:r w:rsidR="009F5C62" w:rsidRPr="00554672">
        <w:rPr>
          <w:sz w:val="22"/>
          <w:szCs w:val="22"/>
        </w:rPr>
        <w:t>a</w:t>
      </w:r>
      <w:r w:rsidR="00E97616" w:rsidRPr="00554672">
        <w:rPr>
          <w:sz w:val="22"/>
          <w:szCs w:val="22"/>
        </w:rPr>
        <w:t>k</w:t>
      </w:r>
      <w:r w:rsidR="001906EA" w:rsidRPr="00554672">
        <w:rPr>
          <w:sz w:val="22"/>
          <w:szCs w:val="22"/>
        </w:rPr>
        <w:t xml:space="preserve"> </w:t>
      </w:r>
      <w:r w:rsidR="00554672" w:rsidRPr="00554672">
        <w:rPr>
          <w:sz w:val="22"/>
          <w:szCs w:val="22"/>
        </w:rPr>
        <w:t>nad stečajnim dužnikom</w:t>
      </w:r>
      <w:r w:rsidR="00C064A6" w:rsidRPr="00554672">
        <w:rPr>
          <w:sz w:val="22"/>
          <w:szCs w:val="22"/>
        </w:rPr>
        <w:t xml:space="preserve"> </w:t>
      </w:r>
      <w:r w:rsidR="00E629FE" w:rsidRPr="00E629FE">
        <w:rPr>
          <w:sz w:val="22"/>
          <w:szCs w:val="22"/>
        </w:rPr>
        <w:t xml:space="preserve">Stečajna masa iza RAZVITAK-NARONA d.o.o. - ˝u stečaju˝, </w:t>
      </w:r>
      <w:r w:rsidR="00BF482D" w:rsidRPr="00BF482D">
        <w:rPr>
          <w:sz w:val="22"/>
          <w:szCs w:val="22"/>
        </w:rPr>
        <w:t>OIB: 71352105579</w:t>
      </w:r>
      <w:r w:rsidR="00256B2E" w:rsidRPr="00256B2E">
        <w:rPr>
          <w:sz w:val="22"/>
          <w:szCs w:val="22"/>
        </w:rPr>
        <w:t xml:space="preserve">, </w:t>
      </w:r>
      <w:r w:rsidR="009821B5" w:rsidRPr="009821B5">
        <w:t xml:space="preserve">temeljem odredbe čl. </w:t>
      </w:r>
      <w:r w:rsidR="00A14F84">
        <w:t>29</w:t>
      </w:r>
      <w:r w:rsidR="00196507">
        <w:t>7</w:t>
      </w:r>
      <w:r w:rsidR="009821B5" w:rsidRPr="009821B5">
        <w:t>. Stečajnog zakona (Narodne novine 71/15</w:t>
      </w:r>
      <w:r w:rsidR="002A116E">
        <w:t>, 104/2017,</w:t>
      </w:r>
      <w:r w:rsidR="009821B5" w:rsidRPr="009821B5">
        <w:t xml:space="preserve"> dalje u tekstu SZ).</w:t>
      </w:r>
    </w:p>
    <w:p w:rsidRDefault="00554672" w:rsidP="00554672" w:rsidR="00554672">
      <w:pPr>
        <w:pStyle w:val="Odlomakpopisa"/>
        <w:jc w:val="both"/>
      </w:pPr>
    </w:p>
    <w:p w:rsidRDefault="00554672" w:rsidP="00256B2E" w:rsidR="00D5360C">
      <w:pPr>
        <w:pStyle w:val="Odlomakpopisa"/>
        <w:numPr>
          <w:ilvl w:val="0"/>
          <w:numId w:val="3"/>
        </w:numPr>
        <w:jc w:val="both"/>
        <w:rPr>
          <w:sz w:val="22"/>
          <w:szCs w:val="22"/>
        </w:rPr>
      </w:pPr>
      <w:r w:rsidRPr="00554672">
        <w:rPr>
          <w:sz w:val="22"/>
          <w:szCs w:val="22"/>
        </w:rPr>
        <w:t xml:space="preserve">Ovlašćuje se stečajni upravitelj </w:t>
      </w:r>
      <w:r w:rsidR="00E629FE">
        <w:rPr>
          <w:sz w:val="22"/>
          <w:szCs w:val="22"/>
        </w:rPr>
        <w:t>Maroje Stjepović</w:t>
      </w:r>
      <w:r w:rsidR="00F22310">
        <w:rPr>
          <w:sz w:val="22"/>
          <w:szCs w:val="22"/>
        </w:rPr>
        <w:t xml:space="preserve"> </w:t>
      </w:r>
      <w:r w:rsidRPr="00554672">
        <w:rPr>
          <w:sz w:val="22"/>
          <w:szCs w:val="22"/>
        </w:rPr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554672" w:rsidP="00554672" w:rsidR="00554672" w:rsidRPr="00554672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E629FE" w:rsidR="00E629FE" w:rsidRPr="00E629FE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E629FE" w:rsidRPr="00E629FE">
        <w:rPr>
          <w:sz w:val="22"/>
          <w:szCs w:val="22"/>
        </w:rPr>
        <w:t>Rješenjem Trgovačkog suda u Dubrovniku posl.br. V St.3/05 od 28. kolovoza 2006. godine, zaključen je stečajni postupak nad dužnikom RAZVITAK-NARONA d.o.o. - ˝u stečaju˝, Metković, te je stečajni upravitelj ovlašten zastupati stečajnog dužnika u ime i za račun stečajne mase.</w:t>
      </w:r>
    </w:p>
    <w:p w:rsidRDefault="00E629FE" w:rsidP="00E629FE" w:rsidR="00E629FE" w:rsidRPr="00E629FE">
      <w:pPr>
        <w:jc w:val="both"/>
        <w:rPr>
          <w:sz w:val="22"/>
          <w:szCs w:val="22"/>
        </w:rPr>
      </w:pPr>
      <w:r w:rsidRPr="00E629FE">
        <w:rPr>
          <w:sz w:val="22"/>
          <w:szCs w:val="22"/>
        </w:rPr>
        <w:t xml:space="preserve"> </w:t>
      </w:r>
    </w:p>
    <w:p w:rsidRDefault="00E629FE" w:rsidP="00E629FE" w:rsidR="00E629FE" w:rsidRPr="00E629FE">
      <w:pPr>
        <w:jc w:val="both"/>
        <w:rPr>
          <w:sz w:val="22"/>
          <w:szCs w:val="22"/>
        </w:rPr>
      </w:pPr>
      <w:r w:rsidRPr="00E629FE">
        <w:rPr>
          <w:sz w:val="22"/>
          <w:szCs w:val="22"/>
        </w:rPr>
        <w:tab/>
        <w:t>Podneskom od 07. srpnja 2015.g. i 18. veljače 2016.g. je stečajni upravitelj potvrdio sudu da je prikupio stečajnu masu u iznosu od 4.809,79 kuna.</w:t>
      </w:r>
    </w:p>
    <w:p w:rsidRDefault="00E629FE" w:rsidP="00E629FE" w:rsidR="00E629FE" w:rsidRPr="00E629FE">
      <w:pPr>
        <w:jc w:val="both"/>
        <w:rPr>
          <w:sz w:val="22"/>
          <w:szCs w:val="22"/>
        </w:rPr>
      </w:pPr>
    </w:p>
    <w:p w:rsidRDefault="00E629FE" w:rsidP="00E629FE" w:rsidR="00E629FE" w:rsidRPr="00E629FE">
      <w:pPr>
        <w:jc w:val="both"/>
        <w:rPr>
          <w:sz w:val="22"/>
          <w:szCs w:val="22"/>
        </w:rPr>
      </w:pPr>
      <w:r w:rsidRPr="00E629FE">
        <w:rPr>
          <w:sz w:val="22"/>
          <w:szCs w:val="22"/>
        </w:rPr>
        <w:t xml:space="preserve">Rješenjem Trgovačkog suda u Splitu, Stalna služba u Dubrovniku posl.br. 18 St-1696/2016  od 10. siječnja 2018. godine određen je nastavak postupka radi naknadne diobe stečajne mase stečajnog dužnika.  </w:t>
      </w:r>
    </w:p>
    <w:p w:rsidRDefault="00E629FE" w:rsidP="00E629FE" w:rsidR="00E629FE" w:rsidRPr="00E629FE">
      <w:pPr>
        <w:jc w:val="both"/>
        <w:rPr>
          <w:sz w:val="22"/>
          <w:szCs w:val="22"/>
        </w:rPr>
      </w:pPr>
    </w:p>
    <w:p w:rsidRDefault="00E629FE" w:rsidP="00E629FE" w:rsidR="00256B2E">
      <w:pPr>
        <w:ind w:firstLine="708"/>
        <w:jc w:val="both"/>
        <w:rPr>
          <w:sz w:val="22"/>
          <w:szCs w:val="22"/>
        </w:rPr>
      </w:pPr>
      <w:r w:rsidRPr="00E629FE">
        <w:rPr>
          <w:sz w:val="22"/>
          <w:szCs w:val="22"/>
        </w:rPr>
        <w:t>Podneskom je stečajni upravitelj zaprimljenim 21. prosinca 2018.g. koji je objavljen na e oglasnoj ploči dana 21. prosinca 2018.g. na znanje svim zainteresiranim osobama naznačio da stečajna masa trenutno nije dovoljna za namirenje ostalih obveza stečajne mase.  Naime, stečajni upravitelj i u podnesku zaprimljenim 18. prosinca 2018.g. ističe da je iz raspoloživog iznosa ne bi mogao u slučaju naknadne diobe platiti sve troškove, navodeći da bi troškovi iznosili cca 3.500,00 kuna, a raspoloživi iznos je 1.884,85 kuna, pa predlaže iznos uplatiti u Fond iz čl. 111 Stečajnog zakona. Stečajni upravitelj je u spis dostavio i tablicu promet računa stečajne mase koja je objavljena na e oglasnoj ploči 03. siječnja 2019.g. gdje je prikazao primitke i izdatke te stanje sredstava stečajne mase na dan 12.12.2018.g.</w:t>
      </w:r>
    </w:p>
    <w:p w:rsidRDefault="00E629FE" w:rsidP="00E629FE" w:rsidR="00E629FE" w:rsidRPr="00B816F8">
      <w:pPr>
        <w:jc w:val="both"/>
        <w:rPr>
          <w:sz w:val="22"/>
          <w:szCs w:val="22"/>
        </w:rPr>
      </w:pPr>
    </w:p>
    <w:p w:rsidRDefault="002A116E" w:rsidP="002A116E" w:rsidR="00F0033D">
      <w:pPr>
        <w:ind w:firstLine="708"/>
        <w:jc w:val="both"/>
        <w:rPr>
          <w:sz w:val="22"/>
          <w:szCs w:val="22"/>
        </w:rPr>
      </w:pPr>
      <w:r w:rsidRPr="002A116E">
        <w:rPr>
          <w:sz w:val="22"/>
          <w:szCs w:val="22"/>
        </w:rPr>
        <w:t>Čl. 294. SZ-a propisuje da će stečajni upravitelj podnijet sudu prijavu o nedostatnosti stečajne mase: – ako je stečajna masa dostatna za namirenje troškova stečajnoga postupka, ali nije dostatna za ispunjenje ostalih dospjelih obveza stečajne mase ili – ako se može pretpostaviti da stečajna masa neće biti dostatna za ispunjenje ostalih postojećih obveza stečajne mase kad one dospiju. Prijava o nedostatnosti stečajne mase objavit će se na mrežnoj stranici e-Oglasna ploča sudova. Stečajni vjerovnici i vjerovnici ostalih obveza stečajne mase mogu se očitovati o prijavi.</w:t>
      </w:r>
    </w:p>
    <w:p w:rsidRDefault="002A116E" w:rsidP="002A116E" w:rsidR="002A116E">
      <w:pPr>
        <w:ind w:firstLine="708"/>
        <w:jc w:val="both"/>
        <w:rPr>
          <w:sz w:val="22"/>
          <w:szCs w:val="22"/>
        </w:rPr>
      </w:pPr>
    </w:p>
    <w:p w:rsidRDefault="002A116E" w:rsidP="002A116E" w:rsidR="002A116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Radi navedenog sud je rješenjem od </w:t>
      </w:r>
      <w:r w:rsidR="00E629FE">
        <w:rPr>
          <w:sz w:val="22"/>
          <w:szCs w:val="22"/>
        </w:rPr>
        <w:t>03. siječnja 2019</w:t>
      </w:r>
      <w:r w:rsidRPr="002A116E">
        <w:rPr>
          <w:sz w:val="22"/>
          <w:szCs w:val="22"/>
        </w:rPr>
        <w:t>.g</w:t>
      </w:r>
      <w:r w:rsidRPr="002A116E">
        <w:t xml:space="preserve"> </w:t>
      </w:r>
      <w:r>
        <w:rPr>
          <w:sz w:val="22"/>
          <w:szCs w:val="22"/>
        </w:rPr>
        <w:t>pozivao stečajne vjerovnike i vjerovnike</w:t>
      </w:r>
      <w:r w:rsidRPr="002A116E">
        <w:rPr>
          <w:sz w:val="22"/>
          <w:szCs w:val="22"/>
        </w:rPr>
        <w:t xml:space="preserve"> ostalih obveza stečajne mase očitovati</w:t>
      </w:r>
      <w:r>
        <w:rPr>
          <w:sz w:val="22"/>
          <w:szCs w:val="22"/>
        </w:rPr>
        <w:t xml:space="preserve"> se o </w:t>
      </w:r>
      <w:r w:rsidRPr="002A116E">
        <w:rPr>
          <w:sz w:val="22"/>
          <w:szCs w:val="22"/>
        </w:rPr>
        <w:t>prijavi</w:t>
      </w:r>
      <w:r w:rsidRPr="002A116E">
        <w:t xml:space="preserve"> </w:t>
      </w:r>
      <w:r w:rsidRPr="002A116E">
        <w:rPr>
          <w:sz w:val="22"/>
          <w:szCs w:val="22"/>
        </w:rPr>
        <w:t>nedostatnosti stečajne mase u roku od 15 dana od objave rješenja na e-</w:t>
      </w:r>
      <w:r w:rsidR="00880628">
        <w:rPr>
          <w:sz w:val="22"/>
          <w:szCs w:val="22"/>
        </w:rPr>
        <w:t>oglasnoj ploči u pisanom obliku</w:t>
      </w:r>
      <w:r w:rsidRPr="002A116E">
        <w:rPr>
          <w:sz w:val="22"/>
          <w:szCs w:val="22"/>
        </w:rPr>
        <w:t>.</w:t>
      </w:r>
    </w:p>
    <w:p w:rsidRDefault="00880628" w:rsidP="002A116E" w:rsidR="00880628">
      <w:pPr>
        <w:ind w:firstLine="708"/>
        <w:jc w:val="both"/>
        <w:rPr>
          <w:sz w:val="22"/>
          <w:szCs w:val="22"/>
        </w:rPr>
      </w:pPr>
    </w:p>
    <w:p w:rsidRDefault="00880628" w:rsidP="00880628" w:rsidR="00880628">
      <w:pPr>
        <w:ind w:firstLine="708"/>
        <w:jc w:val="both"/>
        <w:rPr>
          <w:sz w:val="22"/>
          <w:szCs w:val="22"/>
        </w:rPr>
      </w:pPr>
      <w:r w:rsidRPr="00880628">
        <w:rPr>
          <w:sz w:val="22"/>
          <w:szCs w:val="22"/>
        </w:rPr>
        <w:t xml:space="preserve">Obzirom da je sukladno čl. 294. SZ-a prijava o nedostatnosti stečajne mase objavljena na mrežnoj stranici e-Oglasna ploča sudova, te se stečajni vjerovnici i vjerovnici ostalih obveza stečajne mase nisu očitovati o prijavi a bili su pozvani rješenjem suda od </w:t>
      </w:r>
      <w:r w:rsidR="00E629FE">
        <w:rPr>
          <w:sz w:val="22"/>
          <w:szCs w:val="22"/>
        </w:rPr>
        <w:t>03</w:t>
      </w:r>
      <w:r w:rsidR="00256B2E" w:rsidRPr="00256B2E">
        <w:rPr>
          <w:sz w:val="22"/>
          <w:szCs w:val="22"/>
        </w:rPr>
        <w:t xml:space="preserve">. </w:t>
      </w:r>
      <w:r w:rsidR="00E629FE">
        <w:rPr>
          <w:sz w:val="22"/>
          <w:szCs w:val="22"/>
        </w:rPr>
        <w:t>siječnja</w:t>
      </w:r>
      <w:r w:rsidR="00256B2E" w:rsidRPr="00256B2E">
        <w:rPr>
          <w:sz w:val="22"/>
          <w:szCs w:val="22"/>
        </w:rPr>
        <w:t xml:space="preserve"> </w:t>
      </w:r>
      <w:r w:rsidR="00E629FE">
        <w:rPr>
          <w:sz w:val="22"/>
          <w:szCs w:val="22"/>
        </w:rPr>
        <w:t>2019</w:t>
      </w:r>
      <w:r w:rsidRPr="00880628">
        <w:rPr>
          <w:sz w:val="22"/>
          <w:szCs w:val="22"/>
        </w:rPr>
        <w:t xml:space="preserve">.g., </w:t>
      </w:r>
      <w:r w:rsidR="0047078E">
        <w:rPr>
          <w:sz w:val="22"/>
          <w:szCs w:val="22"/>
        </w:rPr>
        <w:t>sud je zaključk</w:t>
      </w:r>
      <w:r w:rsidR="00E629FE">
        <w:rPr>
          <w:sz w:val="22"/>
          <w:szCs w:val="22"/>
        </w:rPr>
        <w:t>om od 07. veljače 2019</w:t>
      </w:r>
      <w:r>
        <w:rPr>
          <w:sz w:val="22"/>
          <w:szCs w:val="22"/>
        </w:rPr>
        <w:t xml:space="preserve">.g. pozvao stečajnog </w:t>
      </w:r>
      <w:r w:rsidRPr="00880628">
        <w:rPr>
          <w:sz w:val="22"/>
          <w:szCs w:val="22"/>
        </w:rPr>
        <w:t>upravitelj</w:t>
      </w:r>
      <w:r>
        <w:rPr>
          <w:sz w:val="22"/>
          <w:szCs w:val="22"/>
        </w:rPr>
        <w:t>a</w:t>
      </w:r>
      <w:r w:rsidRPr="00880628">
        <w:rPr>
          <w:sz w:val="22"/>
          <w:szCs w:val="22"/>
        </w:rPr>
        <w:t xml:space="preserve"> postupiti sukladno čl 297. SZ-a i obavijestiti sud je li podijelio stečajnu masu u skladu s odredbom članka 295. SZ-a, te položiti račune za svoju djelatnost nakon prijave o nedostatnosti mase.</w:t>
      </w:r>
    </w:p>
    <w:p w:rsidRDefault="00880628" w:rsidP="00880628" w:rsidR="00880628">
      <w:pPr>
        <w:ind w:firstLine="708"/>
        <w:jc w:val="both"/>
        <w:rPr>
          <w:sz w:val="22"/>
          <w:szCs w:val="22"/>
        </w:rPr>
      </w:pPr>
    </w:p>
    <w:p w:rsidRDefault="00E629FE" w:rsidP="00880628" w:rsidR="00880628" w:rsidRPr="0088062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Podneskom od 14. veljače 2019</w:t>
      </w:r>
      <w:r w:rsidR="00880628">
        <w:rPr>
          <w:sz w:val="22"/>
          <w:szCs w:val="22"/>
        </w:rPr>
        <w:t xml:space="preserve">.g. stečajni upravitelj je obavijestio sud da je </w:t>
      </w:r>
      <w:r w:rsidR="00880628" w:rsidRPr="00880628">
        <w:rPr>
          <w:sz w:val="22"/>
          <w:szCs w:val="22"/>
        </w:rPr>
        <w:t>podijelio stečajnu masu</w:t>
      </w:r>
      <w:r w:rsidR="00880628">
        <w:rPr>
          <w:sz w:val="22"/>
          <w:szCs w:val="22"/>
        </w:rPr>
        <w:t>, te predloži</w:t>
      </w:r>
      <w:r>
        <w:rPr>
          <w:sz w:val="22"/>
          <w:szCs w:val="22"/>
        </w:rPr>
        <w:t>o</w:t>
      </w:r>
      <w:r w:rsidR="00880628">
        <w:rPr>
          <w:sz w:val="22"/>
          <w:szCs w:val="22"/>
        </w:rPr>
        <w:t xml:space="preserve"> da se postupak obustavi i zaključi</w:t>
      </w:r>
      <w:r>
        <w:rPr>
          <w:sz w:val="22"/>
          <w:szCs w:val="22"/>
        </w:rPr>
        <w:t xml:space="preserve"> sukladno čl. 294 SZ-a</w:t>
      </w:r>
      <w:r w:rsidR="00880628">
        <w:rPr>
          <w:sz w:val="22"/>
          <w:szCs w:val="22"/>
        </w:rPr>
        <w:t>.</w:t>
      </w:r>
    </w:p>
    <w:p w:rsidRDefault="00196507" w:rsidP="004D6016" w:rsidR="00196507">
      <w:pPr>
        <w:jc w:val="both"/>
        <w:rPr>
          <w:sz w:val="22"/>
          <w:szCs w:val="22"/>
        </w:rPr>
      </w:pPr>
    </w:p>
    <w:p w:rsidRDefault="00AD1B5F" w:rsidP="00196507" w:rsidR="0019650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196507">
        <w:rPr>
          <w:sz w:val="22"/>
          <w:szCs w:val="22"/>
        </w:rPr>
        <w:t xml:space="preserve">čl. </w:t>
      </w:r>
      <w:r w:rsidR="00196507" w:rsidRPr="00196507">
        <w:rPr>
          <w:sz w:val="22"/>
          <w:szCs w:val="22"/>
        </w:rPr>
        <w:t>297.</w:t>
      </w:r>
      <w:r w:rsidR="00196507">
        <w:rPr>
          <w:sz w:val="22"/>
          <w:szCs w:val="22"/>
        </w:rPr>
        <w:t xml:space="preserve"> SZ-a n</w:t>
      </w:r>
      <w:r w:rsidR="00196507" w:rsidRPr="00196507">
        <w:rPr>
          <w:sz w:val="22"/>
          <w:szCs w:val="22"/>
        </w:rPr>
        <w:t>akon što stečajni upravitelj podijeli stečajnu masu u skladu s odredbom članka 295. ovoga Zakona, sud će obustaviti i zaključiti postupak.</w:t>
      </w:r>
    </w:p>
    <w:p w:rsidRDefault="00196507" w:rsidP="00196507" w:rsidR="00196507" w:rsidRPr="00196507">
      <w:pPr>
        <w:jc w:val="both"/>
        <w:rPr>
          <w:sz w:val="22"/>
          <w:szCs w:val="22"/>
        </w:rPr>
      </w:pPr>
    </w:p>
    <w:p w:rsidRDefault="00196507" w:rsidP="00F82817" w:rsidR="00F82817">
      <w:pPr>
        <w:ind w:firstLine="708"/>
        <w:jc w:val="both"/>
        <w:rPr>
          <w:sz w:val="22"/>
          <w:szCs w:val="22"/>
        </w:rPr>
      </w:pPr>
      <w:r w:rsidRPr="00196507">
        <w:rPr>
          <w:sz w:val="22"/>
          <w:szCs w:val="22"/>
        </w:rPr>
        <w:t>U smislu čl. 89. st. 1. točka 13. SZ, stečajni upravitelj je dužan nakon zaključenja postupka zastupati stečajnu masu u skladu sa Stečajnim zakonom.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196507" w:rsidP="00880628" w:rsidR="00196507" w:rsidRPr="00B816F8">
      <w:pPr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 xml:space="preserve">u spomenutih propisa i čl. </w:t>
      </w:r>
      <w:r w:rsidR="00196507">
        <w:rPr>
          <w:sz w:val="22"/>
          <w:szCs w:val="22"/>
        </w:rPr>
        <w:t>294 i 297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>SZ-a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E629FE">
        <w:rPr>
          <w:b/>
          <w:sz w:val="22"/>
          <w:szCs w:val="22"/>
        </w:rPr>
        <w:t>14</w:t>
      </w:r>
      <w:r w:rsidR="00256B2E">
        <w:rPr>
          <w:b/>
          <w:sz w:val="22"/>
          <w:szCs w:val="22"/>
        </w:rPr>
        <w:t xml:space="preserve">. </w:t>
      </w:r>
      <w:r w:rsidR="00E629FE">
        <w:rPr>
          <w:b/>
          <w:sz w:val="22"/>
          <w:szCs w:val="22"/>
        </w:rPr>
        <w:t>veljače 2019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4A5F4E" w:rsidR="00AA15B0" w:rsidRPr="00B816F8">
      <w:pPr>
        <w:jc w:val="both"/>
        <w:rPr>
          <w:sz w:val="22"/>
          <w:szCs w:val="22"/>
        </w:rPr>
      </w:pPr>
      <w:r w:rsidRPr="004A5F4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</w:t>
      </w:r>
      <w:r w:rsidR="001C6AF9">
        <w:rPr>
          <w:sz w:val="22"/>
          <w:szCs w:val="22"/>
        </w:rPr>
        <w:t>.</w:t>
      </w:r>
      <w:r w:rsidRPr="004A5F4E">
        <w:rPr>
          <w:sz w:val="22"/>
          <w:szCs w:val="22"/>
        </w:rPr>
        <w:t xml:space="preserve"> Žalba ne odgađa provedbu rješenja (čl. 11. st. 4. OZ).</w:t>
      </w: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0146A8" w:rsidRPr="000146A8">
        <w:rPr>
          <w:sz w:val="22"/>
          <w:szCs w:val="22"/>
        </w:rPr>
        <w:t>,</w:t>
      </w:r>
      <w:r w:rsidR="00BF482D">
        <w:rPr>
          <w:sz w:val="22"/>
          <w:szCs w:val="22"/>
        </w:rPr>
        <w:t xml:space="preserve"> putem e oglasna ploča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 xml:space="preserve">Porezna uprava Ispostava </w:t>
      </w:r>
      <w:r w:rsidR="00BF482D">
        <w:rPr>
          <w:sz w:val="22"/>
          <w:szCs w:val="22"/>
        </w:rPr>
        <w:t>prema sjedištu dužnika</w:t>
      </w:r>
      <w:r w:rsidR="000146A8" w:rsidRPr="000146A8">
        <w:rPr>
          <w:sz w:val="22"/>
          <w:szCs w:val="22"/>
        </w:rPr>
        <w:t>,</w:t>
      </w:r>
      <w:r w:rsidRPr="00047F67">
        <w:rPr>
          <w:sz w:val="22"/>
          <w:szCs w:val="22"/>
        </w:rPr>
        <w:t xml:space="preserve"> 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9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6B2E" w:rsidP="00256B2E" w:rsidR="00074439" w:rsidRPr="00074439">
    <w:pPr>
      <w:jc w:val="right"/>
      <w:rPr>
        <w:b/>
        <w:sz w:val="22"/>
        <w:szCs w:val="22"/>
      </w:rPr>
    </w:pPr>
    <w:r w:rsidRPr="00256B2E">
      <w:rPr>
        <w:b/>
        <w:sz w:val="22"/>
        <w:szCs w:val="22"/>
      </w:rPr>
      <w:t>Posl. br. 18 St-</w:t>
    </w:r>
    <w:r w:rsidR="00BF482D">
      <w:rPr>
        <w:b/>
        <w:sz w:val="22"/>
        <w:szCs w:val="22"/>
      </w:rPr>
      <w:t>134/2019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7CE"/>
    <w:multiLevelType w:val="hybridMultilevel"/>
    <w:tmpl w:val="4CF0EDB6"/>
    <w:lvl w:tplc="092C288E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27320"/>
    <w:rsid w:val="00155B78"/>
    <w:rsid w:val="001813BA"/>
    <w:rsid w:val="001906EA"/>
    <w:rsid w:val="00196507"/>
    <w:rsid w:val="001C6AF9"/>
    <w:rsid w:val="001D545D"/>
    <w:rsid w:val="001E33FE"/>
    <w:rsid w:val="00247AED"/>
    <w:rsid w:val="00253D25"/>
    <w:rsid w:val="00256B2E"/>
    <w:rsid w:val="002677B6"/>
    <w:rsid w:val="00286916"/>
    <w:rsid w:val="002902FD"/>
    <w:rsid w:val="002905C8"/>
    <w:rsid w:val="002918B0"/>
    <w:rsid w:val="002A116E"/>
    <w:rsid w:val="002A4F5A"/>
    <w:rsid w:val="002B1CD3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078E"/>
    <w:rsid w:val="004767E4"/>
    <w:rsid w:val="004914E1"/>
    <w:rsid w:val="004934B6"/>
    <w:rsid w:val="004A5F4E"/>
    <w:rsid w:val="004A6748"/>
    <w:rsid w:val="004D6016"/>
    <w:rsid w:val="004F38DD"/>
    <w:rsid w:val="004F75F4"/>
    <w:rsid w:val="005021C6"/>
    <w:rsid w:val="00505B09"/>
    <w:rsid w:val="0051294A"/>
    <w:rsid w:val="005236B0"/>
    <w:rsid w:val="00554672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C63AA"/>
    <w:rsid w:val="006E4C78"/>
    <w:rsid w:val="006E5197"/>
    <w:rsid w:val="00726D68"/>
    <w:rsid w:val="00735DA0"/>
    <w:rsid w:val="00736B33"/>
    <w:rsid w:val="007409D3"/>
    <w:rsid w:val="00746B40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0628"/>
    <w:rsid w:val="00884EC6"/>
    <w:rsid w:val="008B1D9E"/>
    <w:rsid w:val="008C0A35"/>
    <w:rsid w:val="008C33D0"/>
    <w:rsid w:val="008D57EA"/>
    <w:rsid w:val="00910CCD"/>
    <w:rsid w:val="00915E8E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14F84"/>
    <w:rsid w:val="00A65FDE"/>
    <w:rsid w:val="00AA15B0"/>
    <w:rsid w:val="00AB0A89"/>
    <w:rsid w:val="00AB17A5"/>
    <w:rsid w:val="00AD1B5F"/>
    <w:rsid w:val="00AD4A70"/>
    <w:rsid w:val="00AF7762"/>
    <w:rsid w:val="00B07481"/>
    <w:rsid w:val="00B11FDE"/>
    <w:rsid w:val="00B36E34"/>
    <w:rsid w:val="00B628FE"/>
    <w:rsid w:val="00B7199F"/>
    <w:rsid w:val="00B816F8"/>
    <w:rsid w:val="00B86C17"/>
    <w:rsid w:val="00B960C5"/>
    <w:rsid w:val="00BB7645"/>
    <w:rsid w:val="00BC0A8C"/>
    <w:rsid w:val="00BE31C7"/>
    <w:rsid w:val="00BE6325"/>
    <w:rsid w:val="00BF482D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90A7E"/>
    <w:rsid w:val="00D95ECF"/>
    <w:rsid w:val="00DA3588"/>
    <w:rsid w:val="00DA3DF9"/>
    <w:rsid w:val="00E11F55"/>
    <w:rsid w:val="00E245E2"/>
    <w:rsid w:val="00E26D58"/>
    <w:rsid w:val="00E2748D"/>
    <w:rsid w:val="00E629FE"/>
    <w:rsid w:val="00E97616"/>
    <w:rsid w:val="00EA57DC"/>
    <w:rsid w:val="00EC795B"/>
    <w:rsid w:val="00F0033D"/>
    <w:rsid w:val="00F116AD"/>
    <w:rsid w:val="00F22310"/>
    <w:rsid w:val="00F34EF1"/>
    <w:rsid w:val="00F40201"/>
    <w:rsid w:val="00F4118A"/>
    <w:rsid w:val="00F50086"/>
    <w:rsid w:val="00F61FBE"/>
    <w:rsid w:val="00F82817"/>
    <w:rsid w:val="00F86A5E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ST-3/2005.</izvorni_sadrzaj>
    <derivirana_varijabla naziv="DomainObject.Predmet.Opis_1">NAKNADNA DIOBA ST-3/2005.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St-134/2019</izvorni_sadrzaj>
    <derivirana_varijabla naziv="DomainObject.Predmet.OznakaBroj_1">St-134/2019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dužniku nije dodjeljen OIB</izvorni_sadrzaj>
    <derivirana_varijabla naziv="DomainObject.Predmet.PrimjedbaSuca_1">dužniku nije dodjeljen OIB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RAZVITAK-NARONA ugostiteljstvo i turizam društvo s ograničenom odgovornošću - ˝u stečaju˝</izvorni_sadrzaj>
    <derivirana_varijabla naziv="DomainObject.Predmet.StrankaFormated_1">  Stečajna masa iza RAZVITAK-NARONA ugostiteljstvo i turizam društvo s ograničenom odgovornošću - ˝u stečaju˝</derivirana_varijabla>
  </DomainObject.Predmet.StrankaFormated>
  <DomainObject.Predmet.StrankaFormatedOIB>
    <izvorni_sadrzaj>  Stečajna masa iza RAZVITAK-NARONA ugostiteljstvo i turizam društvo s ograničenom odgovornošću - ˝u stečaju˝, OIB 71352105579</izvorni_sadrzaj>
    <derivirana_varijabla naziv="DomainObject.Predmet.StrankaFormatedOIB_1">  Stečajna masa iza RAZVITAK-NARONA ugostiteljstvo i turizam društvo s ograničenom odgovornošću - ˝u stečaju˝, OIB 71352105579</derivirana_varijabla>
  </DomainObject.Predmet.StrankaFormatedOIB>
  <DomainObject.Predmet.StrankaFormatedWithAdress>
    <izvorni_sadrzaj> Stečajna masa iza RAZVITAK-NARONA ugostiteljstvo i turizam društvo s ograničenom odgovornošću - ˝u stečaju˝, Preradovićeva ulica 25, 10000 Zagreb</izvorni_sadrzaj>
    <derivirana_varijabla naziv="DomainObject.Predmet.StrankaFormatedWithAdress_1"> Stečajna masa iza RAZVITAK-NARONA ugostiteljstvo i turizam društvo s ograničenom odgovornošću - ˝u stečaju˝, Preradovićeva ulica 25, 10000 Zagreb</derivirana_varijabla>
  </DomainObject.Predmet.StrankaFormatedWithAdress>
  <DomainObject.Predmet.StrankaFormatedWithAdressOIB>
    <izvorni_sadrzaj> Stečajna masa iza RAZVITAK-NARONA ugostiteljstvo i turizam društvo s ograničenom odgovornošću - ˝u stečaju˝, OIB 71352105579, Preradovićeva ulica 25, 10000 Zagreb</izvorni_sadrzaj>
    <derivirana_varijabla naziv="DomainObject.Predmet.StrankaFormatedWithAdressOIB_1"> Stečajna masa iza RAZVITAK-NARONA ugostiteljstvo i turizam društvo s ograničenom odgovornošću - ˝u stečaju˝, OIB 71352105579, Preradovićeva ulica 25, 10000 Zagreb</derivirana_varijabla>
  </DomainObject.Predmet.StrankaFormatedWithAdressOIB>
  <DomainObject.Predmet.StrankaWithAdress>
    <izvorni_sadrzaj>Stečajna masa iza RAZVITAK-NARONA ugostiteljstvo i turizam društvo s ograničenom odgovornošću - ˝u stečaju˝ Preradovićeva ulica 25,10000 Zagreb</izvorni_sadrzaj>
    <derivirana_varijabla naziv="DomainObject.Predmet.StrankaWithAdress_1">Stečajna masa iza RAZVITAK-NARONA ugostiteljstvo i turizam društvo s ograničenom odgovornošću - ˝u stečaju˝ Preradovićeva ulica 25,10000 Zagreb</derivirana_varijabla>
  </DomainObject.Predmet.StrankaWithAdress>
  <DomainObject.Predmet.StrankaWithAdressOIB>
    <izvorni_sadrzaj>Stečajna masa iza RAZVITAK-NARONA ugostiteljstvo i turizam društvo s ograničenom odgovornošću - ˝u stečaju˝, OIB 71352105579, Preradovićeva ulica 25,10000 Zagreb</izvorni_sadrzaj>
    <derivirana_varijabla naziv="DomainObject.Predmet.StrankaWithAdressOIB_1">Stečajna masa iza RAZVITAK-NARONA ugostiteljstvo i turizam društvo s ograničenom odgovornošću - ˝u stečaju˝, OIB 71352105579, Preradovićeva ulica 25,10000 Zagreb</derivirana_varijabla>
  </DomainObject.Predmet.StrankaWithAdressOIB>
  <DomainObject.Predmet.StrankaNazivFormated>
    <izvorni_sadrzaj>Stečajna masa iza RAZVITAK-NARONA ugostiteljstvo i turizam društvo s ograničenom odgovornošću - ˝u stečaju˝</izvorni_sadrzaj>
    <derivirana_varijabla naziv="DomainObject.Predmet.StrankaNazivFormated_1">Stečajna masa iza RAZVITAK-NARONA ugostiteljstvo i turizam društvo s ograničenom odgovornošću - ˝u stečaju˝</derivirana_varijabla>
  </DomainObject.Predmet.StrankaNazivFormated>
  <DomainObject.Predmet.StrankaNazivFormatedOIB>
    <izvorni_sadrzaj>Stečajna masa iza RAZVITAK-NARONA ugostiteljstvo i turizam društvo s ograničenom odgovornošću - ˝u stečaju˝, OIB 71352105579</izvorni_sadrzaj>
    <derivirana_varijabla naziv="DomainObject.Predmet.StrankaNazivFormatedOIB_1">Stečajna masa iza RAZVITAK-NARONA ugostiteljstvo i turizam društvo s ograničenom odgovornošću - ˝u stečaju˝, OIB 71352105579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RAZVITAK-NARONA ugostiteljstvo i turizam društvo s ograničenom odgovornošću - ˝u stečaju˝</item>
    </izvorni_sadrzaj>
    <derivirana_varijabla naziv="DomainObject.Predmet.StrankaListFormated_1">
      <item>Stečajna masa iza RAZVITAK-NARONA ugostiteljstvo i turizam društvo s ograničenom odgovornošću - ˝u stečaju˝</item>
    </derivirana_varijabla>
  </DomainObject.Predmet.StrankaListFormated>
  <DomainObject.Predmet.StrankaListFormatedOIB>
    <izvorni_sadrzaj>
      <item>Stečajna masa iza RAZVITAK-NARONA ugostiteljstvo i turizam društvo s ograničenom odgovornošću - ˝u stečaju˝, OIB 71352105579</item>
    </izvorni_sadrzaj>
    <derivirana_varijabla naziv="DomainObject.Predmet.StrankaListFormatedOIB_1">
      <item>Stečajna masa iza RAZVITAK-NARONA ugostiteljstvo i turizam društvo s ograničenom odgovornošću - ˝u stečaju˝, OIB 71352105579</item>
    </derivirana_varijabla>
  </DomainObject.Predmet.StrankaListFormatedOIB>
  <DomainObject.Predmet.StrankaListFormatedWithAdress>
    <izvorni_sadrzaj>
      <item>Stečajna masa iza RAZVITAK-NARONA ugostiteljstvo i turizam društvo s ograničenom odgovornošću - ˝u stečaju˝, Preradovićeva ulica 25, 10000 Zagreb</item>
    </izvorni_sadrzaj>
    <derivirana_varijabla naziv="DomainObject.Predmet.StrankaListFormatedWithAdress_1">
      <item>Stečajna masa iza RAZVITAK-NARONA ugostiteljstvo i turizam društvo s ograničenom odgovornošću - ˝u stečaju˝, Preradovićeva ulica 25, 10000 Zagreb</item>
    </derivirana_varijabla>
  </DomainObject.Predmet.StrankaListFormatedWithAdress>
  <DomainObject.Predmet.StrankaListFormatedWithAdressOIB>
    <izvorni_sadrzaj>
      <item>Stečajna masa iza RAZVITAK-NARONA ugostiteljstvo i turizam društvo s ograničenom odgovornošću - ˝u stečaju˝, OIB 71352105579, Preradovićeva ulica 25, 10000 Zagreb</item>
    </izvorni_sadrzaj>
    <derivirana_varijabla naziv="DomainObject.Predmet.StrankaListFormatedWithAdressOIB_1">
      <item>Stečajna masa iza RAZVITAK-NARONA ugostiteljstvo i turizam društvo s ograničenom odgovornošću - ˝u stečaju˝, OIB 71352105579, Preradovićeva ulica 25, 10000 Zagreb</item>
    </derivirana_varijabla>
  </DomainObject.Predmet.StrankaListFormatedWithAdressOIB>
  <DomainObject.Predmet.StrankaListNazivFormated>
    <izvorni_sadrzaj>
      <item>Stečajna masa iza RAZVITAK-NARONA ugostiteljstvo i turizam društvo s ograničenom odgovornošću - ˝u stečaju˝</item>
    </izvorni_sadrzaj>
    <derivirana_varijabla naziv="DomainObject.Predmet.StrankaListNazivFormated_1">
      <item>Stečajna masa iza RAZVITAK-NARONA ugostiteljstvo i turizam društvo s ograničenom odgovornošću - ˝u stečaju˝</item>
    </derivirana_varijabla>
  </DomainObject.Predmet.StrankaListNazivFormated>
  <DomainObject.Predmet.StrankaListNazivFormatedOIB>
    <izvorni_sadrzaj>
      <item>Stečajna masa iza RAZVITAK-NARONA ugostiteljstvo i turizam društvo s ograničenom odgovornošću - ˝u stečaju˝, OIB 71352105579</item>
    </izvorni_sadrzaj>
    <derivirana_varijabla naziv="DomainObject.Predmet.StrankaListNazivFormatedOIB_1">
      <item>Stečajna masa iza RAZVITAK-NARONA ugostiteljstvo i turizam društvo s ograničenom odgovornošću - ˝u stečaju˝, OIB 71352105579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RAZVITAK-NARONA ugostiteljstvo i turizam društvo s ograničenom odgovornošću - ˝u stečaju˝</izvorni_sadrzaj>
    <derivirana_varijabla naziv="DomainObject.Predmet.StrankaIDrugi_1">Stečajna masa iza RAZVITAK-NARONA ugostiteljstvo i turizam društvo s ograničenom odgovornošću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RAZVITAK-NARONA ugostiteljstvo i turizam društvo s ograničenom odgovornošću - ˝u stečaju˝, OIB 71352105579, Preradovićeva ulica 25, 10000 Zagreb</izvorni_sadrzaj>
    <derivirana_varijabla naziv="DomainObject.Predmet.StrankaIDrugiAdressOIB_1">Stečajna masa iza RAZVITAK-NARONA ugostiteljstvo i turizam društvo s ograničenom odgovornošću - ˝u stečaju˝, OIB 71352105579, Preradovićeva ulica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RAZVITAK-NARONA ugostiteljstvo i turizam društvo s ograničenom odgovornošću - ˝u stečaju˝</item>
    </izvorni_sadrzaj>
    <derivirana_varijabla naziv="DomainObject.Predmet.SudioniciListNaziv_1">
      <item>Stečajna masa iza RAZVITAK-NARONA ugostiteljstvo i turizam društvo s ograničenom odgovornošću - ˝u stečaju˝</item>
    </derivirana_varijabla>
  </DomainObject.Predmet.SudioniciListNaziv>
  <DomainObject.Predmet.SudioniciListAdressOIB>
    <izvorni_sadrzaj>
      <item>Stečajna masa iza RAZVITAK-NARONA ugostiteljstvo i turizam društvo s ograničenom odgovornošću - ˝u stečaju˝, OIB 71352105579, Preradovićeva ulica 25,10000 Zagreb</item>
    </izvorni_sadrzaj>
    <derivirana_varijabla naziv="DomainObject.Predmet.SudioniciListAdressOIB_1">
      <item>Stečajna masa iza RAZVITAK-NARONA ugostiteljstvo i turizam društvo s ograničenom odgovornošću - ˝u stečaju˝, OIB 71352105579,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71352105579</item>
    </izvorni_sadrzaj>
    <derivirana_varijabla naziv="DomainObject.Predmet.SudioniciListNazivOIB_1">
      <item>, OIB 71352105579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867</properties:Words>
  <properties:Characters>4724</properties:Characters>
  <properties:Lines>103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5634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2019-02-14T13:01:00Z</dcterms:created>
  <dc:creator>none</dc:creator>
  <cp:lastModifiedBy>Katarina Franković</cp:lastModifiedBy>
  <cp:lastPrinted>2019-02-14T13:01:00Z</cp:lastPrinted>
  <dcterms:modified xmlns:xsi="http://www.w3.org/2001/XMLSchema-instance" xsi:type="dcterms:W3CDTF">2019-02-14T13:03:00Z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(zaključenje stečaja čl 294 297  st 134 2019 razvitak narona.docx)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