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266d" w14:paraId="a4d266d" w:rsidRDefault="00F15967" w:rsidP="00F15967" w:rsidR="00F15967" w:rsidRPr="00D352F5">
      <w:pPr>
        <w:pStyle w:val="Naslov1"/>
        <w:jc w:val="right"/>
        <w15:collapsed w:val="false"/>
        <w:rPr>
          <w:b w:val="false"/>
        </w:rPr>
      </w:pPr>
      <w:r w:rsidRPr="00D352F5">
        <w:rPr>
          <w:b w:val="false"/>
        </w:rPr>
        <w:t>1</w:t>
      </w:r>
      <w:r w:rsidR="008A64D7" w:rsidRPr="00D352F5">
        <w:rPr>
          <w:b w:val="false"/>
        </w:rPr>
        <w:t>5</w:t>
      </w:r>
      <w:r w:rsidR="00E715BC" w:rsidRPr="00D352F5">
        <w:rPr>
          <w:b w:val="false"/>
        </w:rPr>
        <w:t xml:space="preserve">. </w:t>
      </w:r>
      <w:proofErr w:type="spellStart"/>
      <w:r w:rsidR="00E715BC" w:rsidRPr="00D352F5">
        <w:rPr>
          <w:b w:val="false"/>
        </w:rPr>
        <w:t>Sp</w:t>
      </w:r>
      <w:proofErr w:type="spellEnd"/>
      <w:r w:rsidR="00E715BC" w:rsidRPr="00D352F5">
        <w:rPr>
          <w:b w:val="false"/>
        </w:rPr>
        <w:t>-</w:t>
      </w:r>
      <w:r w:rsidR="00D352F5">
        <w:rPr>
          <w:b w:val="false"/>
        </w:rPr>
        <w:t>26</w:t>
      </w:r>
      <w:r w:rsidR="00E715BC" w:rsidRPr="00D352F5">
        <w:rPr>
          <w:b w:val="false"/>
        </w:rPr>
        <w:t>/201</w:t>
      </w:r>
      <w:r w:rsidR="00D352F5">
        <w:rPr>
          <w:b w:val="false"/>
        </w:rPr>
        <w:t>7</w:t>
      </w:r>
      <w:r w:rsidR="00E715BC" w:rsidRPr="00D352F5">
        <w:rPr>
          <w:b w:val="false"/>
        </w:rPr>
        <w:t>-</w:t>
      </w:r>
      <w:r w:rsidR="00D352F5">
        <w:rPr>
          <w:b w:val="false"/>
        </w:rPr>
        <w:t>10</w:t>
      </w:r>
      <w:r w:rsidRPr="00D352F5">
        <w:rPr>
          <w:b w:val="false"/>
        </w:rPr>
        <w:t xml:space="preserve">             </w:t>
      </w:r>
    </w:p>
    <w:p w:rsidRDefault="00F15967" w:rsidP="00F15967" w:rsidR="00F15967" w:rsidRPr="00D352F5"/>
    <w:p w:rsidRDefault="00F15967" w:rsidP="00F15967" w:rsidR="00F15967" w:rsidRPr="00D352F5"/>
    <w:p w:rsidRDefault="00F15967" w:rsidP="00F15967" w:rsidR="00F15967" w:rsidRPr="00D352F5"/>
    <w:p w:rsidRDefault="00F15967" w:rsidP="00F15967" w:rsidR="00F15967" w:rsidRPr="00D352F5">
      <w:r w:rsidRPr="00D352F5">
        <w:t>Republika Hrvatska</w:t>
      </w:r>
    </w:p>
    <w:p w:rsidRDefault="00F15967" w:rsidP="00F15967" w:rsidR="00F15967" w:rsidRPr="00D352F5">
      <w:r w:rsidRPr="00D352F5">
        <w:t>Općinski sud u Osijeku</w:t>
      </w:r>
    </w:p>
    <w:p w:rsidRDefault="00F15967" w:rsidP="00F15967" w:rsidR="00F15967" w:rsidRPr="00D352F5">
      <w:r w:rsidRPr="00D352F5">
        <w:t>Europske avenije 7</w:t>
      </w:r>
    </w:p>
    <w:p w:rsidRDefault="00F15967" w:rsidP="00F15967" w:rsidR="00F15967" w:rsidRPr="00D352F5">
      <w:r w:rsidRPr="00D352F5">
        <w:t xml:space="preserve">31000   OSIJEK </w:t>
      </w:r>
    </w:p>
    <w:p w:rsidRDefault="00F15967" w:rsidP="00F15967" w:rsidR="00F15967" w:rsidRPr="00D352F5">
      <w:pPr>
        <w:jc w:val="center"/>
      </w:pPr>
      <w:r w:rsidRPr="00D352F5">
        <w:t>U   I M E    R E P U B L I K E    H R V A T S K E</w:t>
      </w:r>
    </w:p>
    <w:p w:rsidRDefault="00F15967" w:rsidP="00F15967" w:rsidR="00F15967" w:rsidRPr="00D352F5"/>
    <w:p w:rsidRDefault="00F15967" w:rsidP="00F15967" w:rsidR="00F15967" w:rsidRPr="00D352F5">
      <w:pPr>
        <w:pStyle w:val="Naslov1"/>
        <w:rPr>
          <w:b w:val="false"/>
        </w:rPr>
      </w:pPr>
      <w:r w:rsidRPr="00D352F5">
        <w:rPr>
          <w:b w:val="false"/>
        </w:rPr>
        <w:t>R J E Š E N J E</w:t>
      </w:r>
    </w:p>
    <w:p w:rsidRDefault="00F15967" w:rsidP="00F15967" w:rsidR="00F15967" w:rsidRPr="00D352F5"/>
    <w:p w:rsidRDefault="00F15967" w:rsidP="00E12995" w:rsidR="00894B42" w:rsidRPr="00D352F5">
      <w:pPr>
        <w:ind w:firstLine="708"/>
        <w:jc w:val="both"/>
      </w:pPr>
      <w:r w:rsidRPr="00D352F5">
        <w:t xml:space="preserve">Općinski sud u Osijeku po sucu Davoru </w:t>
      </w:r>
      <w:proofErr w:type="spellStart"/>
      <w:r w:rsidRPr="00D352F5">
        <w:t>Liščić</w:t>
      </w:r>
      <w:proofErr w:type="spellEnd"/>
      <w:r w:rsidRPr="00D352F5">
        <w:t xml:space="preserve">, kao sucu pojedincu, </w:t>
      </w:r>
      <w:r w:rsidR="000B5CB2">
        <w:t xml:space="preserve">u pravnoj stvari predlagatelja – potrošača MARIJE SESAR, OIB: 98058757744 iz Osijeka, </w:t>
      </w:r>
      <w:proofErr w:type="spellStart"/>
      <w:r w:rsidR="000B5CB2">
        <w:t>Sjenjak</w:t>
      </w:r>
      <w:proofErr w:type="spellEnd"/>
      <w:r w:rsidR="000B5CB2">
        <w:t xml:space="preserve"> 71, </w:t>
      </w:r>
      <w:r w:rsidR="005B2EA2">
        <w:t xml:space="preserve">zastupane po punomoćniku Tihomiru Zecu, odvjetniku iz Osijeka, </w:t>
      </w:r>
      <w:r w:rsidR="000B5CB2">
        <w:t xml:space="preserve">radi stečaja potrošača,  izvan ročišta </w:t>
      </w:r>
      <w:r w:rsidR="00E715BC" w:rsidRPr="00D352F5">
        <w:t xml:space="preserve">dana </w:t>
      </w:r>
      <w:r w:rsidR="007E4BC7">
        <w:t>01</w:t>
      </w:r>
      <w:r w:rsidRPr="00D352F5">
        <w:t xml:space="preserve">. </w:t>
      </w:r>
      <w:r w:rsidR="007E4BC7">
        <w:t>listopada</w:t>
      </w:r>
      <w:r w:rsidRPr="00D352F5">
        <w:t xml:space="preserve"> 201</w:t>
      </w:r>
      <w:r w:rsidR="00E715BC" w:rsidRPr="00D352F5">
        <w:t>8</w:t>
      </w:r>
      <w:r w:rsidRPr="00D352F5">
        <w:t>. godine,</w:t>
      </w:r>
    </w:p>
    <w:p w:rsidRDefault="00E12995" w:rsidP="00E12995" w:rsidR="00F15967" w:rsidRPr="00D352F5">
      <w:pPr>
        <w:ind w:firstLine="708"/>
        <w:jc w:val="both"/>
      </w:pPr>
      <w:r w:rsidRPr="00D352F5">
        <w:t xml:space="preserve"> </w:t>
      </w:r>
      <w:r w:rsidR="00F15967" w:rsidRPr="00D352F5">
        <w:t xml:space="preserve">                                   </w:t>
      </w:r>
    </w:p>
    <w:p w:rsidRDefault="00F15967" w:rsidP="00F15967" w:rsidR="00F15967" w:rsidRPr="00D352F5">
      <w:pPr>
        <w:jc w:val="center"/>
        <w:rPr>
          <w:bCs/>
        </w:rPr>
      </w:pPr>
      <w:r w:rsidRPr="00D352F5">
        <w:rPr>
          <w:bCs/>
        </w:rPr>
        <w:t>r i j e š i o    j e</w:t>
      </w:r>
    </w:p>
    <w:p w:rsidRDefault="000B6216" w:rsidP="00F15967" w:rsidR="000B6216" w:rsidRPr="00D352F5">
      <w:pPr>
        <w:jc w:val="both"/>
        <w:rPr>
          <w:bCs/>
        </w:rPr>
      </w:pPr>
    </w:p>
    <w:p w:rsidRDefault="00F15967" w:rsidP="00F15967" w:rsidR="00F15967" w:rsidRPr="00D352F5">
      <w:pPr>
        <w:ind w:firstLine="708"/>
        <w:jc w:val="both"/>
      </w:pPr>
      <w:r w:rsidRPr="00D352F5">
        <w:rPr>
          <w:bCs/>
        </w:rPr>
        <w:t xml:space="preserve"> O d b a c u j e    s e</w:t>
      </w:r>
      <w:r w:rsidR="008A64D7" w:rsidRPr="00D352F5">
        <w:t xml:space="preserve">  </w:t>
      </w:r>
      <w:r w:rsidRPr="00D352F5">
        <w:t xml:space="preserve">  prijedlog </w:t>
      </w:r>
      <w:r w:rsidR="005C0541">
        <w:t>Marije Sesar</w:t>
      </w:r>
      <w:r w:rsidR="00CD195D" w:rsidRPr="00D352F5">
        <w:t>,</w:t>
      </w:r>
      <w:r w:rsidR="00C26047" w:rsidRPr="00D352F5">
        <w:t xml:space="preserve"> </w:t>
      </w:r>
      <w:r w:rsidR="00A35611">
        <w:t xml:space="preserve">OIB: 98058757744 iz Osijeka, </w:t>
      </w:r>
      <w:proofErr w:type="spellStart"/>
      <w:r w:rsidR="00A35611">
        <w:t>Sjenjak</w:t>
      </w:r>
      <w:proofErr w:type="spellEnd"/>
      <w:r w:rsidR="00A35611">
        <w:t xml:space="preserve"> 71,</w:t>
      </w:r>
      <w:r w:rsidRPr="00D352F5">
        <w:t xml:space="preserve"> za otvaranje stečaja potrošača</w:t>
      </w:r>
      <w:r w:rsidR="00C26047" w:rsidRPr="00D352F5">
        <w:t>,</w:t>
      </w:r>
      <w:r w:rsidRPr="00D352F5">
        <w:t xml:space="preserve"> kao nedopušten.                        </w:t>
      </w:r>
    </w:p>
    <w:p w:rsidRDefault="00F15967" w:rsidP="00F15967" w:rsidR="00F15967" w:rsidRPr="00D352F5">
      <w:pPr>
        <w:rPr>
          <w:bCs/>
        </w:rPr>
      </w:pPr>
    </w:p>
    <w:p w:rsidRDefault="00F15967" w:rsidP="00F15967" w:rsidR="00F15967" w:rsidRPr="00D352F5">
      <w:pPr>
        <w:pStyle w:val="Naslov2"/>
        <w:jc w:val="center"/>
        <w:rPr>
          <w:b w:val="false"/>
          <w:bCs w:val="false"/>
        </w:rPr>
      </w:pPr>
      <w:r w:rsidRPr="00D352F5">
        <w:rPr>
          <w:b w:val="false"/>
        </w:rPr>
        <w:t>Obrazloženje</w:t>
      </w:r>
    </w:p>
    <w:p w:rsidRDefault="000B6216" w:rsidP="00F15967" w:rsidR="000B6216" w:rsidRPr="00D352F5">
      <w:pPr>
        <w:rPr>
          <w:szCs w:val="20"/>
        </w:rPr>
      </w:pPr>
    </w:p>
    <w:p w:rsidRDefault="0098692C" w:rsidP="00F15967" w:rsidR="00F15967" w:rsidRPr="00D352F5">
      <w:pPr>
        <w:ind w:firstLine="708"/>
        <w:jc w:val="both"/>
      </w:pPr>
      <w:r w:rsidRPr="00D352F5">
        <w:t xml:space="preserve">Dana </w:t>
      </w:r>
      <w:r w:rsidR="00A35611">
        <w:t>21. prosinca 2017.</w:t>
      </w:r>
      <w:r w:rsidR="000A7BDA" w:rsidRPr="00D352F5">
        <w:t xml:space="preserve"> godine zaprimljen je kod ovoga suda prijedlog predlaga</w:t>
      </w:r>
      <w:r w:rsidR="004C34D8" w:rsidRPr="00D352F5">
        <w:t xml:space="preserve">telja </w:t>
      </w:r>
      <w:r w:rsidR="00A35611">
        <w:t>Marije Sesar</w:t>
      </w:r>
      <w:r w:rsidR="000A7BDA" w:rsidRPr="00D352F5">
        <w:t xml:space="preserve"> iz Osijeka za otvaranjem postupka stečaja po</w:t>
      </w:r>
      <w:r w:rsidR="00FF57E3" w:rsidRPr="00D352F5">
        <w:t>trošača, navodeći da je pokrenut</w:t>
      </w:r>
      <w:r w:rsidR="000A7BDA" w:rsidRPr="00D352F5">
        <w:t xml:space="preserve"> ispred Financijske agencije</w:t>
      </w:r>
      <w:r w:rsidR="00CC45B8" w:rsidRPr="00D352F5">
        <w:t xml:space="preserve"> </w:t>
      </w:r>
      <w:proofErr w:type="spellStart"/>
      <w:r w:rsidR="00CC45B8" w:rsidRPr="00D352F5">
        <w:t>izvansudski</w:t>
      </w:r>
      <w:proofErr w:type="spellEnd"/>
      <w:r w:rsidR="00CC45B8" w:rsidRPr="00D352F5">
        <w:t xml:space="preserve"> postupak i da je isti bezuspješno okončan.</w:t>
      </w:r>
    </w:p>
    <w:p w:rsidRDefault="00F15967" w:rsidP="00F15967" w:rsidR="00F15967" w:rsidRPr="00D352F5">
      <w:pPr>
        <w:jc w:val="both"/>
      </w:pPr>
    </w:p>
    <w:p w:rsidRDefault="005A6598" w:rsidP="00F15967" w:rsidR="005A6598" w:rsidRPr="00D352F5">
      <w:pPr>
        <w:jc w:val="both"/>
      </w:pPr>
      <w:r w:rsidRPr="00D352F5">
        <w:tab/>
        <w:t xml:space="preserve">Plan ispunjenja obveza predlagatelja nema zakonom propisani sadržaj. </w:t>
      </w:r>
    </w:p>
    <w:p w:rsidRDefault="005A6598" w:rsidP="00F15967" w:rsidR="005A6598" w:rsidRPr="00D352F5">
      <w:pPr>
        <w:jc w:val="both"/>
      </w:pPr>
    </w:p>
    <w:p w:rsidRDefault="0049047B" w:rsidP="00B4134A" w:rsidR="00F15967" w:rsidRPr="00D352F5">
      <w:pPr>
        <w:ind w:firstLine="708"/>
        <w:jc w:val="both"/>
      </w:pPr>
      <w:r w:rsidRPr="00D352F5">
        <w:t>Naime, plan ispunjenja mora sadržavati postotak umanjenja obveza, iznosa sa isplatu, rokova isplate i način ispunjenja obveze prema svakom vje</w:t>
      </w:r>
      <w:r w:rsidR="00C54864" w:rsidRPr="00D352F5">
        <w:t>rovniku, a predlagatelj navodi s</w:t>
      </w:r>
      <w:r w:rsidRPr="00D352F5">
        <w:t xml:space="preserve">amo "umanjenje odnosno otpis </w:t>
      </w:r>
      <w:r w:rsidR="007C654C">
        <w:t>99,75 % obveza</w:t>
      </w:r>
      <w:r w:rsidRPr="00D352F5">
        <w:t>", što zapravo predstavlja prijedlog za oprost dugova, a ne plan ispunjenja obveza, a što je protivno smislu</w:t>
      </w:r>
      <w:r w:rsidR="004C34D8" w:rsidRPr="00D352F5">
        <w:t xml:space="preserve"> Zakona o stečaju potr</w:t>
      </w:r>
      <w:r w:rsidRPr="00D352F5">
        <w:t>ošača (NN br. 100/15</w:t>
      </w:r>
      <w:r w:rsidR="00717C53" w:rsidRPr="00D352F5">
        <w:t>), obzirom na odredbu čl. 17</w:t>
      </w:r>
      <w:r w:rsidR="004C34D8" w:rsidRPr="00D352F5">
        <w:t>. st. 1. i čl. 44. st. 3 i 4. Zakona o stečaju potrošača.</w:t>
      </w:r>
    </w:p>
    <w:p w:rsidRDefault="005A6598" w:rsidP="00B4134A" w:rsidR="005A6598" w:rsidRPr="00D352F5">
      <w:pPr>
        <w:ind w:firstLine="708"/>
        <w:jc w:val="both"/>
      </w:pPr>
    </w:p>
    <w:p w:rsidRDefault="005A6598" w:rsidP="00B4134A" w:rsidR="005A6598" w:rsidRPr="00D352F5">
      <w:pPr>
        <w:ind w:firstLine="708"/>
        <w:jc w:val="both"/>
      </w:pPr>
      <w:r w:rsidRPr="00D352F5">
        <w:t xml:space="preserve">U prilog ovako zauzetom stavu ovoga suda ide i rješenje Županijskog suda u Rijeci broj </w:t>
      </w:r>
      <w:proofErr w:type="spellStart"/>
      <w:r w:rsidRPr="00D352F5">
        <w:t>Gž</w:t>
      </w:r>
      <w:proofErr w:type="spellEnd"/>
      <w:r w:rsidRPr="00D352F5">
        <w:t xml:space="preserve">-1157/2017 od 06. srpnja 2017. godine. </w:t>
      </w:r>
    </w:p>
    <w:p w:rsidRDefault="00F15967" w:rsidP="00F15967" w:rsidR="00F15967" w:rsidRPr="00D352F5">
      <w:pPr>
        <w:pStyle w:val="Tijeloteksta"/>
      </w:pPr>
    </w:p>
    <w:p w:rsidRDefault="004C34D8" w:rsidP="00F15967" w:rsidR="004C34D8" w:rsidRPr="00D352F5">
      <w:pPr>
        <w:pStyle w:val="Tijeloteksta"/>
      </w:pPr>
      <w:r w:rsidRPr="00D352F5">
        <w:tab/>
        <w:t>Slijedom navedenog, odlučeno je kao u izreci.</w:t>
      </w:r>
    </w:p>
    <w:p w:rsidRDefault="004C34D8" w:rsidP="00F15967" w:rsidR="004C34D8" w:rsidRPr="00D352F5">
      <w:pPr>
        <w:pStyle w:val="Tijeloteksta"/>
      </w:pPr>
    </w:p>
    <w:p w:rsidRDefault="00FF57E3" w:rsidP="004C34D8" w:rsidR="00F15967" w:rsidRPr="00D352F5">
      <w:pPr>
        <w:pStyle w:val="Naslov2"/>
        <w:ind w:firstLine="708" w:left="2124"/>
        <w:jc w:val="left"/>
        <w:rPr>
          <w:b w:val="false"/>
        </w:rPr>
      </w:pPr>
      <w:r w:rsidRPr="00D352F5">
        <w:rPr>
          <w:b w:val="false"/>
        </w:rPr>
        <w:t xml:space="preserve">U Osijeku, </w:t>
      </w:r>
      <w:r w:rsidR="007E4BC7">
        <w:rPr>
          <w:b w:val="false"/>
        </w:rPr>
        <w:t>01</w:t>
      </w:r>
      <w:r w:rsidR="00F15967" w:rsidRPr="00D352F5">
        <w:rPr>
          <w:b w:val="false"/>
        </w:rPr>
        <w:t xml:space="preserve">. </w:t>
      </w:r>
      <w:r w:rsidR="007E4BC7">
        <w:rPr>
          <w:b w:val="false"/>
        </w:rPr>
        <w:t>listopada</w:t>
      </w:r>
      <w:r w:rsidR="00F15967" w:rsidRPr="00D352F5">
        <w:rPr>
          <w:b w:val="false"/>
        </w:rPr>
        <w:t xml:space="preserve"> 201</w:t>
      </w:r>
      <w:r w:rsidRPr="00D352F5">
        <w:rPr>
          <w:b w:val="false"/>
        </w:rPr>
        <w:t>8</w:t>
      </w:r>
      <w:r w:rsidR="00F15967" w:rsidRPr="00D352F5">
        <w:rPr>
          <w:b w:val="false"/>
        </w:rPr>
        <w:t xml:space="preserve">. godine </w:t>
      </w:r>
    </w:p>
    <w:p w:rsidRDefault="00F15967" w:rsidP="00F15967" w:rsidR="00F15967" w:rsidRPr="00D352F5">
      <w:pPr>
        <w:jc w:val="both"/>
        <w:rPr>
          <w:bCs/>
        </w:rPr>
      </w:pPr>
      <w:r w:rsidRPr="00D352F5">
        <w:tab/>
      </w:r>
      <w:r w:rsidRPr="00D352F5">
        <w:tab/>
      </w:r>
      <w:r w:rsidRPr="00D352F5">
        <w:tab/>
      </w:r>
      <w:r w:rsidRPr="00D352F5">
        <w:tab/>
      </w:r>
      <w:r w:rsidRPr="00D352F5">
        <w:tab/>
      </w:r>
      <w:r w:rsidRPr="00D352F5">
        <w:tab/>
      </w:r>
      <w:r w:rsidRPr="00D352F5">
        <w:tab/>
      </w:r>
      <w:r w:rsidR="00B4134A" w:rsidRPr="00D352F5">
        <w:rPr>
          <w:bCs/>
        </w:rPr>
        <w:tab/>
      </w:r>
      <w:r w:rsidR="00B4134A" w:rsidRPr="00D352F5">
        <w:rPr>
          <w:bCs/>
        </w:rPr>
        <w:tab/>
        <w:t>SUDAC</w:t>
      </w:r>
    </w:p>
    <w:p w:rsidRDefault="00B4134A" w:rsidP="00F15967" w:rsidR="00F15967" w:rsidRPr="00D352F5">
      <w:pPr>
        <w:jc w:val="both"/>
        <w:rPr>
          <w:bCs/>
        </w:rPr>
      </w:pPr>
      <w:r w:rsidRPr="00D352F5">
        <w:rPr>
          <w:bCs/>
        </w:rPr>
        <w:tab/>
      </w:r>
      <w:r w:rsidRPr="00D352F5">
        <w:rPr>
          <w:bCs/>
        </w:rPr>
        <w:tab/>
      </w:r>
      <w:r w:rsidRPr="00D352F5">
        <w:rPr>
          <w:bCs/>
        </w:rPr>
        <w:tab/>
      </w:r>
      <w:r w:rsidRPr="00D352F5">
        <w:rPr>
          <w:bCs/>
        </w:rPr>
        <w:tab/>
      </w:r>
      <w:r w:rsidRPr="00D352F5">
        <w:rPr>
          <w:bCs/>
        </w:rPr>
        <w:tab/>
      </w:r>
      <w:r w:rsidRPr="00D352F5">
        <w:rPr>
          <w:bCs/>
        </w:rPr>
        <w:tab/>
      </w:r>
      <w:r w:rsidRPr="00D352F5">
        <w:rPr>
          <w:bCs/>
        </w:rPr>
        <w:tab/>
      </w:r>
      <w:r w:rsidRPr="00D352F5">
        <w:rPr>
          <w:bCs/>
        </w:rPr>
        <w:tab/>
        <w:t xml:space="preserve">     DAVOR LIŠČIĆ</w:t>
      </w:r>
      <w:r w:rsidR="00010738" w:rsidRPr="00D352F5">
        <w:rPr>
          <w:bCs/>
        </w:rPr>
        <w:t>, v.r.</w:t>
      </w:r>
    </w:p>
    <w:p w:rsidRDefault="00F15967" w:rsidP="00F15967" w:rsidR="00F15967" w:rsidRPr="00D352F5">
      <w:pPr>
        <w:jc w:val="both"/>
      </w:pPr>
      <w:r w:rsidRPr="00D352F5">
        <w:t>POUKA O PRAVNOM LIJEKU:</w:t>
      </w:r>
    </w:p>
    <w:p w:rsidRDefault="00F15967" w:rsidP="00B4134A" w:rsidR="00F15967" w:rsidRPr="00D352F5">
      <w:pPr>
        <w:ind w:firstLine="708"/>
        <w:jc w:val="both"/>
      </w:pPr>
      <w:r w:rsidRPr="00D352F5">
        <w:t>Protiv ovog rješenja nezadovoljna stranka ima pravo žalbe u roku</w:t>
      </w:r>
      <w:r w:rsidR="002A374D" w:rsidRPr="00D352F5">
        <w:t xml:space="preserve"> od</w:t>
      </w:r>
      <w:r w:rsidRPr="00D352F5">
        <w:t xml:space="preserve"> </w:t>
      </w:r>
      <w:r w:rsidR="002A374D" w:rsidRPr="00D352F5">
        <w:t>8</w:t>
      </w:r>
      <w:r w:rsidRPr="00D352F5">
        <w:t xml:space="preserve"> dana od dana primitka istog. Žalba se podnosi u tri istovjetna pisana primjer</w:t>
      </w:r>
      <w:r w:rsidR="00BA6E58" w:rsidRPr="00D352F5">
        <w:t>ka, putem ovog suda, nadležnom Ž</w:t>
      </w:r>
      <w:r w:rsidRPr="00D352F5">
        <w:t>upanijskom sudu.</w:t>
      </w:r>
    </w:p>
    <w:p w:rsidRDefault="00F15967" w:rsidP="00F15967" w:rsidR="00F15967" w:rsidRPr="00D352F5">
      <w:pPr>
        <w:jc w:val="both"/>
      </w:pPr>
    </w:p>
    <w:p w:rsidRDefault="00F15967" w:rsidP="00F15967" w:rsidR="00F15967" w:rsidRPr="00D352F5">
      <w:pPr>
        <w:jc w:val="both"/>
      </w:pPr>
      <w:r w:rsidRPr="00D352F5">
        <w:t>DOSTAVITI:</w:t>
      </w:r>
    </w:p>
    <w:p w:rsidRDefault="008D4C15" w:rsidP="00E12995" w:rsidR="00E12995" w:rsidRPr="00D352F5">
      <w:pPr>
        <w:pStyle w:val="Odlomakpopisa"/>
        <w:numPr>
          <w:ilvl w:val="0"/>
          <w:numId w:val="3"/>
        </w:numPr>
        <w:jc w:val="both"/>
      </w:pPr>
      <w:r>
        <w:t xml:space="preserve">pun. </w:t>
      </w:r>
      <w:r w:rsidR="008A64D7" w:rsidRPr="00D352F5">
        <w:t>p</w:t>
      </w:r>
      <w:r w:rsidR="00F15967" w:rsidRPr="00D352F5">
        <w:t>redlagatelj</w:t>
      </w:r>
      <w:r>
        <w:t>a</w:t>
      </w:r>
      <w:r w:rsidR="00F15967" w:rsidRPr="00D352F5">
        <w:t xml:space="preserve"> – potrošač</w:t>
      </w:r>
      <w:r>
        <w:t>a</w:t>
      </w:r>
      <w:r w:rsidR="00F15967" w:rsidRPr="00D352F5">
        <w:t xml:space="preserve"> putem e-glasne ploče </w:t>
      </w:r>
    </w:p>
    <w:p w:rsidRDefault="00853DC0" w:rsidP="00853DC0" w:rsidR="00853DC0" w:rsidRPr="00D352F5">
      <w:pPr>
        <w:pStyle w:val="Odlomakpopisa"/>
        <w:jc w:val="both"/>
      </w:pPr>
    </w:p>
    <w:p w:rsidRDefault="00010738" w:rsidP="00F909E2" w:rsidR="00010738" w:rsidRPr="00D352F5">
      <w:pPr>
        <w:ind w:firstLine="708" w:left="4248"/>
      </w:pPr>
      <w:bookmarkStart w:name="_GoBack" w:id="0"/>
      <w:r w:rsidRPr="00D352F5">
        <w:t xml:space="preserve">Za točnost </w:t>
      </w:r>
      <w:proofErr w:type="spellStart"/>
      <w:r w:rsidRPr="00D352F5">
        <w:t>otpravka</w:t>
      </w:r>
      <w:proofErr w:type="spellEnd"/>
      <w:r w:rsidRPr="00D352F5">
        <w:t xml:space="preserve"> - ovlašteni službenik</w:t>
      </w:r>
    </w:p>
    <w:p w:rsidRDefault="00010738" w:rsidP="00010738" w:rsidR="00010738" w:rsidRPr="00D352F5">
      <w:pPr>
        <w:pStyle w:val="Odlomakpopisa"/>
        <w:ind w:firstLine="696" w:left="5676"/>
      </w:pPr>
      <w:r w:rsidRPr="00D352F5">
        <w:t>Ranka Đukić</w:t>
      </w:r>
    </w:p>
    <w:bookmarkEnd w:id="0"/>
    <w:p w:rsidRDefault="008702B4" w:rsidP="00010738" w:rsidR="008702B4" w:rsidRPr="00D352F5">
      <w:pPr>
        <w:pStyle w:val="Odlomakpopisa"/>
        <w:jc w:val="right"/>
      </w:pPr>
    </w:p>
    <w:p w:rsidRDefault="00F15967" w:rsidP="00F15967" w:rsidR="00F15967" w:rsidRPr="00D352F5">
      <w:pPr>
        <w:jc w:val="both"/>
      </w:pPr>
    </w:p>
    <w:p w:rsidRDefault="00465594" w:rsidP="00465594" w:rsidR="00465594" w:rsidRPr="00D352F5">
      <w:pPr>
        <w:jc w:val="right"/>
      </w:pPr>
    </w:p>
    <w:sectPr w:rsidSect="00E12995" w:rsidR="00465594" w:rsidRPr="00D352F5">
      <w:headerReference w:type="even" r:id="rId9"/>
      <w:headerReference w:type="default" r:id="rId10"/>
      <w:pgSz w:h="16838" w:w="11906"/>
      <w:pgMar w:gutter="0" w:footer="720" w:header="720" w:left="1417" w:bottom="426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3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0738"/>
    <w:rsid w:val="000170B7"/>
    <w:rsid w:val="00027820"/>
    <w:rsid w:val="00036F52"/>
    <w:rsid w:val="00043DB7"/>
    <w:rsid w:val="00065536"/>
    <w:rsid w:val="00074256"/>
    <w:rsid w:val="0008632E"/>
    <w:rsid w:val="00092B68"/>
    <w:rsid w:val="000A5D67"/>
    <w:rsid w:val="000A7BDA"/>
    <w:rsid w:val="000B5CB2"/>
    <w:rsid w:val="000B6216"/>
    <w:rsid w:val="000F4EE9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374D"/>
    <w:rsid w:val="002A507C"/>
    <w:rsid w:val="002B4AE2"/>
    <w:rsid w:val="002D4F76"/>
    <w:rsid w:val="003075D4"/>
    <w:rsid w:val="003164D0"/>
    <w:rsid w:val="003167C9"/>
    <w:rsid w:val="003B65BD"/>
    <w:rsid w:val="003C442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9047B"/>
    <w:rsid w:val="004C34D8"/>
    <w:rsid w:val="004D64B4"/>
    <w:rsid w:val="004F055F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5A6598"/>
    <w:rsid w:val="005B2EA2"/>
    <w:rsid w:val="005C0541"/>
    <w:rsid w:val="0062021F"/>
    <w:rsid w:val="006325ED"/>
    <w:rsid w:val="00655BA1"/>
    <w:rsid w:val="006652A4"/>
    <w:rsid w:val="00670A24"/>
    <w:rsid w:val="006D179B"/>
    <w:rsid w:val="006E38EC"/>
    <w:rsid w:val="006F0EFF"/>
    <w:rsid w:val="006F102E"/>
    <w:rsid w:val="00713CB9"/>
    <w:rsid w:val="00717C53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8246E"/>
    <w:rsid w:val="007A5BC8"/>
    <w:rsid w:val="007A74C2"/>
    <w:rsid w:val="007A75F2"/>
    <w:rsid w:val="007C654C"/>
    <w:rsid w:val="007D2296"/>
    <w:rsid w:val="007E4BC7"/>
    <w:rsid w:val="007F241C"/>
    <w:rsid w:val="00815F3B"/>
    <w:rsid w:val="00837AE7"/>
    <w:rsid w:val="008434B2"/>
    <w:rsid w:val="00853DC0"/>
    <w:rsid w:val="008702B4"/>
    <w:rsid w:val="00876CA7"/>
    <w:rsid w:val="00894B42"/>
    <w:rsid w:val="008A64D7"/>
    <w:rsid w:val="008B2D75"/>
    <w:rsid w:val="008D4C15"/>
    <w:rsid w:val="008E5EF3"/>
    <w:rsid w:val="00915314"/>
    <w:rsid w:val="00934AA3"/>
    <w:rsid w:val="0093708D"/>
    <w:rsid w:val="00937C3B"/>
    <w:rsid w:val="00950996"/>
    <w:rsid w:val="0098692C"/>
    <w:rsid w:val="009A2584"/>
    <w:rsid w:val="009C284A"/>
    <w:rsid w:val="009D70C5"/>
    <w:rsid w:val="00A35611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26047"/>
    <w:rsid w:val="00C37A29"/>
    <w:rsid w:val="00C43FA4"/>
    <w:rsid w:val="00C44C4D"/>
    <w:rsid w:val="00C45BA3"/>
    <w:rsid w:val="00C503A8"/>
    <w:rsid w:val="00C51BD7"/>
    <w:rsid w:val="00C53FC8"/>
    <w:rsid w:val="00C54864"/>
    <w:rsid w:val="00C732C6"/>
    <w:rsid w:val="00C82289"/>
    <w:rsid w:val="00CC45B8"/>
    <w:rsid w:val="00CD195D"/>
    <w:rsid w:val="00CD2131"/>
    <w:rsid w:val="00CF0337"/>
    <w:rsid w:val="00CF44DD"/>
    <w:rsid w:val="00D10898"/>
    <w:rsid w:val="00D1218F"/>
    <w:rsid w:val="00D33208"/>
    <w:rsid w:val="00D352F5"/>
    <w:rsid w:val="00D55017"/>
    <w:rsid w:val="00D66BCC"/>
    <w:rsid w:val="00D700B6"/>
    <w:rsid w:val="00D72BC7"/>
    <w:rsid w:val="00D91BED"/>
    <w:rsid w:val="00D964C8"/>
    <w:rsid w:val="00DD3D95"/>
    <w:rsid w:val="00DE778C"/>
    <w:rsid w:val="00E12995"/>
    <w:rsid w:val="00E26CED"/>
    <w:rsid w:val="00E335B8"/>
    <w:rsid w:val="00E37501"/>
    <w:rsid w:val="00E47DC6"/>
    <w:rsid w:val="00E54B0F"/>
    <w:rsid w:val="00E6694B"/>
    <w:rsid w:val="00E715BC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09E2"/>
    <w:rsid w:val="00F9356B"/>
    <w:rsid w:val="00FD2EA0"/>
    <w:rsid w:val="00FD4B37"/>
    <w:rsid w:val="00FF1AE6"/>
    <w:rsid w:val="00FF57E3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B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4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B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B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4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Sp-26/2017-10</izvorni_sadrzaj>
    <derivirana_varijabla naziv="DomainObject.Oznaka_1">Sp-26/2017-10</derivirana_varijabla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Sp-26/2017</izvorni_sadrzaj>
    <derivirana_varijabla naziv="DomainObject.Predmet.OznakaBroj_1">Sp-26/2017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Sesar</izvorni_sadrzaj>
    <derivirana_varijabla naziv="DomainObject.Predmet.StrankaFormated_1">  Marija Sesar</derivirana_varijabla>
  </DomainObject.Predmet.StrankaFormated>
  <DomainObject.Predmet.StrankaFormatedOIB>
    <izvorni_sadrzaj>  Marija Sesar, OIB 98058757744</izvorni_sadrzaj>
    <derivirana_varijabla naziv="DomainObject.Predmet.StrankaFormatedOIB_1">  Marija Sesar, OIB 98058757744</derivirana_varijabla>
  </DomainObject.Predmet.StrankaFormatedOIB>
  <DomainObject.Predmet.StrankaFormatedWithAdress>
    <izvorni_sadrzaj> Marija Sesar, Sjenjak 71, 31000 Osijek</izvorni_sadrzaj>
    <derivirana_varijabla naziv="DomainObject.Predmet.StrankaFormatedWithAdress_1"> Marija Sesar, Sjenjak 71, 31000 Osijek</derivirana_varijabla>
  </DomainObject.Predmet.StrankaFormatedWithAdress>
  <DomainObject.Predmet.StrankaFormatedWithAdressOIB>
    <izvorni_sadrzaj> Marija Sesar, OIB 98058757744, Sjenjak 71, 31000 Osijek</izvorni_sadrzaj>
    <derivirana_varijabla naziv="DomainObject.Predmet.StrankaFormatedWithAdressOIB_1"> Marija Sesar, OIB 98058757744, Sjenjak 71, 31000 Osijek</derivirana_varijabla>
  </DomainObject.Predmet.StrankaFormatedWithAdressOIB>
  <DomainObject.Predmet.StrankaWithAdress>
    <izvorni_sadrzaj>Marija Sesar Sjenjak 71,31000 Osijek</izvorni_sadrzaj>
    <derivirana_varijabla naziv="DomainObject.Predmet.StrankaWithAdress_1">Marija Sesar Sjenjak 71,31000 Osijek</derivirana_varijabla>
  </DomainObject.Predmet.StrankaWithAdress>
  <DomainObject.Predmet.StrankaWithAdressOIB>
    <izvorni_sadrzaj>Marija Sesar, OIB 98058757744, Sjenjak 71,31000 Osijek</izvorni_sadrzaj>
    <derivirana_varijabla naziv="DomainObject.Predmet.StrankaWithAdressOIB_1">Marija Sesar, OIB 98058757744, Sjenjak 71,31000 Osijek</derivirana_varijabla>
  </DomainObject.Predmet.StrankaWithAdressOIB>
  <DomainObject.Predmet.StrankaNazivFormated>
    <izvorni_sadrzaj>Marija Sesar</izvorni_sadrzaj>
    <derivirana_varijabla naziv="DomainObject.Predmet.StrankaNazivFormated_1">Marija Sesar</derivirana_varijabla>
  </DomainObject.Predmet.StrankaNazivFormated>
  <DomainObject.Predmet.StrankaNazivFormatedOIB>
    <izvorni_sadrzaj>Marija Sesar, OIB 98058757744</izvorni_sadrzaj>
    <derivirana_varijabla naziv="DomainObject.Predmet.StrankaNazivFormatedOIB_1">Marija Sesar, OIB 98058757744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Darija Topalović</izvorni_sadrzaj>
    <derivirana_varijabla naziv="DomainObject.Predmet.Zapisnicar_1">Darija Topalović</derivirana_varijabla>
  </DomainObject.Predmet.Zapisnicar>
  <DomainObject.Predmet.StrankaListFormated>
    <izvorni_sadrzaj>
      <item>Marija Sesar</item>
    </izvorni_sadrzaj>
    <derivirana_varijabla naziv="DomainObject.Predmet.StrankaListFormated_1">
      <item>Marija Sesar</item>
    </derivirana_varijabla>
  </DomainObject.Predmet.StrankaListFormated>
  <DomainObject.Predmet.StrankaListFormatedOIB>
    <izvorni_sadrzaj>
      <item>Marija Sesar, OIB 98058757744</item>
    </izvorni_sadrzaj>
    <derivirana_varijabla naziv="DomainObject.Predmet.StrankaListFormatedOIB_1">
      <item>Marija Sesar, OIB 98058757744</item>
    </derivirana_varijabla>
  </DomainObject.Predmet.StrankaListFormatedOIB>
  <DomainObject.Predmet.StrankaListFormatedWithAdress>
    <izvorni_sadrzaj>
      <item>Marija Sesar, Sjenjak 71, 31000 Osijek</item>
    </izvorni_sadrzaj>
    <derivirana_varijabla naziv="DomainObject.Predmet.StrankaListFormatedWithAdress_1">
      <item>Marija Sesar, Sjenjak 71, 31000 Osijek</item>
    </derivirana_varijabla>
  </DomainObject.Predmet.StrankaListFormatedWithAdress>
  <DomainObject.Predmet.StrankaListFormatedWithAdressOIB>
    <izvorni_sadrzaj>
      <item>Marija Sesar, OIB 98058757744, Sjenjak 71, 31000 Osijek</item>
    </izvorni_sadrzaj>
    <derivirana_varijabla naziv="DomainObject.Predmet.StrankaListFormatedWithAdressOIB_1">
      <item>Marija Sesar, OIB 98058757744, Sjenjak 71, 31000 Osijek</item>
    </derivirana_varijabla>
  </DomainObject.Predmet.StrankaListFormatedWithAdressOIB>
  <DomainObject.Predmet.StrankaListNazivFormated>
    <izvorni_sadrzaj>
      <item>Marija Sesar</item>
    </izvorni_sadrzaj>
    <derivirana_varijabla naziv="DomainObject.Predmet.StrankaListNazivFormated_1">
      <item>Marija Sesar</item>
    </derivirana_varijabla>
  </DomainObject.Predmet.StrankaListNazivFormated>
  <DomainObject.Predmet.StrankaListNazivFormatedOIB>
    <izvorni_sadrzaj>
      <item>Marija Sesar, OIB 98058757744</item>
    </izvorni_sadrzaj>
    <derivirana_varijabla naziv="DomainObject.Predmet.StrankaListNazivFormatedOIB_1">
      <item>Marija Sesar, OIB 98058757744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APS DELTA S.A., RUE JEAN PIRET 1, LUKSEMBURG</item>
      <item>odvjetnik TIHOMIR ZEC</item>
    </izvorni_sadrzaj>
    <derivirana_varijabla naziv="DomainObject.Predmet.OstaliListFormated_1">
      <item>APS DELTA S.A., RUE JEAN PIRET 1, LUKSEMBURG</item>
      <item>odvjetnik TIHOMIR ZEC</item>
    </derivirana_varijabla>
  </DomainObject.Predmet.OstaliListFormated>
  <DomainObject.Predmet.OstaliListFormatedOIB>
    <izvorni_sadrzaj>
      <item>APS DELTA S.A., RUE JEAN PIRET 1, LUKSEMBURG, OIB 45421012929</item>
      <item>odvjetnik TIHOMIR ZEC</item>
    </izvorni_sadrzaj>
    <derivirana_varijabla naziv="DomainObject.Predmet.OstaliListFormatedOIB_1">
      <item>APS DELTA S.A., RUE JEAN PIRET 1, LUKSEMBURG, OIB 45421012929</item>
      <item>odvjetnik TIHOMIR ZEC</item>
    </derivirana_varijabla>
  </DomainObject.Predmet.OstaliListFormatedOIB>
  <DomainObject.Predmet.OstaliListFormatedWithAdress>
    <izvorni_sadrzaj>
      <item>APS DELTA S.A., RUE JEAN PIRET 1, LUKSEMBURG</item>
      <item>odvjetnik TIHOMIR ZEC</item>
    </izvorni_sadrzaj>
    <derivirana_varijabla naziv="DomainObject.Predmet.OstaliListFormatedWithAdress_1">
      <item>APS DELTA S.A., RUE JEAN PIRET 1, LUKSEMBURG</item>
      <item>odvjetnik TIHOMIR ZEC</item>
    </derivirana_varijabla>
  </DomainObject.Predmet.OstaliListFormatedWithAdress>
  <DomainObject.Predmet.OstaliListFormatedWithAdressOIB>
    <izvorni_sadrzaj>
      <item>APS DELTA S.A., RUE JEAN PIRET 1, LUKSEMBURG, OIB 45421012929</item>
      <item>odvjetnik TIHOMIR ZEC</item>
    </izvorni_sadrzaj>
    <derivirana_varijabla naziv="DomainObject.Predmet.OstaliListFormatedWithAdressOIB_1">
      <item>APS DELTA S.A., RUE JEAN PIRET 1, LUKSEMBURG, OIB 45421012929</item>
      <item>odvjetnik TIHOMIR ZEC</item>
    </derivirana_varijabla>
  </DomainObject.Predmet.OstaliListFormatedWithAdressOIB>
  <DomainObject.Predmet.OstaliListNazivFormated>
    <izvorni_sadrzaj>
      <item>APS DELTA S.A., RUE JEAN PIRET 1, LUKSEMBURG</item>
      <item>odvjetnik TIHOMIR ZEC</item>
    </izvorni_sadrzaj>
    <derivirana_varijabla naziv="DomainObject.Predmet.OstaliListNazivFormated_1">
      <item>APS DELTA S.A., RUE JEAN PIRET 1, LUKSEMBURG</item>
      <item>odvjetnik TIHOMIR ZEC</item>
    </derivirana_varijabla>
  </DomainObject.Predmet.OstaliListNazivFormated>
  <DomainObject.Predmet.OstaliListNazivFormatedOIB>
    <izvorni_sadrzaj>
      <item>APS DELTA S.A., RUE JEAN PIRET 1, LUKSEMBURG, OIB 45421012929</item>
      <item>odvjetnik TIHOMIR ZEC</item>
    </izvorni_sadrzaj>
    <derivirana_varijabla naziv="DomainObject.Predmet.OstaliListNazivFormatedOIB_1">
      <item>APS DELTA S.A., RUE JEAN PIRET 1, LUKSEMBURG, OIB 45421012929</item>
      <item>odvjetnik 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Sp-26/2017-10</izvorni_sadrzaj>
    <derivirana_varijabla naziv="DomainObject.PoslovniBrojDokumenta_1">Sp-26/2017-10</derivirana_varijabla>
  </DomainObject.PoslovniBrojDokumenta>
  <DomainObject.Predmet.StrankaIDrugi>
    <izvorni_sadrzaj>Marija Sesar</izvorni_sadrzaj>
    <derivirana_varijabla naziv="DomainObject.Predmet.StrankaIDrugi_1">Marija Sesar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Sesar, OIB 98058757744, Sjenjak 71, 31000 Osijek</izvorni_sadrzaj>
    <derivirana_varijabla naziv="DomainObject.Predmet.StrankaIDrugiAdressOIB_1">Marija Sesar, OIB 98058757744, Sjenjak 71,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Sesar</item>
      <item>APS DELTA S.A., RUE JEAN PIRET 1, LUKSEMBURG</item>
      <item>odvjetnik TIHOMIR ZEC</item>
    </izvorni_sadrzaj>
    <derivirana_varijabla naziv="DomainObject.Predmet.SudioniciListNaziv_1">
      <item>Marija Sesar</item>
      <item>APS DELTA S.A., RUE JEAN PIRET 1, LUKSEMBURG</item>
      <item>odvjetnik TIHOMIR ZEC</item>
    </derivirana_varijabla>
  </DomainObject.Predmet.SudioniciListNaziv>
  <DomainObject.Predmet.SudioniciListAdressOIB>
    <izvorni_sadrzaj>
      <item>Marija Sesar, OIB 98058757744, Sjenjak 71,31000 Osijek</item>
      <item>APS DELTA S.A., RUE JEAN PIRET 1, LUKSEMBURG, OIB 45421012929</item>
      <item>odvjetnik TIHOMIR ZEC</item>
    </izvorni_sadrzaj>
    <derivirana_varijabla naziv="DomainObject.Predmet.SudioniciListAdressOIB_1">
      <item>Marija Sesar, OIB 98058757744, Sjenjak 71,31000 Osijek</item>
      <item>APS DELTA S.A., RUE JEAN PIRET 1, LUKSEMBURG, OIB 45421012929</item>
      <item>odvjetnik TIHOMIR ZEC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98058757744</item>
      <item>, OIB 45421012929</item>
      <item>, OIB null</item>
    </izvorni_sadrzaj>
    <derivirana_varijabla naziv="DomainObject.Predmet.SudioniciListNazivOIB_1">
      <item>, OIB 98058757744</item>
      <item>, OIB 45421012929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1642</properties:Characters>
  <properties:Lines>56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2018-09-28T11:40:00Z</dcterms:created>
  <dc:creator>sud</dc:creator>
  <cp:lastModifiedBy>Tonkica Topić</cp:lastModifiedBy>
  <cp:lastPrinted>2018-10-01T08:35:00Z</cp:lastPrinted>
  <dcterms:modified xmlns:xsi="http://www.w3.org/2001/XMLSchema-instance" xsi:type="dcterms:W3CDTF">2018-10-01T08:35:00Z</dcterms:modified>
  <cp:revision>8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Sp-26/2017-10 / Odluka - Rješenje - odbačen zahtjev/prijedlog (Sp-26-2017-_ODBACUJE_SE_PRIJEDLOG_POTROŠAČA_KAO_NEDOPUŠTEN_-_NIJE_TO_PRIJEDLOG_ZA_oprost_DUGOVA.docx)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