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da7f" w14:paraId="041da7f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C313B6">
        <w:rPr>
          <w:rStyle w:val="Strong"/>
          <w:b w:val="false"/>
        </w:rPr>
        <w:t xml:space="preserve">9 </w:t>
      </w:r>
      <w:r w:rsidRPr="00EA5AA8">
        <w:rPr>
          <w:rStyle w:val="Strong"/>
          <w:b w:val="false"/>
        </w:rPr>
        <w:t>St</w:t>
      </w:r>
      <w:r w:rsidR="00EA1A0E">
        <w:rPr>
          <w:rStyle w:val="Strong"/>
          <w:b w:val="false"/>
        </w:rPr>
        <w:t>-</w:t>
      </w:r>
      <w:r w:rsidR="00E95E66">
        <w:rPr>
          <w:rStyle w:val="Strong"/>
          <w:b w:val="false"/>
        </w:rPr>
        <w:t>322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</w:t>
      </w:r>
      <w:r w:rsidR="00A448BE">
        <w:rPr>
          <w:rStyle w:val="Strong"/>
          <w:b w:val="false"/>
        </w:rPr>
        <w:t>4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D6259">
        <w:t>Jadran</w:t>
      </w:r>
      <w:r w:rsidR="00851066">
        <w:t>k</w:t>
      </w:r>
      <w:r w:rsidR="002D6259">
        <w:t>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B1350F">
        <w:t>Osijek</w:t>
      </w:r>
      <w:r w:rsidR="00F564E3">
        <w:t>,</w:t>
      </w:r>
      <w:r w:rsidR="00EA1A0E">
        <w:t xml:space="preserve"> Podružnica </w:t>
      </w:r>
      <w:r w:rsidR="00B1350F">
        <w:t>Osijek</w:t>
      </w:r>
      <w:r w:rsidR="00EA1A0E">
        <w:t xml:space="preserve">, </w:t>
      </w:r>
      <w:r w:rsidR="00B1350F">
        <w:t>L. Jagera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B1350F">
        <w:t xml:space="preserve"> ROBERTO TURIST jednostavno društvo s ograničenom odgovornošću za trgovinu, prijevoz i usluge</w:t>
      </w:r>
      <w:r w:rsidR="006152FF">
        <w:t>,</w:t>
      </w:r>
      <w:r w:rsidR="008B7CF0">
        <w:t xml:space="preserve"> </w:t>
      </w:r>
      <w:r w:rsidR="00B1350F">
        <w:t>Vukovar Kralja Petra Krešimira IV. 1</w:t>
      </w:r>
      <w:r w:rsidR="00252608">
        <w:t xml:space="preserve">, </w:t>
      </w:r>
      <w:r w:rsidR="006C0D04">
        <w:t>MBS</w:t>
      </w:r>
      <w:r w:rsidR="006152FF">
        <w:t xml:space="preserve">: </w:t>
      </w:r>
      <w:r w:rsidR="008D1494">
        <w:t>0</w:t>
      </w:r>
      <w:r w:rsidR="00B1350F">
        <w:t>30162939</w:t>
      </w:r>
      <w:r w:rsidR="006152FF">
        <w:t xml:space="preserve">, OIB: </w:t>
      </w:r>
      <w:r w:rsidR="00B1350F">
        <w:t>03253589979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0D04">
        <w:t>1</w:t>
      </w:r>
      <w:r w:rsidR="00DA21F1">
        <w:t>3</w:t>
      </w:r>
      <w:r w:rsidR="00AD1FF3">
        <w:t>.</w:t>
      </w:r>
      <w:r w:rsidR="00BB3D58">
        <w:t xml:space="preserve">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B1350F">
        <w:t>ROBERTO TURIST jednostavno društvo s ograničenom odgovornošću za trgovinu, prijevoz i usluge, Vukovar Kralja Petra Krešimira IV. 1, MBS: 030162939, OIB: 03253589979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686E58">
        <w:t xml:space="preserve"> </w:t>
      </w:r>
      <w:r w:rsidR="00B1350F">
        <w:t>18</w:t>
      </w:r>
      <w:r w:rsidR="00686E58">
        <w:t>.</w:t>
      </w:r>
      <w:r w:rsidR="00B1350F">
        <w:t>281,81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88119E">
        <w:t>Robert Kudrić, Vukovar</w:t>
      </w:r>
      <w:r w:rsidR="00252608">
        <w:t xml:space="preserve">, </w:t>
      </w:r>
      <w:r w:rsidR="0088119E">
        <w:t>Ramska 6</w:t>
      </w:r>
      <w:r w:rsidR="00F24C96">
        <w:t>,</w:t>
      </w:r>
      <w:r w:rsidR="004E4352">
        <w:t xml:space="preserve"> </w:t>
      </w:r>
      <w:r w:rsidR="006C0D04">
        <w:t xml:space="preserve">OIB: </w:t>
      </w:r>
      <w:r w:rsidR="0088119E">
        <w:t>62817603529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E95E66">
        <w:t>322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17CBD">
        <w:t>1</w:t>
      </w:r>
      <w:r w:rsidR="00DA21F1">
        <w:t>3</w:t>
      </w:r>
      <w:r w:rsidR="0033230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2D6259" w:rsidP="00EB5E1B" w:rsidR="008B0E56">
      <w:pPr>
        <w:ind w:left="6372"/>
        <w:jc w:val="both"/>
        <w:rPr>
          <w:bCs/>
        </w:rPr>
      </w:pPr>
      <w:r>
        <w:rPr>
          <w:bCs/>
        </w:rPr>
        <w:t xml:space="preserve">            SUDAC</w:t>
      </w:r>
    </w:p>
    <w:p w:rsidRDefault="002D6259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EB5E1B">
        <w:rPr>
          <w:bCs/>
        </w:rPr>
        <w:t xml:space="preserve"> </w:t>
      </w:r>
      <w:r>
        <w:rPr>
          <w:bCs/>
        </w:rPr>
        <w:t>Jadranka Pajur Vranješ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D6F2A">
        <w:t>2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CF0" w:rsidR="008B7CF0">
      <w:r>
        <w:separator/>
      </w:r>
    </w:p>
  </w:endnote>
  <w:endnote w:id="0" w:type="continuationSeparator">
    <w:p w:rsidRDefault="008B7CF0" w:rsidR="008B7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CF0" w:rsidR="008B7CF0">
      <w:r>
        <w:separator/>
      </w:r>
    </w:p>
  </w:footnote>
  <w:footnote w:id="0" w:type="continuationSeparator">
    <w:p w:rsidRDefault="008B7CF0" w:rsidR="008B7C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CF0" w:rsidP="001B70D9" w:rsidR="008B7CF0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8B7CF0" w:rsidR="008B7CF0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CC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23E94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70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09DD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283"/>
    <w:rsid w:val="00237412"/>
    <w:rsid w:val="00243721"/>
    <w:rsid w:val="002445AB"/>
    <w:rsid w:val="0024756E"/>
    <w:rsid w:val="0025000D"/>
    <w:rsid w:val="00252608"/>
    <w:rsid w:val="0026541F"/>
    <w:rsid w:val="00267D26"/>
    <w:rsid w:val="00272CA8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6259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4963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2302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352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347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2ABB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237C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86E58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0D04"/>
    <w:rsid w:val="006C36CE"/>
    <w:rsid w:val="006C4FDF"/>
    <w:rsid w:val="006F5962"/>
    <w:rsid w:val="007050C3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119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51DF"/>
    <w:rsid w:val="00806BE6"/>
    <w:rsid w:val="00812FD6"/>
    <w:rsid w:val="00817C66"/>
    <w:rsid w:val="00817CBD"/>
    <w:rsid w:val="00823E3F"/>
    <w:rsid w:val="00830B98"/>
    <w:rsid w:val="00834492"/>
    <w:rsid w:val="00836CE2"/>
    <w:rsid w:val="0083720F"/>
    <w:rsid w:val="00837E4A"/>
    <w:rsid w:val="0084069A"/>
    <w:rsid w:val="008502F3"/>
    <w:rsid w:val="00851066"/>
    <w:rsid w:val="00855A65"/>
    <w:rsid w:val="00860129"/>
    <w:rsid w:val="00867612"/>
    <w:rsid w:val="00875548"/>
    <w:rsid w:val="0088119E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B7CF0"/>
    <w:rsid w:val="008C0374"/>
    <w:rsid w:val="008C1EC2"/>
    <w:rsid w:val="008C7029"/>
    <w:rsid w:val="008D1494"/>
    <w:rsid w:val="008E7CE7"/>
    <w:rsid w:val="008F1B6B"/>
    <w:rsid w:val="00901EF5"/>
    <w:rsid w:val="00902EC7"/>
    <w:rsid w:val="00904106"/>
    <w:rsid w:val="009111A9"/>
    <w:rsid w:val="00912CF5"/>
    <w:rsid w:val="00913F6B"/>
    <w:rsid w:val="00914206"/>
    <w:rsid w:val="00914F33"/>
    <w:rsid w:val="00917472"/>
    <w:rsid w:val="00925E3A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2262"/>
    <w:rsid w:val="009763D8"/>
    <w:rsid w:val="009767F2"/>
    <w:rsid w:val="00980E4D"/>
    <w:rsid w:val="00984203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48BE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1FF3"/>
    <w:rsid w:val="00AD251E"/>
    <w:rsid w:val="00AD5E2A"/>
    <w:rsid w:val="00AE3893"/>
    <w:rsid w:val="00AF7CD6"/>
    <w:rsid w:val="00B00E40"/>
    <w:rsid w:val="00B01F02"/>
    <w:rsid w:val="00B1350F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13B6"/>
    <w:rsid w:val="00C36AFE"/>
    <w:rsid w:val="00C43CDA"/>
    <w:rsid w:val="00C51B2A"/>
    <w:rsid w:val="00C56925"/>
    <w:rsid w:val="00C66216"/>
    <w:rsid w:val="00C75AC9"/>
    <w:rsid w:val="00C81263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1F1"/>
    <w:rsid w:val="00DA2EA6"/>
    <w:rsid w:val="00DA3A13"/>
    <w:rsid w:val="00DA3DF6"/>
    <w:rsid w:val="00DA4636"/>
    <w:rsid w:val="00DB4D59"/>
    <w:rsid w:val="00DD6682"/>
    <w:rsid w:val="00DD6F2A"/>
    <w:rsid w:val="00DE1523"/>
    <w:rsid w:val="00DE5F69"/>
    <w:rsid w:val="00DF6C75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5E66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B7895"/>
    <w:rsid w:val="00EC0019"/>
    <w:rsid w:val="00EC0250"/>
    <w:rsid w:val="00EC15D1"/>
    <w:rsid w:val="00EC4FCA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24C96"/>
    <w:rsid w:val="00F35D89"/>
    <w:rsid w:val="00F40F1F"/>
    <w:rsid w:val="00F436B6"/>
    <w:rsid w:val="00F46306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272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272C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272CA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CA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CA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272C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272C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272CA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CA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CA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St-322/2017-4</izvorni_sadrzaj>
    <derivirana_varijabla naziv="DomainObject.Oznaka_1">St-322/2017-4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St-322/2017</izvorni_sadrzaj>
    <derivirana_varijabla naziv="DomainObject.Predmet.OznakaBroj_1">St-322/2017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ROBERTO TURIST jednostavno društvo s ograničenom odgovornošću za trgovinu, prijevoz i usluge</izvorni_sadrzaj>
    <derivirana_varijabla naziv="DomainObject.Predmet.ProtustrankaFormated_1">  ROBERTO TURIST jednostavno društvo s ograničenom odgovornošću za trgovinu, prijevoz i usluge</derivirana_varijabla>
  </DomainObject.Predmet.ProtustrankaFormated>
  <DomainObject.Predmet.ProtustrankaFormatedOIB>
    <izvorni_sadrzaj>  ROBERTO TURIST jednostavno društvo s ograničenom odgovornošću za trgovinu, prijevoz i usluge, OIB 03253589979</izvorni_sadrzaj>
    <derivirana_varijabla naziv="DomainObject.Predmet.ProtustrankaFormatedOIB_1">  ROBERTO TURIST jednostavno društvo s ograničenom odgovornošću za trgovinu, prijevoz i usluge, OIB 03253589979</derivirana_varijabla>
  </DomainObject.Predmet.ProtustrankaFormatedOIB>
  <DomainObject.Predmet.ProtustrankaFormatedWithAdress>
    <izvorni_sadrzaj> ROBERTO TURIST jednostavno društvo s ograničenom odgovornošću za trgovinu, prijevoz i usluge, Kralja Petra Krešimira IV. 1, 32000 Vukovar</izvorni_sadrzaj>
    <derivirana_varijabla naziv="DomainObject.Predmet.ProtustrankaFormatedWithAdress_1"> ROBERTO TURIST jednostavno društvo s ograničenom odgovornošću za trgovinu, prijevoz i usluge, Kralja Petra Krešimira IV. 1, 32000 Vukovar</derivirana_varijabla>
  </DomainObject.Predmet.ProtustrankaFormatedWithAdress>
  <DomainObject.Predmet.ProtustrankaFormatedWithAdressOIB>
    <izvorni_sadrzaj> ROBERTO TURIST jednostavno društvo s ograničenom odgovornošću za trgovinu, prijevoz i usluge, OIB 03253589979, Kralja Petra Krešimira IV. 1, 32000 Vukovar</izvorni_sadrzaj>
    <derivirana_varijabla naziv="DomainObject.Predmet.ProtustrankaFormatedWithAdressOIB_1"> ROBERTO TURIST jednostavno društvo s ograničenom odgovornošću za trgovinu, prijevoz i usluge, OIB 03253589979, Kralja Petra Krešimira IV. 1, 32000 Vukovar</derivirana_varijabla>
  </DomainObject.Predmet.ProtustrankaFormatedWithAdressOIB>
  <DomainObject.Predmet.ProtustrankaWithAdress>
    <izvorni_sadrzaj>ROBERTO TURIST jednostavno društvo s ograničenom odgovornošću za trgovinu, prijevoz i usluge Kralja Petra Krešimira IV. 1, 32000 Vukovar</izvorni_sadrzaj>
    <derivirana_varijabla naziv="DomainObject.Predmet.ProtustrankaWithAdress_1">ROBERTO TURIST jednostavno društvo s ograničenom odgovornošću za trgovinu, prijevoz i usluge Kralja Petra Krešimira IV. 1, 32000 Vukovar</derivirana_varijabla>
  </DomainObject.Predmet.ProtustrankaWithAdress>
  <DomainObject.Predmet.ProtustrankaWithAdressOIB>
    <izvorni_sadrzaj>ROBERTO TURIST jednostavno društvo s ograničenom odgovornošću za trgovinu, prijevoz i usluge, OIB 03253589979, Kralja Petra Krešimira IV. 1, 32000 Vukovar</izvorni_sadrzaj>
    <derivirana_varijabla naziv="DomainObject.Predmet.ProtustrankaWithAdressOIB_1">ROBERTO TURIST jednostavno društvo s ograničenom odgovornošću za trgovinu, prijevoz i usluge, OIB 03253589979, Kralja Petra Krešimira IV. 1, 32000 Vukovar</derivirana_varijabla>
  </DomainObject.Predmet.ProtustrankaWithAdressOIB>
  <DomainObject.Predmet.ProtustrankaNazivFormated>
    <izvorni_sadrzaj>ROBERTO TURIST jednostavno društvo s ograničenom odgovornošću za trgovinu, prijevoz i usluge</izvorni_sadrzaj>
    <derivirana_varijabla naziv="DomainObject.Predmet.ProtustrankaNazivFormated_1">ROBERTO TURIST jednostavno društvo s ograničenom odgovornošću za trgovinu, prijevoz i usluge</derivirana_varijabla>
  </DomainObject.Predmet.ProtustrankaNazivFormated>
  <DomainObject.Predmet.ProtustrankaNazivFormatedOIB>
    <izvorni_sadrzaj>ROBERTO TURIST jednostavno društvo s ograničenom odgovornošću za trgovinu, prijevoz i usluge, OIB 03253589979</izvorni_sadrzaj>
    <derivirana_varijabla naziv="DomainObject.Predmet.ProtustrankaNazivFormatedOIB_1">ROBERTO TURIST jednostavno društvo s ograničenom odgovornošću za trgovinu, prijevoz i usluge, OIB 03253589979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ROBERTO TURIST jednostavno društvo s ograničenom odgovornošću za trgovinu, prijevoz i usluge</item>
    </izvorni_sadrzaj>
    <derivirana_varijabla naziv="DomainObject.Predmet.ProtuStrankaListFormated_1">
      <item>ROBERTO TURIST jednostavno društvo s ograničenom odgovornošću za trgovinu, prijevoz i usluge</item>
    </derivirana_varijabla>
  </DomainObject.Predmet.ProtuStrankaListFormated>
  <DomainObject.Predmet.ProtuStrankaListFormatedOIB>
    <izvorni_sadrzaj>
      <item>ROBERTO TURIST jednostavno društvo s ograničenom odgovornošću za trgovinu, prijevoz i usluge, OIB 03253589979</item>
    </izvorni_sadrzaj>
    <derivirana_varijabla naziv="DomainObject.Predmet.ProtuStrankaListFormatedOIB_1">
      <item>ROBERTO TURIST jednostavno društvo s ograničenom odgovornošću za trgovinu, prijevoz i usluge, OIB 03253589979</item>
    </derivirana_varijabla>
  </DomainObject.Predmet.ProtuStrankaListFormatedOIB>
  <DomainObject.Predmet.ProtuStrankaListFormatedWithAdress>
    <izvorni_sadrzaj>
      <item>ROBERTO TURIST jednostavno društvo s ograničenom odgovornošću za trgovinu, prijevoz i usluge, Kralja Petra Krešimira IV. 1, 32000 Vukovar</item>
    </izvorni_sadrzaj>
    <derivirana_varijabla naziv="DomainObject.Predmet.ProtuStrankaListFormatedWithAdress_1">
      <item>ROBERTO TURIST jednostavno društvo s ograničenom odgovornošću za trgovinu, prijevoz i usluge, Kralja Petra Krešimira IV. 1, 32000 Vukovar</item>
    </derivirana_varijabla>
  </DomainObject.Predmet.ProtuStrankaListFormatedWithAdress>
  <DomainObject.Predmet.ProtuStrankaListFormatedWithAdressOIB>
    <izvorni_sadrzaj>
      <item>ROBERTO TURIST jednostavno društvo s ograničenom odgovornošću za trgovinu, prijevoz i usluge, OIB 03253589979, Kralja Petra Krešimira IV. 1, 32000 Vukovar</item>
    </izvorni_sadrzaj>
    <derivirana_varijabla naziv="DomainObject.Predmet.ProtuStrankaListFormatedWithAdressOIB_1">
      <item>ROBERTO TURIST jednostavno društvo s ograničenom odgovornošću za trgovinu, prijevoz i usluge, OIB 03253589979, Kralja Petra Krešimira IV. 1, 32000 Vukovar</item>
    </derivirana_varijabla>
  </DomainObject.Predmet.ProtuStrankaListFormatedWithAdressOIB>
  <DomainObject.Predmet.ProtuStrankaListNazivFormated>
    <izvorni_sadrzaj>
      <item>ROBERTO TURIST jednostavno društvo s ograničenom odgovornošću za trgovinu, prijevoz i usluge</item>
    </izvorni_sadrzaj>
    <derivirana_varijabla naziv="DomainObject.Predmet.ProtuStrankaListNazivFormated_1">
      <item>ROBERTO TURIST jednostavno društvo s ograničenom odgovornošću za trgovinu, prijevoz i usluge</item>
    </derivirana_varijabla>
  </DomainObject.Predmet.ProtuStrankaListNazivFormated>
  <DomainObject.Predmet.ProtuStrankaListNazivFormatedOIB>
    <izvorni_sadrzaj>
      <item>ROBERTO TURIST jednostavno društvo s ograničenom odgovornošću za trgovinu, prijevoz i usluge, OIB 03253589979</item>
    </izvorni_sadrzaj>
    <derivirana_varijabla naziv="DomainObject.Predmet.ProtuStrankaListNazivFormatedOIB_1">
      <item>ROBERTO TURIST jednostavno društvo s ograničenom odgovornošću za trgovinu, prijevoz i usluge, OIB 03253589979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St-322/2017-4</izvorni_sadrzaj>
    <derivirana_varijabla naziv="DomainObject.PoslovniBrojDokumenta_1">St-322/2017-4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ROBERTO TURIST jednostavno društvo s ograničenom odgovornošću za trgovinu, prijevoz i usluge</izvorni_sadrzaj>
    <derivirana_varijabla naziv="DomainObject.Predmet.ProtustrankaIDrugi_1">ROBERTO TURIST jednostavno društvo s ograničenom odgovornošću za trgovinu,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ROBERTO TURIST jednostavno društvo s ograničenom odgovornošću za trgovinu, prijevoz i usluge, OIB 03253589979, Kralja Petra Krešimira IV. 1, 32000 Vukovar</izvorni_sadrzaj>
    <derivirana_varijabla naziv="DomainObject.Predmet.ProtustrankaIDrugiAdressOIB_1">ROBERTO TURIST jednostavno društvo s ograničenom odgovornošću za trgovinu, prijevoz i usluge, OIB 03253589979, Kralja Petra Krešimira IV.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ROBERTO TURIST jednostavno društvo s ograničenom odgovornošću za trgovinu, prijevoz i usluge</item>
    </izvorni_sadrzaj>
    <derivirana_varijabla naziv="DomainObject.Predmet.SudioniciListNaziv_1">
      <item>FINA RC OSIJEK</item>
      <item>ROBERTO TURIST jednostavno društvo s ograničenom odgovornošću za trgovinu, prijevoz i usluge</item>
    </derivirana_varijabla>
  </DomainObject.Predmet.SudioniciListNaziv>
  <DomainObject.Predmet.SudioniciListAdressOIB>
    <izvorni_sadrzaj>
      <item>FINA RC OSIJEK, OIB 85821130368</item>
      <item>ROBERTO TURIST jednostavno društvo s ograničenom odgovornošću za trgovinu, prijevoz i usluge, OIB 03253589979, Kralja Petra Krešimira IV. 1,32000 Vukovar</item>
    </izvorni_sadrzaj>
    <derivirana_varijabla naziv="DomainObject.Predmet.SudioniciListAdressOIB_1">
      <item>FINA RC OSIJEK, OIB 85821130368</item>
      <item>ROBERTO TURIST jednostavno društvo s ograničenom odgovornošću za trgovinu, prijevoz i usluge, OIB 03253589979, Kralja Petra Krešimira IV. 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03253589979</item>
    </izvorni_sadrzaj>
    <derivirana_varijabla naziv="DomainObject.Predmet.SudioniciListNazivOIB_1">
      <item>, OIB 85821130368</item>
      <item>, OIB 03253589979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15EEC2-A751-46BA-ABEE-45EF0BAA41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402</properties:Words>
  <properties:Characters>2209</properties:Characters>
  <properties:Lines>52</properties:Lines>
  <properties:Paragraphs>16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2017-02-13T06:35:00Z</dcterms:created>
  <dc:creator>Korisnik</dc:creator>
  <cp:lastModifiedBy>Maja Videnović</cp:lastModifiedBy>
  <cp:lastPrinted>2017-02-13T06:38:00Z</cp:lastPrinted>
  <dcterms:modified xmlns:xsi="http://www.w3.org/2001/XMLSchema-instance" xsi:type="dcterms:W3CDTF">2017-02-13T06:43:00Z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St-322/2017-4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