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6296" w14:paraId="fa06296" w:rsidRDefault="00081011" w:rsidR="00081011" w:rsidRPr="00AE2996">
      <w:pPr>
        <w15:collapsed w:val="false"/>
      </w:pPr>
      <w:bookmarkStart w:name="_GoBack" w:id="0"/>
      <w:bookmarkEnd w:id="0"/>
    </w:p>
    <w:p w:rsidRDefault="005E5C63" w:rsidR="00081011" w:rsidRPr="00AE2996">
      <w:r>
        <w:tab/>
      </w:r>
      <w:r>
        <w:tab/>
      </w:r>
    </w:p>
    <w:p w:rsidRDefault="005E5C63" w:rsidR="00793BA3" w:rsidRPr="00AE2996">
      <w:r>
        <w:tab/>
      </w:r>
      <w:r>
        <w:tab/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tbl>
      <w:tblPr>
        <w:tblW w:type="auto" w:w="0"/>
        <w:tblInd w:type="dxa" w:w="648"/>
        <w:tblLook w:val="01E0" w:noVBand="0" w:noHBand="0" w:lastColumn="1" w:firstColumn="1" w:lastRow="1" w:firstRow="1"/>
      </w:tblPr>
      <w:tblGrid>
        <w:gridCol w:w="3060"/>
      </w:tblGrid>
      <w:tr w:rsidTr="00990B70" w:rsidR="00081011" w:rsidRPr="00AE2996">
        <w:tc>
          <w:tcPr>
            <w:tcW w:type="dxa" w:w="3060"/>
            <w:shd w:fill="auto" w:color="auto" w:val="clear"/>
          </w:tcPr>
          <w:p w:rsidRDefault="00081011" w:rsidP="00990B70" w:rsidR="00081011" w:rsidRPr="00AE2996">
            <w:pPr>
              <w:jc w:val="center"/>
            </w:pPr>
            <w:r w:rsidRPr="00AE2996">
              <w:t>REPUBLIKA HRVATSKA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Trgovački sud u Zagrebu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Zagreb, Amruševa 2/II</w:t>
            </w:r>
          </w:p>
        </w:tc>
      </w:tr>
    </w:tbl>
    <w:p w:rsidRDefault="00303505" w:rsidP="00081011" w:rsidR="00081011">
      <w:pPr>
        <w:jc w:val="right"/>
      </w:pPr>
      <w:r w:rsidRPr="00AE2996">
        <w:t>74</w:t>
      </w:r>
      <w:r w:rsidR="00E04D1F" w:rsidRPr="00AE2996">
        <w:t xml:space="preserve">. </w:t>
      </w:r>
      <w:r w:rsidR="009A35CB">
        <w:t>St</w:t>
      </w:r>
      <w:r w:rsidR="00E04D1F" w:rsidRPr="00AE2996">
        <w:t>-</w:t>
      </w:r>
      <w:r w:rsidR="003E3C2A">
        <w:t>3666</w:t>
      </w:r>
      <w:r w:rsidR="00081011" w:rsidRPr="00AE2996">
        <w:t>/</w:t>
      </w:r>
      <w:r w:rsidR="00981BEF">
        <w:t>1</w:t>
      </w:r>
      <w:r w:rsidR="009A35CB">
        <w:t>5</w:t>
      </w:r>
    </w:p>
    <w:p w:rsidRDefault="00EC7DCE" w:rsidP="00EC7DCE" w:rsidR="00081011" w:rsidRPr="00AE2996">
      <w:pPr>
        <w:jc w:val="center"/>
      </w:pPr>
      <w:r w:rsidRPr="00AE2996">
        <w:t xml:space="preserve">R E P U B L I K </w:t>
      </w:r>
      <w:r w:rsidR="004873EE">
        <w:t>A</w:t>
      </w:r>
      <w:r w:rsidRPr="00AE2996">
        <w:t xml:space="preserve">   H R V A T S K </w:t>
      </w:r>
      <w:r w:rsidR="004873EE">
        <w:t>A</w:t>
      </w:r>
    </w:p>
    <w:p w:rsidRDefault="009A35CB" w:rsidP="00081011" w:rsidR="009A35CB">
      <w:pPr>
        <w:jc w:val="center"/>
      </w:pPr>
    </w:p>
    <w:p w:rsidRDefault="00081011" w:rsidP="00081011" w:rsidR="00081011" w:rsidRPr="00AE2996">
      <w:pPr>
        <w:jc w:val="center"/>
      </w:pPr>
      <w:r w:rsidRPr="008872CD">
        <w:t>R J E Š E N J E</w:t>
      </w:r>
    </w:p>
    <w:p w:rsidRDefault="00081011" w:rsidP="00081011" w:rsidR="00081011" w:rsidRPr="00AE2996"/>
    <w:p w:rsidRDefault="009A35CB" w:rsidP="00367141" w:rsidR="009A35CB">
      <w:pPr>
        <w:ind w:firstLine="720"/>
        <w:jc w:val="both"/>
      </w:pPr>
      <w:r>
        <w:t xml:space="preserve">Trgovački sud u Zagrebu, po sucu mr. sc. Maji Josipović, u stečajnom predmetu u povodu zahtjeva FINANCIJSKE AGENCIJE, za provedbu skraćenog stečajnog postupka nad </w:t>
      </w:r>
      <w:r w:rsidR="003E3C2A">
        <w:t>MOB-ART d.o.o., Zagreb, Sisačka cesta, II odvojak 64, OIB: 41872424582,</w:t>
      </w:r>
      <w:r w:rsidR="008872CD">
        <w:t xml:space="preserve"> </w:t>
      </w:r>
      <w:r>
        <w:t xml:space="preserve">dana </w:t>
      </w:r>
      <w:r w:rsidR="008D0459">
        <w:t>18. siječnja 2016</w:t>
      </w:r>
      <w:r>
        <w:t xml:space="preserve">. </w:t>
      </w:r>
    </w:p>
    <w:p w:rsidRDefault="000C4FA1" w:rsidP="00981BEF" w:rsidR="000C4FA1" w:rsidRPr="00AE2996">
      <w:pPr>
        <w:ind w:firstLine="720"/>
        <w:jc w:val="both"/>
      </w:pPr>
    </w:p>
    <w:p w:rsidRDefault="00AE2996" w:rsidP="00601307" w:rsidR="00AE2996">
      <w:pPr>
        <w:jc w:val="center"/>
      </w:pPr>
    </w:p>
    <w:p w:rsidRDefault="00601307" w:rsidP="00601307" w:rsidR="00601307" w:rsidRPr="00AE2996">
      <w:pPr>
        <w:jc w:val="center"/>
      </w:pPr>
      <w:r w:rsidRPr="008872CD">
        <w:t>r i j e š i o   j e</w:t>
      </w:r>
    </w:p>
    <w:p w:rsidRDefault="004873EE" w:rsidP="004873EE" w:rsidR="004873EE">
      <w:pPr>
        <w:jc w:val="both"/>
      </w:pPr>
    </w:p>
    <w:p w:rsidRDefault="003C24C3" w:rsidP="003C24C3" w:rsidR="003C24C3" w:rsidRPr="00C55457">
      <w:pPr>
        <w:pStyle w:val="Tijeloteksta"/>
        <w:overflowPunct w:val="false"/>
        <w:autoSpaceDE w:val="false"/>
        <w:autoSpaceDN w:val="false"/>
        <w:adjustRightInd w:val="false"/>
        <w:ind w:firstLine="720"/>
        <w:textAlignment w:val="baseline"/>
        <w:rPr>
          <w:lang w:val="hr-HR"/>
        </w:rPr>
      </w:pPr>
      <w:r w:rsidRPr="00C55457">
        <w:rPr>
          <w:lang w:val="hr-HR"/>
        </w:rPr>
        <w:t xml:space="preserve">Ispravlja se </w:t>
      </w:r>
      <w:r w:rsidR="008D0459">
        <w:rPr>
          <w:lang w:val="hr-HR"/>
        </w:rPr>
        <w:t xml:space="preserve">oglas </w:t>
      </w:r>
      <w:r w:rsidRPr="00C55457">
        <w:rPr>
          <w:lang w:val="hr-HR"/>
        </w:rPr>
        <w:t xml:space="preserve">ovoga suda poslovni broj </w:t>
      </w:r>
      <w:r w:rsidR="009A35CB">
        <w:rPr>
          <w:lang w:val="hr-HR"/>
        </w:rPr>
        <w:t>St-</w:t>
      </w:r>
      <w:r w:rsidR="003E3C2A">
        <w:rPr>
          <w:lang w:val="hr-HR"/>
        </w:rPr>
        <w:t>3666</w:t>
      </w:r>
      <w:r w:rsidR="009A35CB">
        <w:rPr>
          <w:lang w:val="hr-HR"/>
        </w:rPr>
        <w:t>/2015</w:t>
      </w:r>
      <w:r>
        <w:t xml:space="preserve"> </w:t>
      </w:r>
      <w:r w:rsidRPr="00C55457">
        <w:rPr>
          <w:lang w:val="hr-HR"/>
        </w:rPr>
        <w:t xml:space="preserve">na način da </w:t>
      </w:r>
      <w:r w:rsidR="008D0459">
        <w:rPr>
          <w:lang w:val="hr-HR"/>
        </w:rPr>
        <w:t xml:space="preserve">na kraju uvoda oglas kao i na kraju oglasa </w:t>
      </w:r>
      <w:r>
        <w:rPr>
          <w:lang w:val="hr-HR"/>
        </w:rPr>
        <w:t>umjesto</w:t>
      </w:r>
      <w:r w:rsidR="008D0459">
        <w:rPr>
          <w:lang w:val="hr-HR"/>
        </w:rPr>
        <w:t xml:space="preserve"> datuma: </w:t>
      </w:r>
      <w:r w:rsidRPr="00C55457">
        <w:rPr>
          <w:lang w:val="hr-HR"/>
        </w:rPr>
        <w:t>„</w:t>
      </w:r>
      <w:r w:rsidR="008D0459">
        <w:t>15. siječnja 2015.</w:t>
      </w:r>
      <w:r w:rsidRPr="00C55457">
        <w:rPr>
          <w:lang w:val="hr-HR"/>
        </w:rPr>
        <w:t xml:space="preserve">” </w:t>
      </w:r>
      <w:r>
        <w:rPr>
          <w:lang w:val="hr-HR"/>
        </w:rPr>
        <w:t>treba ispravno stajati</w:t>
      </w:r>
      <w:r w:rsidRPr="00C55457">
        <w:rPr>
          <w:lang w:val="hr-HR"/>
        </w:rPr>
        <w:t>: „</w:t>
      </w:r>
      <w:r w:rsidR="008D0459">
        <w:rPr>
          <w:b/>
        </w:rPr>
        <w:t>15. siječnja 2016.</w:t>
      </w:r>
      <w:r w:rsidRPr="00C55457">
        <w:rPr>
          <w:lang w:val="hr-HR"/>
        </w:rPr>
        <w:t>“.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pStyle w:val="Naslov1"/>
        <w:rPr>
          <w:b w:val="false"/>
          <w:bCs w:val="false"/>
          <w:lang w:val="hr-HR"/>
        </w:rPr>
      </w:pPr>
      <w:r w:rsidRPr="00C55457">
        <w:rPr>
          <w:b w:val="false"/>
          <w:bCs w:val="false"/>
          <w:lang w:val="hr-HR"/>
        </w:rPr>
        <w:t>Obrazloženje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ind w:firstLine="720"/>
        <w:jc w:val="both"/>
      </w:pPr>
      <w:r w:rsidRPr="00C55457">
        <w:t xml:space="preserve">U </w:t>
      </w:r>
      <w:r w:rsidR="000B0147">
        <w:t>og</w:t>
      </w:r>
      <w:r w:rsidR="008D0459">
        <w:t>l</w:t>
      </w:r>
      <w:r w:rsidR="000B0147">
        <w:t>a</w:t>
      </w:r>
      <w:r w:rsidR="008D0459">
        <w:t xml:space="preserve">su </w:t>
      </w:r>
      <w:r w:rsidRPr="00C55457">
        <w:t xml:space="preserve">ovoga suda poslovni broj </w:t>
      </w:r>
      <w:r w:rsidR="009A35CB">
        <w:t>St</w:t>
      </w:r>
      <w:r w:rsidRPr="00C55457">
        <w:t>-</w:t>
      </w:r>
      <w:r w:rsidR="003E3C2A">
        <w:t>3666</w:t>
      </w:r>
      <w:r w:rsidRPr="00C55457">
        <w:t>/</w:t>
      </w:r>
      <w:r w:rsidR="00981BEF">
        <w:t>1</w:t>
      </w:r>
      <w:r w:rsidR="009A35CB">
        <w:t>5</w:t>
      </w:r>
      <w:r>
        <w:t xml:space="preserve"> </w:t>
      </w:r>
      <w:r w:rsidRPr="00C55457">
        <w:t xml:space="preserve">došlo je  do očite pogreške u pisanju </w:t>
      </w:r>
      <w:r w:rsidR="008D0459">
        <w:t xml:space="preserve">datuma oglasa gdje je napisano da je odluka donesena dana 15. siječnja 2015. umjesto ispravno 15. siječnja 2016. </w:t>
      </w:r>
      <w:r w:rsidRPr="00C55457">
        <w:t xml:space="preserve">pa je temeljem </w:t>
      </w:r>
      <w:r w:rsidR="009A35CB">
        <w:t xml:space="preserve">čl. 10 Stečajnog zakona (“Narodne novine” broj 71/15, dalje: SZ) i </w:t>
      </w:r>
      <w:r w:rsidRPr="00C55457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C55457">
          <w:t>342. st</w:t>
        </w:r>
      </w:smartTag>
      <w:r w:rsidRPr="00C55457">
        <w:t>. 1. i 2. Zakona o parničnom postupku (Narodne novine broj 53/91, 91/92, 112/99, 88/01, 117/03,  88/05, 02/07, 84/08</w:t>
      </w:r>
      <w:r>
        <w:t>, 98/08, 123/08,</w:t>
      </w:r>
      <w:r w:rsidRPr="00C55457">
        <w:t xml:space="preserve"> 57/11</w:t>
      </w:r>
      <w:r>
        <w:t xml:space="preserve"> i 25/13</w:t>
      </w:r>
      <w:r w:rsidRPr="00C55457">
        <w:t xml:space="preserve">) valjalo donijeti </w:t>
      </w:r>
      <w:r w:rsidRPr="008872CD">
        <w:t>ovo rješenje.</w:t>
      </w:r>
    </w:p>
    <w:p w:rsidRDefault="003C24C3" w:rsidP="003C24C3" w:rsidR="003C24C3" w:rsidRPr="00C55457">
      <w:pPr>
        <w:jc w:val="both"/>
      </w:pPr>
    </w:p>
    <w:p w:rsidRDefault="003C24C3" w:rsidP="003C24C3" w:rsidR="003C24C3">
      <w:pPr>
        <w:jc w:val="center"/>
      </w:pPr>
      <w:r w:rsidRPr="00C55457">
        <w:t xml:space="preserve">U Zagrebu dana </w:t>
      </w:r>
      <w:r w:rsidR="008D0459">
        <w:t>18. siječnja 2016</w:t>
      </w:r>
      <w:r w:rsidRPr="00C55457">
        <w:t>. godine</w:t>
      </w:r>
    </w:p>
    <w:p w:rsidRDefault="003C24C3" w:rsidP="003C24C3" w:rsidR="003C24C3">
      <w:pPr>
        <w:jc w:val="center"/>
      </w:pPr>
    </w:p>
    <w:p w:rsidRDefault="003C24C3" w:rsidP="003C24C3" w:rsidR="003C24C3" w:rsidRPr="00C55457">
      <w:pPr>
        <w:jc w:val="center"/>
      </w:pPr>
    </w:p>
    <w:p w:rsidRDefault="003C24C3" w:rsidP="003C24C3" w:rsidR="003C24C3" w:rsidRPr="00C55457">
      <w:pPr>
        <w:ind w:firstLine="720" w:left="5760"/>
      </w:pPr>
      <w:r w:rsidRPr="00C55457">
        <w:t>Sudac:</w:t>
      </w:r>
    </w:p>
    <w:p w:rsidRDefault="003C24C3" w:rsidP="003C24C3" w:rsidR="003C24C3" w:rsidRPr="00C55457">
      <w:pPr>
        <w:ind w:left="6480"/>
      </w:pPr>
      <w:r w:rsidRPr="00C55457">
        <w:t xml:space="preserve">mr. sc. </w:t>
      </w:r>
      <w:smartTag w:element="PersonName" w:uri="urn:schemas-microsoft-com:office:smarttags">
        <w:smartTagPr>
          <w:attr w:val="Maja Josipović" w:name="ProductID"/>
        </w:smartTagPr>
        <w:r w:rsidRPr="00C55457">
          <w:t>Maja Josipović</w:t>
        </w:r>
      </w:smartTag>
    </w:p>
    <w:p w:rsidRDefault="003C24C3" w:rsidP="003C24C3" w:rsidR="003C24C3" w:rsidRPr="00C55457"/>
    <w:p w:rsidRDefault="003C24C3" w:rsidP="003C24C3" w:rsidR="003C24C3">
      <w:pPr>
        <w:ind w:firstLine="720"/>
      </w:pPr>
    </w:p>
    <w:p w:rsidRDefault="005E5C63" w:rsidP="003C24C3" w:rsidR="005E5C63">
      <w:pPr>
        <w:ind w:firstLine="720"/>
      </w:pPr>
    </w:p>
    <w:p w:rsidRDefault="003C24C3" w:rsidP="003C24C3" w:rsidR="003C24C3" w:rsidRPr="008872CD">
      <w:pPr>
        <w:ind w:firstLine="720"/>
      </w:pPr>
      <w:r w:rsidRPr="008872CD">
        <w:t>UPUTA O PRAVNOM LIJEKU:</w:t>
      </w:r>
    </w:p>
    <w:p w:rsidRDefault="003C24C3" w:rsidP="003C24C3" w:rsidR="003C24C3" w:rsidRPr="008872CD">
      <w:pPr>
        <w:ind w:firstLine="720"/>
        <w:jc w:val="both"/>
      </w:pPr>
      <w:r w:rsidRPr="008872CD">
        <w:t>Protiv ovog rješenja dopuštena je žalba Visokom trgovačkom sudu u Zagrebu. Žalba se podnosi putem ovog suda, pisano u tri primjerka, u roku od 8 dana od dana dostave prijepisa ovog rješenja.</w:t>
      </w:r>
    </w:p>
    <w:p w:rsidRDefault="003C24C3" w:rsidP="003C24C3" w:rsidR="003C24C3" w:rsidRPr="008872CD">
      <w:pPr>
        <w:jc w:val="both"/>
      </w:pPr>
    </w:p>
    <w:p w:rsidRDefault="003C24C3" w:rsidP="003C24C3" w:rsidR="003C24C3" w:rsidRPr="008872CD">
      <w:pPr>
        <w:jc w:val="both"/>
      </w:pPr>
      <w:r w:rsidRPr="008872CD">
        <w:t>DNA:</w:t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za javnost-e-oglasna ploča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dužniku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ZZ-dužnika-e oglasna ploča i pošta</w:t>
      </w:r>
    </w:p>
    <w:p w:rsidRDefault="00056594" w:rsidP="003C24C3" w:rsidR="00056594" w:rsidRPr="00AE2996">
      <w:pPr>
        <w:ind w:firstLine="708"/>
        <w:jc w:val="both"/>
      </w:pPr>
    </w:p>
    <w:sectPr w:rsidSect="00710DDB" w:rsidR="00056594" w:rsidRPr="00AE2996">
      <w:headerReference w:type="even" r:id="rId10"/>
      <w:headerReference w:type="default" r:id="rId11"/>
      <w:pgSz w:code="9" w:h="16838" w:w="11906"/>
      <w:pgMar w:gutter="0" w:footer="0" w:header="538" w:left="851" w:bottom="851" w:right="851" w:top="56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D7A" w:rsidR="00796D7A">
      <w:r>
        <w:separator/>
      </w:r>
    </w:p>
  </w:endnote>
  <w:endnote w:id="0" w:type="continuationSeparator">
    <w:p w:rsidRDefault="00796D7A" w:rsidR="00796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D7A" w:rsidR="00796D7A">
      <w:r>
        <w:separator/>
      </w:r>
    </w:p>
  </w:footnote>
  <w:footnote w:id="0" w:type="continuationSeparator">
    <w:p w:rsidRDefault="00796D7A" w:rsidR="00796D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F93C64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642" w:rsidR="00735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906BD3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6594" w:rsidP="00056594" w:rsidR="00056594" w:rsidRPr="00AE2996">
    <w:pPr>
      <w:jc w:val="right"/>
    </w:pPr>
    <w:r w:rsidRPr="00AE2996">
      <w:t>74. Povrv-</w:t>
    </w:r>
    <w:r>
      <w:t>3761</w:t>
    </w:r>
    <w:r w:rsidRPr="00AE2996">
      <w:t>/1</w:t>
    </w:r>
    <w:r>
      <w:t>4</w:t>
    </w:r>
  </w:p>
  <w:p w:rsidRDefault="00735642" w:rsidP="00603AFB" w:rsidR="00735642" w:rsidRPr="00F82423">
    <w:pPr>
      <w:jc w:val="right"/>
      <w:rPr>
        <w:sz w:val="4"/>
        <w:szCs w:val="4"/>
      </w:rPr>
    </w:pPr>
  </w:p>
  <w:p w:rsidRDefault="00735642" w:rsidP="00630186" w:rsidR="00735642">
    <w:pPr>
      <w:jc w:val="center"/>
      <w:rPr>
        <w:rFonts w:cs="Arial" w:hAnsi="Arial" w:ascii="Arial"/>
        <w:sz w:val="16"/>
        <w:szCs w:val="16"/>
      </w:rPr>
    </w:pPr>
  </w:p>
  <w:p w:rsidRDefault="00735642" w:rsidP="00630186" w:rsidR="00735642" w:rsidRPr="00630186">
    <w:pPr>
      <w:jc w:val="center"/>
      <w:rPr>
        <w:rFonts w:cs="Arial" w:hAnsi="Arial" w:ascii="Arial"/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7371F"/>
    <w:multiLevelType w:val="hybridMultilevel"/>
    <w:tmpl w:val="8E96B1EC"/>
    <w:lvl w:tplc="CF78E4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C0783B"/>
    <w:multiLevelType w:val="hybridMultilevel"/>
    <w:tmpl w:val="0740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F2376C"/>
    <w:multiLevelType w:val="hybridMultilevel"/>
    <w:tmpl w:val="E7EABE3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8FA47E1"/>
    <w:multiLevelType w:val="hybridMultilevel"/>
    <w:tmpl w:val="0746589C"/>
    <w:lvl w:tplc="67BC1FC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B7B"/>
    <w:rsid w:val="000225A9"/>
    <w:rsid w:val="000230E9"/>
    <w:rsid w:val="000543B5"/>
    <w:rsid w:val="00054C00"/>
    <w:rsid w:val="00056594"/>
    <w:rsid w:val="000645E1"/>
    <w:rsid w:val="00073F7D"/>
    <w:rsid w:val="00081011"/>
    <w:rsid w:val="000933CF"/>
    <w:rsid w:val="00097423"/>
    <w:rsid w:val="000B0147"/>
    <w:rsid w:val="000B37B0"/>
    <w:rsid w:val="000C4FA1"/>
    <w:rsid w:val="000C7802"/>
    <w:rsid w:val="000D3ED9"/>
    <w:rsid w:val="000D7B4B"/>
    <w:rsid w:val="000E4183"/>
    <w:rsid w:val="000E5FB9"/>
    <w:rsid w:val="000E70DE"/>
    <w:rsid w:val="000E7967"/>
    <w:rsid w:val="000F673D"/>
    <w:rsid w:val="00101151"/>
    <w:rsid w:val="00117E78"/>
    <w:rsid w:val="00140241"/>
    <w:rsid w:val="001404B1"/>
    <w:rsid w:val="00177A10"/>
    <w:rsid w:val="001B373B"/>
    <w:rsid w:val="001B5BBE"/>
    <w:rsid w:val="001C2614"/>
    <w:rsid w:val="001C65D8"/>
    <w:rsid w:val="001E592D"/>
    <w:rsid w:val="001F2D94"/>
    <w:rsid w:val="001F36B4"/>
    <w:rsid w:val="00223280"/>
    <w:rsid w:val="00224FAB"/>
    <w:rsid w:val="0023754A"/>
    <w:rsid w:val="002520AA"/>
    <w:rsid w:val="00252474"/>
    <w:rsid w:val="002602AD"/>
    <w:rsid w:val="002722A5"/>
    <w:rsid w:val="00275912"/>
    <w:rsid w:val="002955F8"/>
    <w:rsid w:val="002975A3"/>
    <w:rsid w:val="002B2E69"/>
    <w:rsid w:val="002B6A29"/>
    <w:rsid w:val="002C2A93"/>
    <w:rsid w:val="002C7385"/>
    <w:rsid w:val="002C7911"/>
    <w:rsid w:val="002D5164"/>
    <w:rsid w:val="002D6A58"/>
    <w:rsid w:val="002D79B6"/>
    <w:rsid w:val="002E5826"/>
    <w:rsid w:val="002F1B51"/>
    <w:rsid w:val="002F6026"/>
    <w:rsid w:val="00303505"/>
    <w:rsid w:val="003227CA"/>
    <w:rsid w:val="0032475C"/>
    <w:rsid w:val="0033067F"/>
    <w:rsid w:val="00334D46"/>
    <w:rsid w:val="00337CC8"/>
    <w:rsid w:val="003466FE"/>
    <w:rsid w:val="00347F24"/>
    <w:rsid w:val="0035265B"/>
    <w:rsid w:val="00365B76"/>
    <w:rsid w:val="00367141"/>
    <w:rsid w:val="003744F5"/>
    <w:rsid w:val="00393E3F"/>
    <w:rsid w:val="003A2BD5"/>
    <w:rsid w:val="003C24C3"/>
    <w:rsid w:val="003C2B36"/>
    <w:rsid w:val="003E3C2A"/>
    <w:rsid w:val="003E552C"/>
    <w:rsid w:val="003F00F7"/>
    <w:rsid w:val="003F179C"/>
    <w:rsid w:val="003F4346"/>
    <w:rsid w:val="003F594E"/>
    <w:rsid w:val="00404B9C"/>
    <w:rsid w:val="004118C6"/>
    <w:rsid w:val="004210A0"/>
    <w:rsid w:val="00422EED"/>
    <w:rsid w:val="004343A2"/>
    <w:rsid w:val="004416BD"/>
    <w:rsid w:val="00484F6E"/>
    <w:rsid w:val="004873EE"/>
    <w:rsid w:val="00497093"/>
    <w:rsid w:val="004A30F5"/>
    <w:rsid w:val="004A3C35"/>
    <w:rsid w:val="004A6899"/>
    <w:rsid w:val="004B3AF7"/>
    <w:rsid w:val="004B79FD"/>
    <w:rsid w:val="004C0822"/>
    <w:rsid w:val="004C1CA7"/>
    <w:rsid w:val="004C7673"/>
    <w:rsid w:val="004D0772"/>
    <w:rsid w:val="004D703D"/>
    <w:rsid w:val="004E4DE3"/>
    <w:rsid w:val="004E7A98"/>
    <w:rsid w:val="0050101D"/>
    <w:rsid w:val="00503719"/>
    <w:rsid w:val="00537F5C"/>
    <w:rsid w:val="00570D83"/>
    <w:rsid w:val="005969C9"/>
    <w:rsid w:val="005969F6"/>
    <w:rsid w:val="005970B1"/>
    <w:rsid w:val="005A216E"/>
    <w:rsid w:val="005A61B9"/>
    <w:rsid w:val="005B785D"/>
    <w:rsid w:val="005D43DC"/>
    <w:rsid w:val="005E342D"/>
    <w:rsid w:val="005E5C63"/>
    <w:rsid w:val="00601307"/>
    <w:rsid w:val="00603AFB"/>
    <w:rsid w:val="0061203B"/>
    <w:rsid w:val="00625589"/>
    <w:rsid w:val="00626F6F"/>
    <w:rsid w:val="00630186"/>
    <w:rsid w:val="00646D28"/>
    <w:rsid w:val="006638F5"/>
    <w:rsid w:val="0067098F"/>
    <w:rsid w:val="00676395"/>
    <w:rsid w:val="00690B92"/>
    <w:rsid w:val="00697A6F"/>
    <w:rsid w:val="006A43FE"/>
    <w:rsid w:val="006A47DE"/>
    <w:rsid w:val="006D08CA"/>
    <w:rsid w:val="00702764"/>
    <w:rsid w:val="00705E19"/>
    <w:rsid w:val="00710DDB"/>
    <w:rsid w:val="00713C89"/>
    <w:rsid w:val="00722C6F"/>
    <w:rsid w:val="007254BD"/>
    <w:rsid w:val="007317C0"/>
    <w:rsid w:val="00735642"/>
    <w:rsid w:val="0075021E"/>
    <w:rsid w:val="00755792"/>
    <w:rsid w:val="0078097B"/>
    <w:rsid w:val="0078491B"/>
    <w:rsid w:val="00786C5F"/>
    <w:rsid w:val="00793BA3"/>
    <w:rsid w:val="00793DC1"/>
    <w:rsid w:val="00796D7A"/>
    <w:rsid w:val="007A0C00"/>
    <w:rsid w:val="007A6970"/>
    <w:rsid w:val="007B439D"/>
    <w:rsid w:val="007D0378"/>
    <w:rsid w:val="007D0421"/>
    <w:rsid w:val="007E5DD5"/>
    <w:rsid w:val="007E6D01"/>
    <w:rsid w:val="007E7142"/>
    <w:rsid w:val="00806E33"/>
    <w:rsid w:val="00824620"/>
    <w:rsid w:val="00832456"/>
    <w:rsid w:val="00832D54"/>
    <w:rsid w:val="0085553C"/>
    <w:rsid w:val="00861DFD"/>
    <w:rsid w:val="00863200"/>
    <w:rsid w:val="0087217F"/>
    <w:rsid w:val="0087272C"/>
    <w:rsid w:val="0088553C"/>
    <w:rsid w:val="008872CD"/>
    <w:rsid w:val="008A55EA"/>
    <w:rsid w:val="008B1E22"/>
    <w:rsid w:val="008C3578"/>
    <w:rsid w:val="008C61A2"/>
    <w:rsid w:val="008D0459"/>
    <w:rsid w:val="008E0247"/>
    <w:rsid w:val="008F5D52"/>
    <w:rsid w:val="00906BD3"/>
    <w:rsid w:val="00915B98"/>
    <w:rsid w:val="00933358"/>
    <w:rsid w:val="00934AD6"/>
    <w:rsid w:val="00946B88"/>
    <w:rsid w:val="00947B87"/>
    <w:rsid w:val="00953462"/>
    <w:rsid w:val="0095508D"/>
    <w:rsid w:val="009809C4"/>
    <w:rsid w:val="00981BEF"/>
    <w:rsid w:val="009901E2"/>
    <w:rsid w:val="00990B70"/>
    <w:rsid w:val="00992CC9"/>
    <w:rsid w:val="009A2C8E"/>
    <w:rsid w:val="009A35CB"/>
    <w:rsid w:val="009B3522"/>
    <w:rsid w:val="009B3D0A"/>
    <w:rsid w:val="009B5F04"/>
    <w:rsid w:val="009E6078"/>
    <w:rsid w:val="009E6E13"/>
    <w:rsid w:val="009F169F"/>
    <w:rsid w:val="009F5C6F"/>
    <w:rsid w:val="00A13D01"/>
    <w:rsid w:val="00A42C5F"/>
    <w:rsid w:val="00A44B7B"/>
    <w:rsid w:val="00A4707F"/>
    <w:rsid w:val="00A5218B"/>
    <w:rsid w:val="00A55654"/>
    <w:rsid w:val="00A61B1D"/>
    <w:rsid w:val="00A7258E"/>
    <w:rsid w:val="00A74406"/>
    <w:rsid w:val="00A7742C"/>
    <w:rsid w:val="00A8661E"/>
    <w:rsid w:val="00A933D0"/>
    <w:rsid w:val="00AA3121"/>
    <w:rsid w:val="00AB71A8"/>
    <w:rsid w:val="00AC0D44"/>
    <w:rsid w:val="00AC4A04"/>
    <w:rsid w:val="00AD5C86"/>
    <w:rsid w:val="00AD78D8"/>
    <w:rsid w:val="00AE05D2"/>
    <w:rsid w:val="00AE063B"/>
    <w:rsid w:val="00AE2996"/>
    <w:rsid w:val="00AF44C5"/>
    <w:rsid w:val="00B07F62"/>
    <w:rsid w:val="00B11BF7"/>
    <w:rsid w:val="00B14BE3"/>
    <w:rsid w:val="00B2133C"/>
    <w:rsid w:val="00B3550B"/>
    <w:rsid w:val="00B43BF5"/>
    <w:rsid w:val="00B527C6"/>
    <w:rsid w:val="00B55338"/>
    <w:rsid w:val="00B674BB"/>
    <w:rsid w:val="00B75294"/>
    <w:rsid w:val="00B82571"/>
    <w:rsid w:val="00B854F6"/>
    <w:rsid w:val="00BA37C9"/>
    <w:rsid w:val="00BC7BC3"/>
    <w:rsid w:val="00BD0A1A"/>
    <w:rsid w:val="00C161DE"/>
    <w:rsid w:val="00C16DA1"/>
    <w:rsid w:val="00C45C57"/>
    <w:rsid w:val="00C60C80"/>
    <w:rsid w:val="00C704EB"/>
    <w:rsid w:val="00C72B25"/>
    <w:rsid w:val="00C84965"/>
    <w:rsid w:val="00C87AEC"/>
    <w:rsid w:val="00CC613C"/>
    <w:rsid w:val="00CD5F62"/>
    <w:rsid w:val="00CE3385"/>
    <w:rsid w:val="00CE5D2F"/>
    <w:rsid w:val="00CF26A4"/>
    <w:rsid w:val="00CF28B7"/>
    <w:rsid w:val="00CF36BF"/>
    <w:rsid w:val="00CF5464"/>
    <w:rsid w:val="00D0539C"/>
    <w:rsid w:val="00D120A1"/>
    <w:rsid w:val="00D25680"/>
    <w:rsid w:val="00D312A3"/>
    <w:rsid w:val="00D31B3D"/>
    <w:rsid w:val="00D32A30"/>
    <w:rsid w:val="00D379BE"/>
    <w:rsid w:val="00D417EF"/>
    <w:rsid w:val="00D6556B"/>
    <w:rsid w:val="00D65B0A"/>
    <w:rsid w:val="00D7019E"/>
    <w:rsid w:val="00D93B6B"/>
    <w:rsid w:val="00DA5B80"/>
    <w:rsid w:val="00DC0CC5"/>
    <w:rsid w:val="00DC2CE7"/>
    <w:rsid w:val="00DE7B6A"/>
    <w:rsid w:val="00E04D1F"/>
    <w:rsid w:val="00E141D1"/>
    <w:rsid w:val="00E205B5"/>
    <w:rsid w:val="00E23FA7"/>
    <w:rsid w:val="00E51374"/>
    <w:rsid w:val="00E6136C"/>
    <w:rsid w:val="00E6205B"/>
    <w:rsid w:val="00E80F49"/>
    <w:rsid w:val="00EA71CA"/>
    <w:rsid w:val="00EC7DCE"/>
    <w:rsid w:val="00EE017D"/>
    <w:rsid w:val="00EF1EEB"/>
    <w:rsid w:val="00EF67B1"/>
    <w:rsid w:val="00F03375"/>
    <w:rsid w:val="00F058A0"/>
    <w:rsid w:val="00F077CC"/>
    <w:rsid w:val="00F11B69"/>
    <w:rsid w:val="00F34AA4"/>
    <w:rsid w:val="00F61E6E"/>
    <w:rsid w:val="00F770AD"/>
    <w:rsid w:val="00F82423"/>
    <w:rsid w:val="00F85203"/>
    <w:rsid w:val="00F93C64"/>
    <w:rsid w:val="00F956A2"/>
    <w:rsid w:val="00F9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bCs/>
      <w:szCs w:val="20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eastAsiaTheme="minorHAns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6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6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6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6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ascii="Calibri" w:eastAsiaTheme="minorHAns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6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6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6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6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8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87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OGLAS</izvorni_sadrzaj>
    <derivirana_varijabla naziv="DomainObject.Primjedba_1">ISPRAVAK OGLAS</derivirana_varijabla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3666</izvorni_sadrzaj>
    <derivirana_varijabla naziv="DomainObject.Predmet.Broj_1">3666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St-3666/2015</izvorni_sadrzaj>
    <derivirana_varijabla naziv="DomainObject.Predmet.OznakaBroj_1">St-3666/2015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MOB-ART d.o.o. zastupanog po punomoćniku SRĐAN ROJE</izvorni_sadrzaj>
    <derivirana_varijabla naziv="DomainObject.Predmet.ProtustrankaFormated_1">  MOB-ART d.o.o. zastupanog po punomoćniku SRĐAN ROJE</derivirana_varijabla>
  </DomainObject.Predmet.ProtustrankaFormated>
  <DomainObject.Predmet.ProtustrankaFormatedOIB>
    <izvorni_sadrzaj>  MOB-ART d.o.o., OIB 41872424582 zastupanog po punomoćniku SRĐAN ROJE</izvorni_sadrzaj>
    <derivirana_varijabla naziv="DomainObject.Predmet.ProtustrankaFormatedOIB_1">  MOB-ART d.o.o., OIB 41872424582 zastupanog po punomoćniku SRĐAN ROJE</derivirana_varijabla>
  </DomainObject.Predmet.ProtustrankaFormatedOIB>
  <DomainObject.Predmet.ProtustrankaFormatedWithAdress>
    <izvorni_sadrzaj> MOB-ART d.o.o., Sisačka cesta, II odvojak 64, 10000 Zagreb zastupanog po punomoćniku SRĐAN ROJE</izvorni_sadrzaj>
    <derivirana_varijabla naziv="DomainObject.Predmet.ProtustrankaFormatedWithAdress_1"> MOB-ART d.o.o., Sisačka cesta, II odvojak 64, 10000 Zagreb zastupanog po punomoćniku SRĐAN ROJE</derivirana_varijabla>
  </DomainObject.Predmet.ProtustrankaFormatedWithAdress>
  <DomainObject.Predmet.ProtustrankaFormatedWithAdressOIB>
    <izvorni_sadrzaj> MOB-ART d.o.o., OIB 41872424582, Sisačka cesta, II odvojak 64, 10000 Zagreb zastupanog po punomoćniku SRĐAN ROJE</izvorni_sadrzaj>
    <derivirana_varijabla naziv="DomainObject.Predmet.ProtustrankaFormatedWithAdressOIB_1"> MOB-ART d.o.o., OIB 41872424582, Sisačka cesta, II odvojak 64, 10000 Zagreb zastupanog po punomoćniku SRĐAN ROJE</derivirana_varijabla>
  </DomainObject.Predmet.ProtustrankaFormatedWithAdressOIB>
  <DomainObject.Predmet.ProtustrankaWithAdress>
    <izvorni_sadrzaj>MOB-ART d.o.o. Sisačka cesta, II odvojak 64, 10000 Zagreb</izvorni_sadrzaj>
    <derivirana_varijabla naziv="DomainObject.Predmet.ProtustrankaWithAdress_1">MOB-ART d.o.o. Sisačka cesta, II odvojak 64, 10000 Zagreb</derivirana_varijabla>
  </DomainObject.Predmet.ProtustrankaWithAdress>
  <DomainObject.Predmet.ProtustrankaWithAdressOIB>
    <izvorni_sadrzaj>MOB-ART d.o.o., OIB 41872424582, Sisačka cesta, II odvojak 64, 10000 Zagreb</izvorni_sadrzaj>
    <derivirana_varijabla naziv="DomainObject.Predmet.ProtustrankaWithAdressOIB_1">MOB-ART d.o.o., OIB 41872424582, Sisačka cesta, II odvojak 64, 10000 Zagreb</derivirana_varijabla>
  </DomainObject.Predmet.ProtustrankaWithAdressOIB>
  <DomainObject.Predmet.ProtustrankaNazivFormated>
    <izvorni_sadrzaj>MOB-ART d.o.o.</izvorni_sadrzaj>
    <derivirana_varijabla naziv="DomainObject.Predmet.ProtustrankaNazivFormated_1">MOB-ART d.o.o.</derivirana_varijabla>
  </DomainObject.Predmet.ProtustrankaNazivFormated>
  <DomainObject.Predmet.ProtustrankaNazivFormatedOIB>
    <izvorni_sadrzaj>MOB-ART d.o.o., OIB 41872424582</izvorni_sadrzaj>
    <derivirana_varijabla naziv="DomainObject.Predmet.ProtustrankaNazivFormatedOIB_1">MOB-ART d.o.o., OIB 41872424582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MOB-ART d.o.o. zastupanog po punomoćniku SRĐAN ROJE</item>
    </izvorni_sadrzaj>
    <derivirana_varijabla naziv="DomainObject.Predmet.ProtuStrankaListFormated_1">
      <item>MOB-ART d.o.o. zastupanog po punomoćniku SRĐAN ROJE</item>
    </derivirana_varijabla>
  </DomainObject.Predmet.ProtuStrankaListFormated>
  <DomainObject.Predmet.ProtuStrankaListFormatedOIB>
    <izvorni_sadrzaj>
      <item>MOB-ART d.o.o., OIB 41872424582 zastupanog po punomoćniku SRĐAN ROJE</item>
    </izvorni_sadrzaj>
    <derivirana_varijabla naziv="DomainObject.Predmet.ProtuStrankaListFormatedOIB_1">
      <item>MOB-ART d.o.o., OIB 41872424582 zastupanog po punomoćniku SRĐAN ROJE</item>
    </derivirana_varijabla>
  </DomainObject.Predmet.ProtuStrankaListFormatedOIB>
  <DomainObject.Predmet.ProtuStrankaListFormatedWithAdress>
    <izvorni_sadrzaj>
      <item>MOB-ART d.o.o., Sisačka cesta, II odvojak 64, 10000 Zagreb zastupanog po punomoćniku SRĐAN ROJE</item>
    </izvorni_sadrzaj>
    <derivirana_varijabla naziv="DomainObject.Predmet.ProtuStrankaListFormatedWithAdress_1">
      <item>MOB-ART d.o.o., Sisačka cesta, II odvojak 64, 10000 Zagreb zastupanog po punomoćniku SRĐAN ROJE</item>
    </derivirana_varijabla>
  </DomainObject.Predmet.ProtuStrankaListFormatedWithAdress>
  <DomainObject.Predmet.ProtuStrankaListFormatedWithAdressOIB>
    <izvorni_sadrzaj>
      <item>MOB-ART d.o.o., OIB 41872424582, Sisačka cesta, II odvojak 64, 10000 Zagreb zastupanog po punomoćniku SRĐAN ROJE</item>
    </izvorni_sadrzaj>
    <derivirana_varijabla naziv="DomainObject.Predmet.ProtuStrankaListFormatedWithAdressOIB_1">
      <item>MOB-ART d.o.o., OIB 41872424582, Sisačka cesta, II odvojak 64, 10000 Zagreb zastupanog po punomoćniku SRĐAN ROJE</item>
    </derivirana_varijabla>
  </DomainObject.Predmet.ProtuStrankaListFormatedWithAdressOIB>
  <DomainObject.Predmet.ProtuStrankaListNazivFormated>
    <izvorni_sadrzaj>
      <item>MOB-ART d.o.o.</item>
    </izvorni_sadrzaj>
    <derivirana_varijabla naziv="DomainObject.Predmet.ProtuStrankaListNazivFormated_1">
      <item>MOB-ART d.o.o.</item>
    </derivirana_varijabla>
  </DomainObject.Predmet.ProtuStrankaListNazivFormated>
  <DomainObject.Predmet.ProtuStrankaListNazivFormatedOIB>
    <izvorni_sadrzaj>
      <item>MOB-ART d.o.o., OIB 41872424582</item>
    </izvorni_sadrzaj>
    <derivirana_varijabla naziv="DomainObject.Predmet.ProtuStrankaListNazivFormatedOIB_1">
      <item>MOB-ART d.o.o., OIB 41872424582</item>
    </derivirana_varijabla>
  </DomainObject.Predmet.ProtuStrankaListNazivFormatedOIB>
  <DomainObject.Predmet.OstaliListFormated>
    <izvorni_sadrzaj>
      <item>SRĐAN ROJE punomoćnik sudionika u postupku MOB-ART d.o.o.</item>
    </izvorni_sadrzaj>
    <derivirana_varijabla naziv="DomainObject.Predmet.OstaliListFormated_1">
      <item>SRĐAN ROJE punomoćnik sudionika u postupku MOB-ART d.o.o.</item>
    </derivirana_varijabla>
  </DomainObject.Predmet.OstaliListFormated>
  <DomainObject.Predmet.OstaliListFormatedOIB>
    <izvorni_sadrzaj>
      <item>SRĐAN ROJE punomoćnik sudionika u postupku MOB-ART d.o.o.</item>
    </izvorni_sadrzaj>
    <derivirana_varijabla naziv="DomainObject.Predmet.OstaliListFormatedOIB_1">
      <item>SRĐAN ROJE punomoćnik sudionika u postupku MOB-ART d.o.o.</item>
    </derivirana_varijabla>
  </DomainObject.Predmet.OstaliListFormatedOIB>
  <DomainObject.Predmet.OstaliListFormatedWithAdress>
    <izvorni_sadrzaj>
      <item>SRĐAN ROJE, Zrnetićeva 12, 10000 Zagreb punomoćnik sudionika u postupku MOB-ART d.o.o.</item>
    </izvorni_sadrzaj>
    <derivirana_varijabla naziv="DomainObject.Predmet.OstaliListFormatedWithAdress_1">
      <item>SRĐAN ROJE, Zrnetićeva 12, 10000 Zagreb punomoćnik sudionika u postupku MOB-ART d.o.o.</item>
    </derivirana_varijabla>
  </DomainObject.Predmet.OstaliListFormatedWithAdress>
  <DomainObject.Predmet.OstaliListFormatedWithAdressOIB>
    <izvorni_sadrzaj>
      <item>SRĐAN ROJE, Zrnetićeva 12, 10000 Zagreb punomoćnik sudionika u postupku MOB-ART d.o.o.</item>
    </izvorni_sadrzaj>
    <derivirana_varijabla naziv="DomainObject.Predmet.OstaliListFormatedWithAdressOIB_1">
      <item>SRĐAN ROJE, Zrnetićeva 12, 10000 Zagreb punomoćnik sudionika u postupku MOB-ART d.o.o.</item>
    </derivirana_varijabla>
  </DomainObject.Predmet.OstaliListFormatedWithAdressOIB>
  <DomainObject.Predmet.OstaliListNazivFormated>
    <izvorni_sadrzaj>
      <item>SRĐAN ROJE</item>
    </izvorni_sadrzaj>
    <derivirana_varijabla naziv="DomainObject.Predmet.OstaliListNazivFormated_1">
      <item>SRĐAN ROJE</item>
    </derivirana_varijabla>
  </DomainObject.Predmet.OstaliListNazivFormated>
  <DomainObject.Predmet.OstaliListNazivFormatedOIB>
    <izvorni_sadrzaj>
      <item>SRĐAN ROJE</item>
    </izvorni_sadrzaj>
    <derivirana_varijabla naziv="DomainObject.Predmet.OstaliListNazivFormatedOIB_1">
      <item>SRĐAN ROJE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MOB-ART d.o.o.</izvorni_sadrzaj>
    <derivirana_varijabla naziv="DomainObject.Predmet.ProtustrankaIDrugi_1">MOB-ART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MOB-ART d.o.o., OIB 41872424582, Sisačka cesta, II odvojak 64, 10000 Zagreb</izvorni_sadrzaj>
    <derivirana_varijabla naziv="DomainObject.Predmet.ProtustrankaIDrugiAdressOIB_1">MOB-ART d.o.o., OIB 41872424582, Sisačka cesta, II odvojak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MOB-ART d.o.o.</item>
      <item>FINA Regionalni centar Zagreb</item>
      <item>SRĐAN ROJE</item>
    </izvorni_sadrzaj>
    <derivirana_varijabla naziv="DomainObject.Predmet.SudioniciListNaziv_1">
      <item>MOB-ART d.o.o.</item>
      <item>FINA Regionalni centar Zagreb</item>
      <item>SRĐAN ROJE</item>
    </derivirana_varijabla>
  </DomainObject.Predmet.SudioniciListNaziv>
  <DomainObject.Predmet.SudioniciListAdressOIB>
    <izvorni_sadrzaj>
      <item>MOB-ART d.o.o., OIB 41872424582, Sisačka cesta, II odvojak 64,10000 Zagreb</item>
      <item>FINA Regionalni centar Zagreb, OIB 85821130368, Trg svibanjskih žrtava 1995. 1,10000 Zagreb</item>
      <item>SRĐAN ROJE, Zrnetićeva 12,10000 Zagreb</item>
    </izvorni_sadrzaj>
    <derivirana_varijabla naziv="DomainObject.Predmet.SudioniciListAdressOIB_1">
      <item>MOB-ART d.o.o., OIB 41872424582, Sisačka cesta, II odvojak 64,10000 Zagreb</item>
      <item>FINA Regionalni centar Zagreb, OIB 85821130368, Trg svibanjskih žrtava 1995. 1,10000 Zagreb</item>
      <item>SRĐAN ROJE, Zrnetićeva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41872424582</item>
      <item>, OIB 85821130368</item>
      <item>, OIB null</item>
    </izvorni_sadrzaj>
    <derivirana_varijabla naziv="DomainObject.Predmet.SudioniciListNazivOIB_1">
      <item>, OIB 41872424582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Zagreb</properties:Company>
  <properties:Pages>1</properties:Pages>
  <properties:Words>252</properties:Words>
  <properties:Characters>1199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P-456/2005</vt:lpstr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2016-01-18T09:21:00Z</dcterms:created>
  <dc:creator>Darinka</dc:creator>
  <cp:lastModifiedBy>Maja Josipović</cp:lastModifiedBy>
  <cp:lastPrinted>2016-01-18T09:21:00Z</cp:lastPrinted>
  <dcterms:modified xmlns:xsi="http://www.w3.org/2001/XMLSchema-instance" xsi:type="dcterms:W3CDTF">2016-01-18T09:22:00Z</dcterms:modified>
  <cp:revision>3</cp:revision>
  <dc:title>III P-456/2005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