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6e7f" w14:paraId="fbb6e7f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12207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D90912">
        <w:t>178</w:t>
      </w:r>
      <w:r w:rsidR="009F2DD7">
        <w:t>/1</w:t>
      </w:r>
      <w:r w:rsidR="00D90912">
        <w:t>6</w:t>
      </w:r>
      <w:r w:rsidR="009F2DD7">
        <w:t>-</w:t>
      </w:r>
      <w:r w:rsidR="00D90912">
        <w:t>25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D90912" w:rsidRPr="00D90912">
        <w:rPr>
          <w:bCs/>
        </w:rPr>
        <w:t>VELIKI KRAJ d.o.o. za građevinarstvo i trgovinu u stečaju, Županja, Franje Kuhača 5, MBS 030060879, OIB 98522941405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D90912">
        <w:t>7</w:t>
      </w:r>
      <w:r>
        <w:t xml:space="preserve">. </w:t>
      </w:r>
      <w:r w:rsidR="00D90912">
        <w:t>lip</w:t>
      </w:r>
      <w:r w:rsidR="00613530">
        <w:t>nj</w:t>
      </w:r>
      <w:r w:rsidR="00901CA8">
        <w:t>a</w:t>
      </w:r>
      <w:r>
        <w:t xml:space="preserve"> 201</w:t>
      </w:r>
      <w:r w:rsidR="00AC0D5F">
        <w:t>6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492098" w:rsidR="00635815" w:rsidRPr="0049209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</w:t>
      </w:r>
      <w:r w:rsidR="00E0671D">
        <w:t>ama</w:t>
      </w:r>
      <w:r>
        <w:t xml:space="preserve"> </w:t>
      </w:r>
      <w:r w:rsidR="00492098">
        <w:t>upisan</w:t>
      </w:r>
      <w:r w:rsidR="00E0671D">
        <w:t>im</w:t>
      </w:r>
      <w:r w:rsidR="00492098">
        <w:t xml:space="preserve"> u zk.ul.br.</w:t>
      </w:r>
      <w:r>
        <w:t xml:space="preserve"> </w:t>
      </w:r>
      <w:r w:rsidR="00635815" w:rsidRPr="00492098">
        <w:rPr>
          <w:color w:val="000000"/>
        </w:rPr>
        <w:t>4122 poduložak 65 k.o. Županja, kč.br. 2355/26, stambeno poslovna zgrada izgrađena u površini od 696 m</w:t>
      </w:r>
      <w:r w:rsidR="00635815" w:rsidRPr="00492098">
        <w:rPr>
          <w:color w:val="000000"/>
          <w:vertAlign w:val="superscript"/>
        </w:rPr>
        <w:t>2</w:t>
      </w:r>
      <w:r w:rsidR="00635815" w:rsidRPr="00492098">
        <w:rPr>
          <w:color w:val="000000"/>
        </w:rPr>
        <w:t xml:space="preserve"> i to:</w:t>
      </w:r>
    </w:p>
    <w:p w:rsidRDefault="00635815" w:rsidP="00635815" w:rsidR="00635815" w:rsidRPr="00635815">
      <w:pPr>
        <w:pStyle w:val="Odlomakpopisa"/>
        <w:numPr>
          <w:ilvl w:val="0"/>
          <w:numId w:val="46"/>
        </w:numPr>
        <w:ind w:hanging="425" w:left="1843"/>
        <w:contextualSpacing/>
        <w:jc w:val="both"/>
        <w:rPr>
          <w:color w:val="000000"/>
        </w:rPr>
      </w:pPr>
      <w:r w:rsidRPr="00635815">
        <w:rPr>
          <w:color w:val="000000"/>
        </w:rPr>
        <w:t>54 ETAŽA 210/10000 – povezano s vlasništvom pomoćnog prostora P/2 D u podrumu, ulaz 2, ukupne površine 61,70 m</w:t>
      </w:r>
      <w:r w:rsidRPr="00635815">
        <w:rPr>
          <w:color w:val="000000"/>
          <w:vertAlign w:val="superscript"/>
        </w:rPr>
        <w:t>2</w:t>
      </w:r>
      <w:r w:rsidRPr="00635815">
        <w:rPr>
          <w:color w:val="000000"/>
        </w:rPr>
        <w:t>, u nacrtu označeno žutom bojom</w:t>
      </w:r>
    </w:p>
    <w:p w:rsidRDefault="00635815" w:rsidP="00635815" w:rsidR="00635815" w:rsidRPr="00635815">
      <w:pPr>
        <w:pStyle w:val="Odlomakpopisa"/>
        <w:numPr>
          <w:ilvl w:val="0"/>
          <w:numId w:val="46"/>
        </w:numPr>
        <w:ind w:hanging="425" w:left="1843"/>
        <w:contextualSpacing/>
        <w:jc w:val="both"/>
        <w:rPr>
          <w:color w:val="000000"/>
        </w:rPr>
      </w:pPr>
      <w:r w:rsidRPr="00635815">
        <w:rPr>
          <w:color w:val="000000"/>
        </w:rPr>
        <w:t>65 ETAŽA 210/10000 – povezano s vlasništvom pomoćnog prostora P/3 D u podrumu, ulaz 3, ukupne površine 61,70 m</w:t>
      </w:r>
      <w:r w:rsidRPr="00635815">
        <w:rPr>
          <w:color w:val="000000"/>
          <w:vertAlign w:val="superscript"/>
        </w:rPr>
        <w:t>2</w:t>
      </w:r>
      <w:r w:rsidRPr="00635815">
        <w:rPr>
          <w:color w:val="000000"/>
        </w:rPr>
        <w:t>, u nacrtu označeno žutom bojom.</w:t>
      </w:r>
    </w:p>
    <w:p w:rsidRDefault="00901CA8" w:rsidP="00635815" w:rsidR="00901CA8">
      <w:pPr>
        <w:tabs>
          <w:tab w:pos="1701" w:val="left"/>
        </w:tabs>
        <w:ind w:left="1701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0671D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492098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492098" w:rsidRPr="00492098">
        <w:t>Vukovaru, Zemljišno knjižni odjel Županja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2776B6">
        <w:t>178</w:t>
      </w:r>
      <w:r w:rsidR="00901CA8">
        <w:t>/1</w:t>
      </w:r>
      <w:r w:rsidR="00F1731E">
        <w:t>5</w:t>
      </w:r>
      <w:r w:rsidR="00901CA8">
        <w:t>-</w:t>
      </w:r>
      <w:r w:rsidR="002776B6">
        <w:t>12</w:t>
      </w:r>
      <w:r w:rsidR="00901CA8">
        <w:t xml:space="preserve"> od </w:t>
      </w:r>
      <w:r w:rsidR="00F1731E">
        <w:t>3</w:t>
      </w:r>
      <w:r w:rsidR="00901CA8">
        <w:t>.0</w:t>
      </w:r>
      <w:r w:rsidR="002776B6">
        <w:t>3</w:t>
      </w:r>
      <w:r w:rsidR="00901CA8">
        <w:t>.201</w:t>
      </w:r>
      <w:r w:rsidR="002776B6">
        <w:t>6</w:t>
      </w:r>
      <w:r w:rsidR="00901CA8">
        <w:t xml:space="preserve">. otvoren je stečajni postupak nad dužnikom </w:t>
      </w:r>
      <w:r w:rsidR="002776B6" w:rsidRPr="002776B6">
        <w:rPr>
          <w:bCs/>
        </w:rPr>
        <w:t>VELIKI KRAJ d.o.o. za građevinarstvo i trgovinu u stečaju, Županja, Franje Kuhača 5</w:t>
      </w:r>
      <w:r w:rsidR="00901CA8" w:rsidRPr="008A72C2">
        <w:rPr>
          <w:b/>
        </w:rPr>
        <w:t xml:space="preserve">, </w:t>
      </w:r>
      <w:r w:rsidR="00901CA8">
        <w:rPr>
          <w:bCs/>
        </w:rPr>
        <w:t>a stečajnu masu čin</w:t>
      </w:r>
      <w:r w:rsidR="00613530">
        <w:rPr>
          <w:bCs/>
        </w:rPr>
        <w:t>e</w:t>
      </w:r>
      <w:r w:rsidR="00901CA8">
        <w:rPr>
          <w:bCs/>
        </w:rPr>
        <w:t xml:space="preserve"> i nekretnin</w:t>
      </w:r>
      <w:r w:rsidR="00613530">
        <w:rPr>
          <w:bCs/>
        </w:rPr>
        <w:t>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lastRenderedPageBreak/>
        <w:tab/>
        <w:t>Stečajn</w:t>
      </w:r>
      <w:r w:rsidR="002776B6">
        <w:rPr>
          <w:bCs/>
        </w:rPr>
        <w:t>i</w:t>
      </w:r>
      <w:r>
        <w:rPr>
          <w:bCs/>
        </w:rPr>
        <w:t xml:space="preserve"> upravitelj </w:t>
      </w:r>
      <w:r w:rsidR="002776B6">
        <w:rPr>
          <w:bCs/>
        </w:rPr>
        <w:t>je na ročištu održanom 31.05.2016. predložio</w:t>
      </w:r>
      <w:r>
        <w:rPr>
          <w:bCs/>
        </w:rPr>
        <w:t xml:space="preserve"> da se nekretnin</w:t>
      </w:r>
      <w:r w:rsidR="00C43509">
        <w:rPr>
          <w:bCs/>
        </w:rPr>
        <w:t>e</w:t>
      </w:r>
      <w:r>
        <w:rPr>
          <w:bCs/>
        </w:rPr>
        <w:t xml:space="preserve"> opisan</w:t>
      </w:r>
      <w:r w:rsidR="00C43509">
        <w:rPr>
          <w:bCs/>
        </w:rPr>
        <w:t>e</w:t>
      </w:r>
      <w:r>
        <w:rPr>
          <w:bCs/>
        </w:rPr>
        <w:t xml:space="preserve"> u t. 1. izreke ovoga rješenja, a na koj</w:t>
      </w:r>
      <w:r w:rsidR="00C43509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B92697">
        <w:t>31</w:t>
      </w:r>
      <w:r>
        <w:t>.</w:t>
      </w:r>
      <w:r w:rsidR="00B92697">
        <w:t>05</w:t>
      </w:r>
      <w:r w:rsidR="009431C5">
        <w:t>.201</w:t>
      </w:r>
      <w:r w:rsidR="00B92697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F80402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>
        <w:rPr>
          <w:bCs/>
        </w:rPr>
        <w:t>4</w:t>
      </w:r>
      <w:r w:rsidR="00340F9E">
        <w:rPr>
          <w:bCs/>
        </w:rPr>
        <w:t>7</w:t>
      </w:r>
      <w:r>
        <w:rPr>
          <w:bCs/>
        </w:rPr>
        <w:t xml:space="preserve">. st. 1. </w:t>
      </w:r>
      <w:r w:rsidR="00AF699C" w:rsidRPr="00AF699C">
        <w:t>Stečajnog zakona (NN 71/15</w:t>
      </w:r>
      <w:r w:rsidR="00F80402">
        <w:t>, dalje: SZ</w:t>
      </w:r>
      <w:r w:rsidR="00AF699C" w:rsidRPr="00AF699C">
        <w:t>)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A57479">
        <w:rPr>
          <w:b w:val="false"/>
          <w:bCs w:val="false"/>
        </w:rPr>
        <w:t>7</w:t>
      </w:r>
      <w:r w:rsidR="00B03516" w:rsidRPr="009431C5">
        <w:rPr>
          <w:b w:val="false"/>
          <w:bCs w:val="false"/>
        </w:rPr>
        <w:t xml:space="preserve">. </w:t>
      </w:r>
      <w:r w:rsidR="00A57479">
        <w:rPr>
          <w:b w:val="false"/>
          <w:bCs w:val="false"/>
        </w:rPr>
        <w:t>lip</w:t>
      </w:r>
      <w:r w:rsidR="00613530">
        <w:rPr>
          <w:b w:val="false"/>
          <w:bCs w:val="false"/>
        </w:rPr>
        <w:t>nj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C6624C">
        <w:t>2</w:t>
      </w:r>
      <w:r w:rsidR="002766C5">
        <w:t>4</w:t>
      </w:r>
      <w:r w:rsidR="00C6624C">
        <w:t>7</w:t>
      </w:r>
      <w:r w:rsidR="002766C5">
        <w:t>. st.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A57479">
        <w:t>i</w:t>
      </w:r>
      <w:r>
        <w:t xml:space="preserve"> upravitelj</w:t>
      </w:r>
    </w:p>
    <w:p w:rsidRDefault="00A57479" w:rsidP="00A74C8C" w:rsidR="00A74C8C">
      <w:pPr>
        <w:numPr>
          <w:ilvl w:val="0"/>
          <w:numId w:val="38"/>
        </w:numPr>
      </w:pPr>
      <w:r>
        <w:t>IMETAK PLASMAN d.o.o. Zagreb, Ilica 80</w:t>
      </w:r>
    </w:p>
    <w:p w:rsidRDefault="00A57479" w:rsidP="00A57479" w:rsidR="00A57479">
      <w:pPr>
        <w:numPr>
          <w:ilvl w:val="0"/>
          <w:numId w:val="38"/>
        </w:numPr>
      </w:pPr>
      <w:r>
        <w:t>GRAD ŽUPANJA</w:t>
      </w:r>
    </w:p>
    <w:p w:rsidRDefault="00CD434A" w:rsidP="00A74C8C" w:rsidR="00A74C8C">
      <w:pPr>
        <w:numPr>
          <w:ilvl w:val="0"/>
          <w:numId w:val="38"/>
        </w:numPr>
      </w:pPr>
      <w:r>
        <w:t xml:space="preserve">ŽDO GUO </w:t>
      </w:r>
      <w:r w:rsidR="00A57479">
        <w:t>Vukovar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A57479">
        <w:t>Vukovar</w:t>
      </w:r>
      <w:r w:rsidR="00E95631">
        <w:t xml:space="preserve"> </w:t>
      </w:r>
      <w:r>
        <w:t xml:space="preserve">zk odjel </w:t>
      </w:r>
      <w:r w:rsidR="00A57479">
        <w:t>Županja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A57479">
        <w:t>Vukovar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D2D" w:rsidR="00415D2D">
      <w:r>
        <w:separator/>
      </w:r>
    </w:p>
  </w:endnote>
  <w:endnote w:id="0" w:type="continuationSeparator">
    <w:p w:rsidRDefault="00415D2D" w:rsidR="00415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D2D" w:rsidR="00415D2D">
      <w:r>
        <w:separator/>
      </w:r>
    </w:p>
  </w:footnote>
  <w:footnote w:id="0" w:type="continuationSeparator">
    <w:p w:rsidRDefault="00415D2D" w:rsidR="00415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C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D90912" w:rsidRPr="00D90912">
      <w:t>14 St-178/16-25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0CE605A"/>
    <w:multiLevelType w:val="hybridMultilevel"/>
    <w:tmpl w:val="601C823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1D1A247F"/>
    <w:multiLevelType w:val="hybridMultilevel"/>
    <w:tmpl w:val="938E4A16"/>
    <w:lvl w:tplc="DE96C1F2" w:ilvl="0">
      <w:numFmt w:val="bullet"/>
      <w:lvlText w:val="-"/>
      <w:lvlJc w:val="left"/>
      <w:pPr>
        <w:ind w:hanging="360" w:left="144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9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2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3">
    <w:nsid w:val="4A6D0C41"/>
    <w:multiLevelType w:val="hybridMultilevel"/>
    <w:tmpl w:val="77D0EBF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6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4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35"/>
  </w:num>
  <w:num w:numId="5">
    <w:abstractNumId w:val="36"/>
  </w:num>
  <w:num w:numId="6">
    <w:abstractNumId w:val="41"/>
  </w:num>
  <w:num w:numId="7">
    <w:abstractNumId w:val="44"/>
  </w:num>
  <w:num w:numId="8">
    <w:abstractNumId w:val="17"/>
  </w:num>
  <w:num w:numId="9">
    <w:abstractNumId w:val="29"/>
  </w:num>
  <w:num w:numId="10">
    <w:abstractNumId w:val="31"/>
  </w:num>
  <w:num w:numId="11">
    <w:abstractNumId w:val="16"/>
  </w:num>
  <w:num w:numId="12">
    <w:abstractNumId w:val="20"/>
  </w:num>
  <w:num w:numId="13">
    <w:abstractNumId w:val="15"/>
  </w:num>
  <w:num w:numId="14">
    <w:abstractNumId w:val="32"/>
  </w:num>
  <w:num w:numId="15">
    <w:abstractNumId w:val="38"/>
  </w:num>
  <w:num w:numId="16">
    <w:abstractNumId w:val="45"/>
  </w:num>
  <w:num w:numId="17">
    <w:abstractNumId w:val="19"/>
  </w:num>
  <w:num w:numId="18">
    <w:abstractNumId w:val="8"/>
  </w:num>
  <w:num w:numId="19">
    <w:abstractNumId w:val="13"/>
  </w:num>
  <w:num w:numId="20">
    <w:abstractNumId w:val="9"/>
  </w:num>
  <w:num w:numId="21">
    <w:abstractNumId w:val="24"/>
  </w:num>
  <w:num w:numId="22">
    <w:abstractNumId w:val="37"/>
  </w:num>
  <w:num w:numId="23">
    <w:abstractNumId w:val="27"/>
  </w:num>
  <w:num w:numId="24">
    <w:abstractNumId w:val="2"/>
  </w:num>
  <w:num w:numId="25">
    <w:abstractNumId w:val="6"/>
  </w:num>
  <w:num w:numId="26">
    <w:abstractNumId w:val="0"/>
  </w:num>
  <w:num w:numId="27">
    <w:abstractNumId w:val="26"/>
  </w:num>
  <w:num w:numId="28">
    <w:abstractNumId w:val="30"/>
  </w:num>
  <w:num w:numId="29">
    <w:abstractNumId w:val="33"/>
  </w:num>
  <w:num w:numId="30">
    <w:abstractNumId w:val="1"/>
  </w:num>
  <w:num w:numId="31">
    <w:abstractNumId w:val="40"/>
  </w:num>
  <w:num w:numId="32">
    <w:abstractNumId w:val="43"/>
  </w:num>
  <w:num w:numId="33">
    <w:abstractNumId w:val="11"/>
  </w:num>
  <w:num w:numId="34">
    <w:abstractNumId w:val="21"/>
  </w:num>
  <w:num w:numId="35">
    <w:abstractNumId w:val="12"/>
  </w:num>
  <w:num w:numId="36">
    <w:abstractNumId w:val="18"/>
  </w:num>
  <w:num w:numId="37">
    <w:abstractNumId w:val="28"/>
  </w:num>
  <w:num w:numId="38">
    <w:abstractNumId w:val="10"/>
  </w:num>
  <w:num w:numId="39">
    <w:abstractNumId w:val="34"/>
  </w:num>
  <w:num w:numId="40">
    <w:abstractNumId w:val="39"/>
  </w:num>
  <w:num w:numId="41">
    <w:abstractNumId w:val="25"/>
  </w:num>
  <w:num w:numId="42">
    <w:abstractNumId w:val="42"/>
  </w:num>
  <w:num w:numId="43">
    <w:abstractNumId w:val="22"/>
  </w:num>
  <w:num w:numId="44">
    <w:abstractNumId w:val="23"/>
  </w:num>
  <w:num w:numId="45">
    <w:abstractNumId w:val="5"/>
  </w:num>
  <w:num w:numId="4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2207D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66C5"/>
    <w:rsid w:val="002776B6"/>
    <w:rsid w:val="00277C5C"/>
    <w:rsid w:val="00290E99"/>
    <w:rsid w:val="00297C1B"/>
    <w:rsid w:val="002B5C58"/>
    <w:rsid w:val="002B60AA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2098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81A6F"/>
    <w:rsid w:val="00592B4D"/>
    <w:rsid w:val="005B7C98"/>
    <w:rsid w:val="005D7332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6C4B"/>
    <w:rsid w:val="00627D89"/>
    <w:rsid w:val="00635815"/>
    <w:rsid w:val="00653134"/>
    <w:rsid w:val="0066347B"/>
    <w:rsid w:val="00667D42"/>
    <w:rsid w:val="00674E01"/>
    <w:rsid w:val="0068340F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479"/>
    <w:rsid w:val="00A57797"/>
    <w:rsid w:val="00A70080"/>
    <w:rsid w:val="00A74342"/>
    <w:rsid w:val="00A74C8C"/>
    <w:rsid w:val="00A93A6A"/>
    <w:rsid w:val="00A94CD9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2697"/>
    <w:rsid w:val="00BA6AFD"/>
    <w:rsid w:val="00BE1D2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24C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F18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0912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0671D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35815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63581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94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35815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63581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94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travnja 2016.</izvorni_sadrzaj>
    <derivirana_varijabla naziv="DomainObject.Predmet.SpisIzvanSuda.DatumIzlazaSpisa_1">26.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po žalbi</izvorni_sadrzaj>
    <derivirana_varijabla naziv="DomainObject.Predmet.SpisIzvanSuda.RazlogIzlaskaSpisa_1">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</izvorni_sadrzaj>
    <derivirana_varijabla naziv="DomainObject.Predmet.OstaliListFormated_1">
      <item>Ivo Mijoč</item>
      <item>ŽDO GUO Vukovar</item>
    </derivirana_varijabla>
  </DomainObject.Predmet.OstaliListFormated>
  <DomainObject.Predmet.OstaliListFormatedOIB>
    <izvorni_sadrzaj>
      <item>Ivo Mijoč, OIB 15425129018</item>
      <item>ŽDO GUO Vukovar</item>
    </izvorni_sadrzaj>
    <derivirana_varijabla naziv="DomainObject.Predmet.OstaliListFormatedOIB_1">
      <item>Ivo Mijoč, OIB 15425129018</item>
      <item>ŽDO GUO Vukovar</item>
    </derivirana_varijabla>
  </DomainObject.Predmet.OstaliListFormatedOIB>
  <DomainObject.Predmet.OstaliListFormatedWithAdress>
    <izvorni_sadrzaj>
      <item>Ivo Mijoč, Andrije Hebranga 73, 31000 Osijek</item>
      <item>ŽDO GUO Vukovar</item>
    </izvorni_sadrzaj>
    <derivirana_varijabla naziv="DomainObject.Predmet.OstaliListFormatedWithAdress_1">
      <item>Ivo Mijoč, Andrije Hebranga 73, 31000 Osijek</item>
      <item>ŽDO GUO Vukovar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</izvorni_sadrzaj>
    <derivirana_varijabla naziv="DomainObject.Predmet.OstaliListFormatedWithAdressOIB_1">
      <item>Ivo Mijoč, OIB 15425129018, Andrije Hebranga 73, 31000 Osijek</item>
      <item>ŽDO GUO Vukovar</item>
    </derivirana_varijabla>
  </DomainObject.Predmet.OstaliListFormatedWithAdressOIB>
  <DomainObject.Predmet.OstaliListNazivFormated>
    <izvorni_sadrzaj>
      <item>Ivo Mijoč</item>
      <item>ŽDO GUO Vukovar</item>
    </izvorni_sadrzaj>
    <derivirana_varijabla naziv="DomainObject.Predmet.OstaliListNazivFormated_1">
      <item>Ivo Mijoč</item>
      <item>ŽDO GUO Vukovar</item>
    </derivirana_varijabla>
  </DomainObject.Predmet.OstaliListNazivFormated>
  <DomainObject.Predmet.OstaliListNazivFormatedOIB>
    <izvorni_sadrzaj>
      <item>Ivo Mijoč, OIB 15425129018</item>
      <item>ŽDO GUO Vukovar</item>
    </izvorni_sadrzaj>
    <derivirana_varijabla naziv="DomainObject.Predmet.OstaliListNazivFormatedOIB_1">
      <item>Ivo Mijoč, OIB 15425129018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</izvorni_sadrzaj>
    <derivirana_varijabla naziv="DomainObject.Predmet.SudioniciListNazivOIB_1">
      <item>, OIB 98522941405</item>
      <item>, OIB 18683136487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7CB89-53FA-4AFA-8A09-670654933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427</properties:Words>
  <properties:Characters>2251</properties:Characters>
  <properties:Lines>68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2016-06-07T09:50:00Z</dcterms:created>
  <dc:creator>banka</dc:creator>
  <cp:lastModifiedBy>Elizabeta Đeke</cp:lastModifiedBy>
  <cp:lastPrinted>2016-06-07T09:57:00Z</cp:lastPrinted>
  <dcterms:modified xmlns:xsi="http://www.w3.org/2001/XMLSchema-instance" xsi:type="dcterms:W3CDTF">2016-06-07T11:51:00Z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