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CE2501" w:rsidP="00CE2501" w:rsidRDefault="00CE2501" w14:paraId="6f8333d" w14:textId="6f8333d">
      <w:pPr>
        <w:pStyle w:val="Naslov2"/>
        <w15:collapsed w:val="false"/>
        <w:rPr>
          <w:b w:val="false"/>
        </w:rPr>
      </w:pPr>
      <w:bookmarkStart w:name="_GoBack" w:id="0"/>
      <w:bookmarkEnd w:id="0"/>
    </w:p>
    <w:p w:rsidR="00CE2501" w:rsidP="00CE2501" w:rsidRDefault="00CE2501">
      <w:pPr>
        <w:pStyle w:val="Naslov2"/>
        <w:rPr>
          <w:b w:val="false"/>
        </w:rPr>
      </w:pPr>
    </w:p>
    <w:p w:rsidR="00CE2501" w:rsidP="00CE2501" w:rsidRDefault="00CE2501">
      <w:pPr>
        <w:pStyle w:val="Naslov2"/>
        <w:rPr>
          <w:b w:val="false"/>
          <w:u w:val="none"/>
        </w:rPr>
      </w:pPr>
      <w:r>
        <w:rPr>
          <w:b w:val="false"/>
          <w:u w:val="none"/>
        </w:rPr>
        <w:t xml:space="preserve">15 </w:t>
      </w:r>
      <w:proofErr w:type="spellStart"/>
      <w:r>
        <w:rPr>
          <w:b w:val="false"/>
          <w:u w:val="none"/>
        </w:rPr>
        <w:t>Sp</w:t>
      </w:r>
      <w:proofErr w:type="spellEnd"/>
      <w:r>
        <w:rPr>
          <w:b w:val="false"/>
          <w:u w:val="none"/>
        </w:rPr>
        <w:t>-</w:t>
      </w:r>
      <w:r w:rsidR="00F916DC">
        <w:rPr>
          <w:b w:val="false"/>
          <w:u w:val="none"/>
        </w:rPr>
        <w:t>5104</w:t>
      </w:r>
      <w:r>
        <w:rPr>
          <w:b w:val="false"/>
          <w:u w:val="none"/>
        </w:rPr>
        <w:t>/2019</w:t>
      </w:r>
      <w:r w:rsidR="00F916DC">
        <w:rPr>
          <w:b w:val="false"/>
          <w:u w:val="none"/>
        </w:rPr>
        <w:t>-3</w:t>
      </w:r>
    </w:p>
    <w:p w:rsidR="00CE2501" w:rsidP="00CE2501" w:rsidRDefault="00CE2501">
      <w:pPr>
        <w:jc w:val="both"/>
      </w:pPr>
    </w:p>
    <w:p w:rsidR="00CE2501" w:rsidP="00CE2501" w:rsidRDefault="00CE2501">
      <w:pPr>
        <w:jc w:val="both"/>
      </w:pPr>
      <w:r>
        <w:t>Republika Hrvatska</w:t>
      </w:r>
    </w:p>
    <w:p w:rsidR="00CE2501" w:rsidP="00CE2501" w:rsidRDefault="00CE2501">
      <w:pPr>
        <w:jc w:val="both"/>
      </w:pPr>
      <w:r>
        <w:t>Općinski sud u Osijeku</w:t>
      </w:r>
    </w:p>
    <w:p w:rsidR="00CE2501" w:rsidP="00CE2501" w:rsidRDefault="00CE2501">
      <w:pPr>
        <w:jc w:val="both"/>
        <w:rPr>
          <w:bCs/>
        </w:rPr>
      </w:pPr>
      <w:r>
        <w:rPr>
          <w:bCs/>
        </w:rPr>
        <w:t>Europska avenija 7</w:t>
      </w:r>
    </w:p>
    <w:p w:rsidR="00CE2501" w:rsidP="00CE2501" w:rsidRDefault="00CE2501">
      <w:pPr>
        <w:jc w:val="both"/>
        <w:rPr>
          <w:bCs/>
        </w:rPr>
      </w:pPr>
      <w:r>
        <w:rPr>
          <w:bCs/>
        </w:rPr>
        <w:t>31 000 Osijek</w:t>
      </w:r>
    </w:p>
    <w:p w:rsidR="00CE2501" w:rsidP="00CE2501" w:rsidRDefault="00CE2501">
      <w:pPr>
        <w:jc w:val="both"/>
      </w:pPr>
    </w:p>
    <w:p w:rsidR="00CE2501" w:rsidP="00CE2501" w:rsidRDefault="00CE2501">
      <w:pPr>
        <w:jc w:val="both"/>
      </w:pPr>
    </w:p>
    <w:p w:rsidR="00CE2501" w:rsidP="00CE2501" w:rsidRDefault="00CE2501">
      <w:pPr>
        <w:jc w:val="both"/>
      </w:pPr>
    </w:p>
    <w:p w:rsidR="00CE2501" w:rsidP="00CE2501" w:rsidRDefault="00CE2501">
      <w:pPr>
        <w:jc w:val="both"/>
      </w:pPr>
      <w:r>
        <w:t xml:space="preserve">Općinski sud u Osijeku, po sucu Davoru </w:t>
      </w:r>
      <w:proofErr w:type="spellStart"/>
      <w:r>
        <w:t>Liščić</w:t>
      </w:r>
      <w:proofErr w:type="spellEnd"/>
      <w:r>
        <w:t xml:space="preserve"> kao sucu pojedincu, u pravnoj stvari predlagatelja – potrošača </w:t>
      </w:r>
      <w:r w:rsidR="00F916DC">
        <w:t xml:space="preserve">Marije Sesar iz Osijeka, </w:t>
      </w:r>
      <w:proofErr w:type="spellStart"/>
      <w:r w:rsidR="00F916DC">
        <w:t>Sjenjak</w:t>
      </w:r>
      <w:proofErr w:type="spellEnd"/>
      <w:r w:rsidR="00F916DC">
        <w:t xml:space="preserve"> 71</w:t>
      </w:r>
      <w:r>
        <w:t xml:space="preserve">, OIB: </w:t>
      </w:r>
      <w:r w:rsidRPr="00F916DC" w:rsidR="00F916DC">
        <w:t>98058757744</w:t>
      </w:r>
      <w:r>
        <w:t>,</w:t>
      </w:r>
      <w:r w:rsidR="00F916DC">
        <w:t xml:space="preserve"> zastupana po punomoćniku Tihomiru Zecu, odvjetniku iz Osijeka, </w:t>
      </w:r>
      <w:r>
        <w:t xml:space="preserve"> radi stečaja potrošača,  izvan ročišta, dana </w:t>
      </w:r>
      <w:r w:rsidR="00F916DC">
        <w:t>18</w:t>
      </w:r>
      <w:r>
        <w:t xml:space="preserve">. rujna 2019. godine,  objavljuje </w:t>
      </w:r>
    </w:p>
    <w:p w:rsidR="00CE2501" w:rsidP="00CE2501" w:rsidRDefault="00CE2501">
      <w:pPr>
        <w:jc w:val="both"/>
      </w:pPr>
    </w:p>
    <w:p w:rsidR="00CE2501" w:rsidP="00CE2501" w:rsidRDefault="00CE2501">
      <w:pPr>
        <w:jc w:val="center"/>
      </w:pPr>
      <w:r>
        <w:t>P O Z I V</w:t>
      </w:r>
    </w:p>
    <w:p w:rsidR="00CE2501" w:rsidP="00CE2501" w:rsidRDefault="00CE2501">
      <w:pPr>
        <w:jc w:val="center"/>
        <w:rPr>
          <w:bCs/>
        </w:rPr>
      </w:pPr>
    </w:p>
    <w:p w:rsidR="00CE2501" w:rsidP="00F916DC" w:rsidRDefault="00CE2501">
      <w:pPr>
        <w:jc w:val="center"/>
        <w:rPr>
          <w:bCs/>
        </w:rPr>
      </w:pPr>
      <w:r>
        <w:rPr>
          <w:bCs/>
        </w:rPr>
        <w:t xml:space="preserve">za pripremno ročište  u postupku stečaja  potrošača </w:t>
      </w:r>
    </w:p>
    <w:p w:rsidR="00CE2501" w:rsidP="00CE2501" w:rsidRDefault="00CE2501">
      <w:pPr>
        <w:jc w:val="center"/>
        <w:rPr>
          <w:bCs/>
        </w:rPr>
      </w:pPr>
    </w:p>
    <w:p w:rsidR="00CE2501" w:rsidP="00CE2501" w:rsidRDefault="00CE2501">
      <w:pPr>
        <w:jc w:val="both"/>
      </w:pPr>
      <w:r>
        <w:tab/>
        <w:t>I/ Zakazuje se pripremno ročište u postupku stečaja potrošača za dan</w:t>
      </w:r>
    </w:p>
    <w:p w:rsidR="00CE2501" w:rsidP="00CE2501" w:rsidRDefault="00CE2501">
      <w:pPr>
        <w:jc w:val="both"/>
      </w:pPr>
    </w:p>
    <w:p w:rsidR="00CE2501" w:rsidP="00CE2501" w:rsidRDefault="00F916DC">
      <w:pPr>
        <w:jc w:val="center"/>
        <w:rPr>
          <w:u w:val="single"/>
        </w:rPr>
      </w:pPr>
      <w:r>
        <w:rPr>
          <w:u w:val="single"/>
        </w:rPr>
        <w:t>3</w:t>
      </w:r>
      <w:r w:rsidR="00CE2501">
        <w:rPr>
          <w:u w:val="single"/>
        </w:rPr>
        <w:t xml:space="preserve">. </w:t>
      </w:r>
      <w:r>
        <w:rPr>
          <w:u w:val="single"/>
        </w:rPr>
        <w:t>prosinca</w:t>
      </w:r>
      <w:r w:rsidR="00CE2501">
        <w:rPr>
          <w:u w:val="single"/>
        </w:rPr>
        <w:t xml:space="preserve"> 2019.g. u </w:t>
      </w:r>
      <w:r>
        <w:rPr>
          <w:u w:val="single"/>
        </w:rPr>
        <w:t>10</w:t>
      </w:r>
      <w:r w:rsidR="00CE2501">
        <w:rPr>
          <w:u w:val="single"/>
        </w:rPr>
        <w:t>,00 sati, soba 7.</w:t>
      </w:r>
    </w:p>
    <w:p w:rsidR="00CE2501" w:rsidP="00CE2501" w:rsidRDefault="00CE2501">
      <w:pPr>
        <w:jc w:val="both"/>
      </w:pPr>
    </w:p>
    <w:p w:rsidR="00CE2501" w:rsidP="00CE2501" w:rsidRDefault="00CE2501">
      <w:pPr>
        <w:jc w:val="both"/>
      </w:pPr>
      <w:r>
        <w:tab/>
        <w:t>Na pripremnom ročištu raspravljat će se i glasovati  o planu ispunjenja obveza.</w:t>
      </w:r>
    </w:p>
    <w:p w:rsidR="00CE2501" w:rsidP="00CE2501" w:rsidRDefault="00CE2501">
      <w:pPr>
        <w:jc w:val="both"/>
      </w:pPr>
    </w:p>
    <w:p w:rsidR="00CE2501" w:rsidP="00CE2501" w:rsidRDefault="00CE2501">
      <w:pPr>
        <w:jc w:val="both"/>
      </w:pPr>
      <w:r>
        <w:tab/>
        <w:t>II/ Ovaj poziv objavljuje se na e-oglasnoj ploči suda zajedno s popisom imovine i obveza  te planom  ispunjenja  obveza.</w:t>
      </w:r>
    </w:p>
    <w:p w:rsidR="00CE2501" w:rsidP="00CE2501" w:rsidRDefault="00CE2501">
      <w:pPr>
        <w:jc w:val="both"/>
      </w:pPr>
    </w:p>
    <w:p w:rsidR="00CE2501" w:rsidP="00CE2501" w:rsidRDefault="00CE2501">
      <w:pPr>
        <w:jc w:val="both"/>
      </w:pPr>
      <w:r>
        <w:tab/>
        <w:t>Svatko može obaviti uvid  u popis  imovine i obveza te plan ispunjenja obveza u pisarnici Općinskog suda u Osijeku.</w:t>
      </w:r>
    </w:p>
    <w:p w:rsidR="00CE2501" w:rsidP="00CE2501" w:rsidRDefault="00CE2501">
      <w:pPr>
        <w:jc w:val="both"/>
      </w:pPr>
    </w:p>
    <w:p w:rsidR="00CE2501" w:rsidP="00CE2501" w:rsidRDefault="00CE2501">
      <w:pPr>
        <w:jc w:val="both"/>
      </w:pPr>
      <w:r>
        <w:tab/>
        <w:t>III/ Pozivaju se vjerovnici:</w:t>
      </w:r>
    </w:p>
    <w:p w:rsidR="00CE2501" w:rsidP="00CE2501" w:rsidRDefault="00CE2501">
      <w:pPr>
        <w:jc w:val="both"/>
      </w:pPr>
    </w:p>
    <w:p w:rsidR="00CE2501" w:rsidP="00F916DC" w:rsidRDefault="00F916DC">
      <w:pPr>
        <w:pStyle w:val="Odlomakpopisa"/>
        <w:numPr>
          <w:ilvl w:val="0"/>
          <w:numId w:val="1"/>
        </w:numPr>
        <w:jc w:val="both"/>
      </w:pPr>
      <w:r>
        <w:t>ASP DELTA S.A., 1 RUE JEAN PIRET, L-2350 LUKSEMBURG</w:t>
      </w:r>
      <w:r w:rsidR="00CE2501">
        <w:t xml:space="preserve"> </w:t>
      </w:r>
    </w:p>
    <w:p w:rsidR="00F916DC" w:rsidP="00F916DC" w:rsidRDefault="00F916DC">
      <w:pPr>
        <w:pStyle w:val="Odlomakpopisa"/>
        <w:ind w:left="1065"/>
        <w:jc w:val="both"/>
      </w:pPr>
    </w:p>
    <w:p w:rsidR="00CE2501" w:rsidP="00CE2501" w:rsidRDefault="00CE2501">
      <w:pPr>
        <w:jc w:val="both"/>
      </w:pPr>
      <w:r>
        <w:tab/>
        <w:t>očitovati na plan ispunjenja obveza u roku od 30 dana od objave poziva na e-oglasnoj ploči suda.</w:t>
      </w:r>
    </w:p>
    <w:p w:rsidR="00CE2501" w:rsidP="00CE2501" w:rsidRDefault="00CE2501">
      <w:pPr>
        <w:jc w:val="both"/>
      </w:pPr>
    </w:p>
    <w:p w:rsidR="00CE2501" w:rsidP="00CE2501" w:rsidRDefault="00CE2501">
      <w:pPr>
        <w:jc w:val="both"/>
      </w:pPr>
      <w:r>
        <w:tab/>
        <w:t xml:space="preserve">Na ročište se poziva i dužnik-potrošač </w:t>
      </w:r>
      <w:r w:rsidR="00F916DC">
        <w:t>Marija Sesar, te punomoćnik dužnika odvjetnik Tihomir Zec</w:t>
      </w:r>
    </w:p>
    <w:p w:rsidR="00CE2501" w:rsidP="00CE2501" w:rsidRDefault="00CE2501">
      <w:pPr>
        <w:jc w:val="both"/>
      </w:pPr>
    </w:p>
    <w:p w:rsidR="00CE2501" w:rsidP="00CE2501" w:rsidRDefault="00CE2501">
      <w:pPr>
        <w:jc w:val="both"/>
      </w:pPr>
      <w:r>
        <w:tab/>
        <w:t>IV/ Vjerovnici čije tražbine nisu  sadržane u popisu imovine  i obveza niti su pri izradi plana ispunjenja obveza uzete u obzir, mogu zahtijevati njihovo namirenje samo ako su u roku  od 30 dana od objave poziva za pripremno ročište podnijele zahtjev za dopunu ili izmjenu popisa.</w:t>
      </w:r>
    </w:p>
    <w:p w:rsidR="00CE2501" w:rsidP="00CE2501" w:rsidRDefault="00CE2501">
      <w:pPr>
        <w:jc w:val="both"/>
      </w:pPr>
    </w:p>
    <w:p w:rsidR="00CE2501" w:rsidP="00CE2501" w:rsidRDefault="00CE2501">
      <w:pPr>
        <w:jc w:val="both"/>
      </w:pPr>
      <w:r>
        <w:tab/>
        <w:t xml:space="preserve">V/ Sukladno čl. 257. st. 6. i čl. 258 Stečajnog zakona u svezi s čl.  23 Zakona o stečaju potrošača  prijave vjerovnika  koji propuste navedeni rok  za podnošenje zahtjeva za dopunu ili izmjenu popisa sud će odbaciti  rješenjem. </w:t>
      </w:r>
    </w:p>
    <w:p w:rsidR="00CE2501" w:rsidP="00CE2501" w:rsidRDefault="00CE2501">
      <w:pPr>
        <w:jc w:val="both"/>
      </w:pPr>
    </w:p>
    <w:p w:rsidR="00CE2501" w:rsidP="00CE2501" w:rsidRDefault="00CE2501">
      <w:pPr>
        <w:jc w:val="both"/>
      </w:pPr>
      <w:r>
        <w:tab/>
        <w:t>VI/ Ako se vjerovnik  u roku od 30 dana  od objave poziva za pripremno ročište nije izjasnio o planu ispunjenja obveza smatra se da je dao svoj pristanak na plan.</w:t>
      </w:r>
    </w:p>
    <w:p w:rsidR="00CE2501" w:rsidP="00CE2501" w:rsidRDefault="00CE2501">
      <w:pPr>
        <w:jc w:val="both"/>
      </w:pPr>
    </w:p>
    <w:p w:rsidR="00CE2501" w:rsidP="00CE2501" w:rsidRDefault="00CE2501">
      <w:pPr>
        <w:jc w:val="both"/>
      </w:pPr>
      <w:r>
        <w:tab/>
        <w:t>VII/ Ako niti jedan vjerovnik  nije uskratio pristanak na plan ispunjenja obveza smatra se da je plan prihvaćen.</w:t>
      </w:r>
    </w:p>
    <w:p w:rsidR="00CE2501" w:rsidP="00CE2501" w:rsidRDefault="00CE2501">
      <w:pPr>
        <w:jc w:val="both"/>
      </w:pPr>
    </w:p>
    <w:p w:rsidR="00CE2501" w:rsidP="00CE2501" w:rsidRDefault="00CE2501">
      <w:pPr>
        <w:jc w:val="both"/>
      </w:pPr>
      <w:r>
        <w:tab/>
        <w:t>VII/ Ako plan ispunjenja obveza bude prihvaćen prijedlog za otvaranje postupka stečaja potrošača smatra se povučenim.</w:t>
      </w:r>
    </w:p>
    <w:p w:rsidR="00CE2501" w:rsidP="00CE2501" w:rsidRDefault="00CE2501">
      <w:pPr>
        <w:jc w:val="both"/>
      </w:pPr>
    </w:p>
    <w:p w:rsidR="00CE2501" w:rsidP="00CE2501" w:rsidRDefault="00CE2501">
      <w:pPr>
        <w:jc w:val="both"/>
      </w:pPr>
      <w:r>
        <w:tab/>
        <w:t xml:space="preserve">IX/ Ako plan ispunjenja obveza ne bude prihvaćen sud će otvoriti  postupak  stečaja potrošača u skladu s odredbama Zakona o stečaju potrošača. </w:t>
      </w:r>
    </w:p>
    <w:p w:rsidR="00CE2501" w:rsidP="00CE2501" w:rsidRDefault="00CE2501">
      <w:pPr>
        <w:jc w:val="both"/>
      </w:pPr>
    </w:p>
    <w:p w:rsidR="00CE2501" w:rsidP="00CE2501" w:rsidRDefault="00CE2501">
      <w:pPr>
        <w:jc w:val="center"/>
      </w:pPr>
      <w:r>
        <w:t>U Osijeku, 1</w:t>
      </w:r>
      <w:r w:rsidR="00F916DC">
        <w:t>8</w:t>
      </w:r>
      <w:r>
        <w:t>. rujna 2017. godine</w:t>
      </w:r>
    </w:p>
    <w:p w:rsidR="00CE2501" w:rsidP="00CE2501" w:rsidRDefault="00CE2501"/>
    <w:p w:rsidR="00CE2501" w:rsidP="00CE2501" w:rsidRDefault="00CE2501">
      <w:pPr>
        <w:ind w:left="4248" w:firstLine="708"/>
        <w:jc w:val="center"/>
        <w:rPr>
          <w:bCs/>
        </w:rPr>
      </w:pPr>
      <w:r>
        <w:t xml:space="preserve">    </w:t>
      </w:r>
      <w:r w:rsidR="007B581D">
        <w:t xml:space="preserve">   </w:t>
      </w:r>
      <w:r>
        <w:t>S U D A C</w:t>
      </w:r>
    </w:p>
    <w:p w:rsidR="00CE2501" w:rsidP="00CE2501" w:rsidRDefault="00CE2501">
      <w:pPr>
        <w:jc w:val="center"/>
        <w:rPr>
          <w:bCs/>
        </w:rPr>
      </w:pPr>
      <w:r>
        <w:t xml:space="preserve">                                                                         </w:t>
      </w:r>
      <w:r w:rsidR="007B581D">
        <w:t xml:space="preserve">                   DAVOR LIŠČIĆ</w:t>
      </w:r>
    </w:p>
    <w:p w:rsidR="00CE2501" w:rsidP="00CE2501" w:rsidRDefault="00CE2501">
      <w:pPr>
        <w:tabs>
          <w:tab w:val="left" w:pos="8041"/>
        </w:tabs>
        <w:ind w:left="900"/>
        <w:jc w:val="both"/>
        <w:rPr>
          <w:bCs/>
        </w:rPr>
      </w:pPr>
      <w:r>
        <w:rPr>
          <w:bCs/>
        </w:rPr>
        <w:tab/>
      </w:r>
    </w:p>
    <w:p w:rsidR="00CE2501" w:rsidP="00CE2501" w:rsidRDefault="00CE2501">
      <w:pPr>
        <w:ind w:left="900"/>
        <w:jc w:val="both"/>
        <w:rPr>
          <w:bCs/>
        </w:rPr>
      </w:pPr>
    </w:p>
    <w:p w:rsidR="00CE2501" w:rsidP="00CE2501" w:rsidRDefault="00CE2501"/>
    <w:p w:rsidR="006C38ED" w:rsidRDefault="006C38ED"/>
    <w:sectPr w:rsidR="006C38E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846770"/>
    <w:multiLevelType w:val="hybridMultilevel"/>
    <w:tmpl w:val="B8AAFB5A"/>
    <w:lvl w:ilvl="0" w:tplc="650E55F2">
      <w:start w:val="2016"/>
      <w:numFmt w:val="bullet"/>
      <w:lvlText w:val="-"/>
      <w:lvlJc w:val="left"/>
      <w:pPr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ind w:left="1785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505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3225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945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665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385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6105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825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2501"/>
    <w:rsid w:val="00557ABE"/>
    <w:rsid w:val="006C38ED"/>
    <w:rsid w:val="007B581D"/>
    <w:rsid w:val="009A1B89"/>
    <w:rsid w:val="00CE2501"/>
    <w:rsid w:val="00D8637A"/>
    <w:rsid w:val="00F916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0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CE2501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Naslov2">
    <w:name w:val="heading 2"/>
    <w:basedOn w:val="Normal"/>
    <w:next w:val="Normal"/>
    <w:link w:val="Naslov2Char"/>
    <w:semiHidden/>
    <w:unhideWhenUsed/>
    <w:qFormat/>
    <w:rsid w:val="00CE2501"/>
    <w:pPr>
      <w:keepNext/>
      <w:jc w:val="right"/>
      <w:outlineLvl w:val="1"/>
    </w:pPr>
    <w:rPr>
      <w:b/>
      <w:bCs/>
      <w:u w:val="single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Naslov2Char" w:customStyle="true">
    <w:name w:val="Naslov 2 Char"/>
    <w:basedOn w:val="Zadanifontodlomka"/>
    <w:link w:val="Naslov2"/>
    <w:semiHidden/>
    <w:rsid w:val="00CE2501"/>
    <w:rPr>
      <w:rFonts w:ascii="Times New Roman" w:hAnsi="Times New Roman" w:eastAsia="Times New Roman" w:cs="Times New Roman"/>
      <w:b/>
      <w:bCs/>
      <w:sz w:val="24"/>
      <w:szCs w:val="24"/>
      <w:u w:val="single"/>
      <w:lang w:eastAsia="hr-HR"/>
    </w:rPr>
  </w:style>
  <w:style w:type="paragraph" w:styleId="Odlomakpopisa">
    <w:name w:val="List Paragraph"/>
    <w:basedOn w:val="Normal"/>
    <w:uiPriority w:val="34"/>
    <w:qFormat/>
    <w:rsid w:val="00CE2501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F916DC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F916DC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9A1B89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9A1B89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9A1B89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9A1B89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9A1B89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E2501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CE2501"/>
    <w:pPr>
      <w:keepNext/>
      <w:jc w:val="right"/>
      <w:outlineLvl w:val="1"/>
    </w:pPr>
    <w:rPr>
      <w:b/>
      <w:bCs/>
      <w:u w:val="single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CE2501"/>
    <w:rPr>
      <w:rFonts w:ascii="Times New Roman" w:cs="Times New Roman" w:eastAsia="Times New Roman" w:hAnsi="Times New Roman"/>
      <w:b/>
      <w:bCs/>
      <w:sz w:val="24"/>
      <w:szCs w:val="24"/>
      <w:u w:val="single"/>
      <w:lang w:eastAsia="hr-HR"/>
    </w:rPr>
  </w:style>
  <w:style w:styleId="Odlomakpopisa" w:type="paragraph">
    <w:name w:val="List Paragraph"/>
    <w:basedOn w:val="Normal"/>
    <w:uiPriority w:val="34"/>
    <w:qFormat/>
    <w:rsid w:val="00CE25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916D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916DC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A1B8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A1B8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A1B8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A1B8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A1B8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662133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theme/theme1.xml" Type="http://schemas.openxmlformats.org/officeDocument/2006/relationships/theme" Id="rId8"/><Relationship Target="styles.xml" Type="http://schemas.openxmlformats.org/officeDocument/2006/relationships/styles" Id="rId3"/><Relationship Target="fontTable.xml" Type="http://schemas.openxmlformats.org/officeDocument/2006/relationships/fontTabl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stylesWithEffects.xml" Type="http://schemas.microsoft.com/office/2007/relationships/stylesWithEffects" Id="rId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>18. rujna 2019.</izvorni_sadrzaj>
    <derivirana_varijabla naziv="DomainObject.Datum_1">18.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366</properties:Words>
  <properties:Characters>1882</properties:Characters>
  <properties:Lines>70</properties:Lines>
  <properties:Paragraphs>26</properties:Paragraphs>
  <properties:TotalTime>44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2365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2019-09-17T10:39:00Z</dcterms:created>
  <dc:creator>Alisa Hebib</dc:creator>
  <cp:lastModifiedBy>Alisa Hebib</cp:lastModifiedBy>
  <cp:lastPrinted>2019-09-17T10:39:00Z</cp:lastPrinted>
  <dcterms:modified xmlns:xsi="http://www.w3.org/2001/XMLSchema-instance" xsi:type="dcterms:W3CDTF">2019-09-18T09:50:00Z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Poziv za ASP DELTA S.A. - Pripremno ročište (POZIV SP - 5104.docx)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