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f243" w14:paraId="345f243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 w:rsidR="008A4975">
        <w:rPr>
          <w:b w:val="false"/>
        </w:rPr>
        <w:t xml:space="preserve">. </w:t>
      </w:r>
      <w:proofErr w:type="spellStart"/>
      <w:r w:rsidR="008A4975">
        <w:rPr>
          <w:b w:val="false"/>
        </w:rPr>
        <w:t>Sp</w:t>
      </w:r>
      <w:proofErr w:type="spellEnd"/>
      <w:r w:rsidR="008A4975">
        <w:rPr>
          <w:b w:val="false"/>
        </w:rPr>
        <w:t>-11/2017-</w:t>
      </w:r>
      <w:r w:rsidR="006A3DE7">
        <w:rPr>
          <w:b w:val="false"/>
        </w:rPr>
        <w:t>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8A4975">
        <w:t>JAKICE VUICA, OIB: 50091141675, iz Osijeka, Ružina 147,</w:t>
      </w:r>
      <w:r w:rsidR="00F272FC">
        <w:t xml:space="preserve">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8A4975">
        <w:t>28. lipnja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8A4975">
        <w:t xml:space="preserve">Jakica </w:t>
      </w:r>
      <w:proofErr w:type="spellStart"/>
      <w:r w:rsidR="008A4975">
        <w:t>Vuica</w:t>
      </w:r>
      <w:proofErr w:type="spellEnd"/>
      <w:r>
        <w:t xml:space="preserve">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B03A81">
        <w:t>el HR 05, uz poziv na broj 370-11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 xml:space="preserve">plaćanja: predujam za troškove stečaja potrošača u predmetu  </w:t>
      </w:r>
      <w:proofErr w:type="spellStart"/>
      <w:r w:rsidR="0048363B">
        <w:t>Sp</w:t>
      </w:r>
      <w:proofErr w:type="spellEnd"/>
      <w:r w:rsidR="0048363B">
        <w:t>-</w:t>
      </w:r>
      <w:r w:rsidR="00B03A81">
        <w:t>11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B03A81">
        <w:t>28. lipnja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 xml:space="preserve">Za točnost </w:t>
      </w:r>
      <w:proofErr w:type="spellStart"/>
      <w:r w:rsidR="00BE079F">
        <w:rPr>
          <w:bCs/>
        </w:rPr>
        <w:t>otpravka</w:t>
      </w:r>
      <w:proofErr w:type="spellEnd"/>
      <w:r w:rsidR="00BE079F">
        <w:rPr>
          <w:bCs/>
        </w:rPr>
        <w:t xml:space="preserve">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4DA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9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4DAA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B1A33"/>
    <w:rsid w:val="000B3FFB"/>
    <w:rsid w:val="000E1C44"/>
    <w:rsid w:val="000E4DAA"/>
    <w:rsid w:val="000E7D35"/>
    <w:rsid w:val="002272D5"/>
    <w:rsid w:val="00291DA3"/>
    <w:rsid w:val="002B06BB"/>
    <w:rsid w:val="00353F2C"/>
    <w:rsid w:val="00466542"/>
    <w:rsid w:val="0048363B"/>
    <w:rsid w:val="004A56F1"/>
    <w:rsid w:val="004C1E1B"/>
    <w:rsid w:val="005616AB"/>
    <w:rsid w:val="00622D58"/>
    <w:rsid w:val="00634033"/>
    <w:rsid w:val="0067212D"/>
    <w:rsid w:val="00684823"/>
    <w:rsid w:val="006A3DE7"/>
    <w:rsid w:val="006C3A7A"/>
    <w:rsid w:val="00701EA7"/>
    <w:rsid w:val="00873331"/>
    <w:rsid w:val="00877E28"/>
    <w:rsid w:val="008A4975"/>
    <w:rsid w:val="008F1FA1"/>
    <w:rsid w:val="00914FC3"/>
    <w:rsid w:val="009809E5"/>
    <w:rsid w:val="00987EDB"/>
    <w:rsid w:val="00B03A81"/>
    <w:rsid w:val="00B87C0F"/>
    <w:rsid w:val="00BE079F"/>
    <w:rsid w:val="00C254EE"/>
    <w:rsid w:val="00C745D9"/>
    <w:rsid w:val="00C94556"/>
    <w:rsid w:val="00C973BF"/>
    <w:rsid w:val="00CA08B4"/>
    <w:rsid w:val="00CD024A"/>
    <w:rsid w:val="00CF0CF9"/>
    <w:rsid w:val="00DD21CD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1391</properties:Characters>
  <properties:Lines>49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2017-06-28T09:00:00Z</cp:lastPrinted>
  <dcterms:modified xmlns:xsi="http://www.w3.org/2001/XMLSchema-instance" xsi:type="dcterms:W3CDTF">2017-06-28T09:18:00Z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