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0c0a9" w14:paraId="a50c0a9" w:rsidRDefault="00DC5EEA" w:rsidP="00DC5EEA" w:rsidR="00DC5EEA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5EEA" w:rsidP="00DC5EEA" w:rsidR="00DC5EEA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C5EEA" w:rsidP="00DC5EEA" w:rsidR="00DC5EE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C5EEA" w:rsidP="00DC5EEA" w:rsidR="00DC5EE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DC5EEA" w:rsidP="00DC5EEA" w:rsidR="00DC5EEA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C5EEA" w:rsidP="00DC5EEA" w:rsidR="00DC5EE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DC5EEA" w:rsidP="00DC5EEA" w:rsidR="00DC5EEA">
      <w:pPr>
        <w:jc w:val="center"/>
        <w:rPr>
          <w:rFonts w:cs="Times New Roman" w:eastAsia="Times New Roman"/>
          <w:szCs w:val="24"/>
        </w:rPr>
      </w:pPr>
    </w:p>
    <w:p w:rsidRDefault="00DC5EEA" w:rsidP="00DC5EEA" w:rsidR="00DC5EE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DC5EEA" w:rsidP="00DC5EEA" w:rsidR="00DC5EEA">
      <w:pPr>
        <w:rPr>
          <w:rFonts w:cs="Times New Roman" w:eastAsia="Times New Roman"/>
          <w:szCs w:val="24"/>
        </w:rPr>
      </w:pPr>
    </w:p>
    <w:p w:rsidRDefault="00DC5EEA" w:rsidP="00DC5EEA" w:rsidR="00DC5E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Tamari Lakoseljac Benčić,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BIOPLINSKA ENERGANA TINJAN d. o. o. </w:t>
      </w:r>
      <w:proofErr w:type="spellStart"/>
      <w:r>
        <w:rPr>
          <w:rFonts w:cs="Times New Roman" w:eastAsia="Times New Roman"/>
        </w:rPr>
        <w:t>Tinjan</w:t>
      </w:r>
      <w:proofErr w:type="spellEnd"/>
      <w:r>
        <w:rPr>
          <w:rFonts w:cs="Times New Roman" w:eastAsia="Times New Roman"/>
        </w:rPr>
        <w:t xml:space="preserve">, </w:t>
      </w:r>
      <w:proofErr w:type="spellStart"/>
      <w:r>
        <w:rPr>
          <w:rFonts w:cs="Times New Roman" w:eastAsia="Times New Roman"/>
        </w:rPr>
        <w:t>Tinjan</w:t>
      </w:r>
      <w:proofErr w:type="spellEnd"/>
      <w:r>
        <w:rPr>
          <w:rFonts w:cs="Times New Roman" w:eastAsia="Times New Roman"/>
        </w:rPr>
        <w:t xml:space="preserve"> 2, OIB </w:t>
      </w:r>
      <w:r w:rsidRPr="00DC5EEA">
        <w:rPr>
          <w:rFonts w:cs="Times New Roman" w:eastAsia="Times New Roman"/>
        </w:rPr>
        <w:t>43121279131</w:t>
      </w:r>
      <w:r>
        <w:rPr>
          <w:rFonts w:cs="Times New Roman" w:eastAsia="Times New Roman"/>
        </w:rPr>
        <w:t xml:space="preserve">, MBS </w:t>
      </w:r>
      <w:r w:rsidRPr="00DC5EEA">
        <w:rPr>
          <w:rFonts w:cs="Times New Roman" w:eastAsia="Times New Roman"/>
        </w:rPr>
        <w:t>040279238</w:t>
      </w:r>
      <w:r>
        <w:rPr>
          <w:rFonts w:cs="Times New Roman" w:eastAsia="Times New Roman"/>
          <w:szCs w:val="24"/>
        </w:rPr>
        <w:t>, 17. siječnja 2018.</w:t>
      </w:r>
    </w:p>
    <w:p w:rsidRDefault="00DC5EEA" w:rsidP="00DC5EEA" w:rsidR="00DC5EEA">
      <w:pPr>
        <w:rPr>
          <w:rFonts w:cs="Times New Roman" w:eastAsia="Times New Roman"/>
          <w:szCs w:val="24"/>
        </w:rPr>
      </w:pPr>
    </w:p>
    <w:p w:rsidRDefault="00DC5EEA" w:rsidP="00DC5EEA" w:rsidR="00DC5EE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DC5EEA" w:rsidP="00DC5EEA" w:rsidR="00DC5EEA">
      <w:pPr>
        <w:rPr>
          <w:rFonts w:cs="Times New Roman" w:eastAsia="Times New Roman"/>
          <w:szCs w:val="24"/>
        </w:rPr>
      </w:pPr>
    </w:p>
    <w:p w:rsidRDefault="00DC5EEA" w:rsidP="00DC5EEA" w:rsidR="00DC5EE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>
        <w:rPr>
          <w:rFonts w:cs="Times New Roman" w:eastAsia="Times New Roman"/>
        </w:rPr>
        <w:t xml:space="preserve">BIOPLINSKA ENERGANA TINJAN d. o. o. </w:t>
      </w:r>
      <w:proofErr w:type="spellStart"/>
      <w:r>
        <w:rPr>
          <w:rFonts w:cs="Times New Roman" w:eastAsia="Times New Roman"/>
        </w:rPr>
        <w:t>Tinjan</w:t>
      </w:r>
      <w:proofErr w:type="spellEnd"/>
      <w:r>
        <w:rPr>
          <w:rFonts w:cs="Times New Roman" w:eastAsia="Times New Roman"/>
        </w:rPr>
        <w:t xml:space="preserve">, </w:t>
      </w:r>
      <w:proofErr w:type="spellStart"/>
      <w:r>
        <w:rPr>
          <w:rFonts w:cs="Times New Roman" w:eastAsia="Times New Roman"/>
        </w:rPr>
        <w:t>Tinjan</w:t>
      </w:r>
      <w:proofErr w:type="spellEnd"/>
      <w:r>
        <w:rPr>
          <w:rFonts w:cs="Times New Roman" w:eastAsia="Times New Roman"/>
        </w:rPr>
        <w:t xml:space="preserve"> 2, OIB </w:t>
      </w:r>
      <w:r w:rsidRPr="00DC5EEA">
        <w:rPr>
          <w:rFonts w:cs="Times New Roman" w:eastAsia="Times New Roman"/>
        </w:rPr>
        <w:t>43121279131</w:t>
      </w:r>
      <w:r>
        <w:rPr>
          <w:rFonts w:cs="Times New Roman" w:eastAsia="Times New Roman"/>
        </w:rPr>
        <w:t xml:space="preserve">, MBS </w:t>
      </w:r>
      <w:r w:rsidRPr="00DC5EEA">
        <w:rPr>
          <w:rFonts w:cs="Times New Roman" w:eastAsia="Times New Roman"/>
        </w:rPr>
        <w:t>040279238</w:t>
      </w:r>
      <w:r>
        <w:rPr>
          <w:rFonts w:cs="Times New Roman" w:eastAsia="Times New Roman"/>
          <w:szCs w:val="24"/>
        </w:rPr>
        <w:t>.</w:t>
      </w:r>
    </w:p>
    <w:p w:rsidRDefault="00DC5EEA" w:rsidP="00DC5EEA" w:rsidR="00DC5EEA">
      <w:pPr>
        <w:rPr>
          <w:rFonts w:cs="Times New Roman" w:eastAsia="Times New Roman"/>
          <w:szCs w:val="24"/>
        </w:rPr>
      </w:pPr>
    </w:p>
    <w:p w:rsidRDefault="00DC5EEA" w:rsidP="00DC5EEA" w:rsidR="00DC5EEA" w:rsidRPr="0068488B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 w:rsidRPr="0068488B">
        <w:t xml:space="preserve">Slaven </w:t>
      </w:r>
      <w:proofErr w:type="spellStart"/>
      <w:r w:rsidRPr="0068488B">
        <w:t>Gavrić</w:t>
      </w:r>
      <w:proofErr w:type="spellEnd"/>
      <w:r w:rsidRPr="0068488B">
        <w:t xml:space="preserve"> iz Rijeke, Zagrebačka 18, OIB 20372135016</w:t>
      </w:r>
      <w:r w:rsidRPr="0068488B">
        <w:rPr>
          <w:rFonts w:cs="Times New Roman" w:eastAsia="Times New Roman"/>
          <w:szCs w:val="20"/>
        </w:rPr>
        <w:t>.</w:t>
      </w:r>
    </w:p>
    <w:p w:rsidRDefault="00DC5EEA" w:rsidP="00DC5EEA" w:rsidR="00DC5EEA" w:rsidRPr="0068488B">
      <w:pPr>
        <w:rPr>
          <w:rFonts w:cs="Times New Roman" w:eastAsia="Times New Roman"/>
          <w:szCs w:val="20"/>
        </w:rPr>
      </w:pPr>
    </w:p>
    <w:p w:rsidRDefault="00DC5EEA" w:rsidP="00DC5EEA" w:rsidR="00DC5EE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>
        <w:rPr>
          <w:rFonts w:cs="Times New Roman" w:eastAsia="Times New Roman"/>
        </w:rPr>
        <w:t xml:space="preserve">BIOPLINSKA ENERGANA TINJAN d. o. o. </w:t>
      </w:r>
      <w:proofErr w:type="spellStart"/>
      <w:r>
        <w:rPr>
          <w:rFonts w:cs="Times New Roman" w:eastAsia="Times New Roman"/>
        </w:rPr>
        <w:t>Tinjan</w:t>
      </w:r>
      <w:proofErr w:type="spellEnd"/>
      <w:r>
        <w:rPr>
          <w:rFonts w:cs="Times New Roman" w:eastAsia="Times New Roman"/>
        </w:rPr>
        <w:t xml:space="preserve">, </w:t>
      </w:r>
      <w:proofErr w:type="spellStart"/>
      <w:r>
        <w:rPr>
          <w:rFonts w:cs="Times New Roman" w:eastAsia="Times New Roman"/>
        </w:rPr>
        <w:t>Tinjan</w:t>
      </w:r>
      <w:proofErr w:type="spellEnd"/>
      <w:r>
        <w:rPr>
          <w:rFonts w:cs="Times New Roman" w:eastAsia="Times New Roman"/>
        </w:rPr>
        <w:t xml:space="preserve"> 2, OIB </w:t>
      </w:r>
      <w:r w:rsidRPr="00DC5EEA">
        <w:rPr>
          <w:rFonts w:cs="Times New Roman" w:eastAsia="Times New Roman"/>
        </w:rPr>
        <w:t>43121279131</w:t>
      </w:r>
      <w:r>
        <w:rPr>
          <w:rFonts w:cs="Times New Roman" w:eastAsia="Times New Roman"/>
        </w:rPr>
        <w:t xml:space="preserve">, MBS </w:t>
      </w:r>
      <w:r w:rsidRPr="00DC5EEA">
        <w:rPr>
          <w:rFonts w:cs="Times New Roman" w:eastAsia="Times New Roman"/>
        </w:rPr>
        <w:t>040279238</w:t>
      </w:r>
      <w:r>
        <w:rPr>
          <w:rFonts w:cs="Times New Roman" w:eastAsia="Times New Roman"/>
          <w:szCs w:val="24"/>
        </w:rPr>
        <w:t>.</w:t>
      </w:r>
    </w:p>
    <w:p w:rsidRDefault="00DC5EEA" w:rsidP="00DC5EEA" w:rsidR="00DC5EEA">
      <w:pPr>
        <w:ind w:firstLine="709"/>
        <w:rPr>
          <w:rFonts w:cs="Times New Roman" w:eastAsia="Times New Roman"/>
          <w:szCs w:val="24"/>
        </w:rPr>
      </w:pPr>
    </w:p>
    <w:p w:rsidRDefault="00DC5EEA" w:rsidP="00DC5EEA" w:rsidR="00DC5EE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BIOPLINSKA ENERGANA TINJAN d. o. o. </w:t>
      </w:r>
      <w:proofErr w:type="spellStart"/>
      <w:r>
        <w:rPr>
          <w:rFonts w:cs="Times New Roman" w:eastAsia="Times New Roman"/>
        </w:rPr>
        <w:t>Tinjan</w:t>
      </w:r>
      <w:proofErr w:type="spellEnd"/>
      <w:r>
        <w:rPr>
          <w:rFonts w:cs="Times New Roman" w:eastAsia="Times New Roman"/>
        </w:rPr>
        <w:t xml:space="preserve">, </w:t>
      </w:r>
      <w:proofErr w:type="spellStart"/>
      <w:r>
        <w:rPr>
          <w:rFonts w:cs="Times New Roman" w:eastAsia="Times New Roman"/>
        </w:rPr>
        <w:t>Tinjan</w:t>
      </w:r>
      <w:proofErr w:type="spellEnd"/>
      <w:r>
        <w:rPr>
          <w:rFonts w:cs="Times New Roman" w:eastAsia="Times New Roman"/>
        </w:rPr>
        <w:t xml:space="preserve"> 2, OIB </w:t>
      </w:r>
      <w:r w:rsidRPr="00DC5EEA">
        <w:rPr>
          <w:rFonts w:cs="Times New Roman" w:eastAsia="Times New Roman"/>
        </w:rPr>
        <w:t>43121279131</w:t>
      </w:r>
      <w:r>
        <w:rPr>
          <w:rFonts w:cs="Times New Roman" w:eastAsia="Times New Roman"/>
        </w:rPr>
        <w:t xml:space="preserve">, MBS </w:t>
      </w:r>
      <w:r w:rsidRPr="00DC5EEA">
        <w:rPr>
          <w:rFonts w:cs="Times New Roman" w:eastAsia="Times New Roman"/>
        </w:rPr>
        <w:t>040279238</w:t>
      </w:r>
      <w:r>
        <w:rPr>
          <w:rFonts w:cs="Times New Roman" w:eastAsia="Times New Roman"/>
          <w:szCs w:val="24"/>
        </w:rPr>
        <w:t>.</w:t>
      </w:r>
    </w:p>
    <w:p w:rsidRDefault="00DC5EEA" w:rsidP="00DC5EEA" w:rsidR="00DC5EEA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DC5EEA" w:rsidP="00DC5EEA" w:rsidR="00DC5EEA">
      <w:pPr>
        <w:rPr>
          <w:rFonts w:cs="Times New Roman" w:eastAsia="Times New Roman"/>
          <w:szCs w:val="24"/>
        </w:rPr>
      </w:pPr>
    </w:p>
    <w:p w:rsidRDefault="00DC5EEA" w:rsidP="00DC5EEA" w:rsidR="00DC5EEA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DC5EEA" w:rsidP="00DC5EEA" w:rsidR="00DC5EEA">
      <w:pPr>
        <w:ind w:firstLine="708"/>
        <w:rPr>
          <w:rFonts w:cs="Times New Roman" w:eastAsia="Times New Roman"/>
          <w:szCs w:val="24"/>
        </w:rPr>
      </w:pPr>
    </w:p>
    <w:p w:rsidRDefault="00DC5EEA" w:rsidP="00DC5EEA" w:rsidR="00DC5E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3. listopada 2017.,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BIOPLINSKA ENERGANA TINJAN d. o. o. </w:t>
      </w:r>
      <w:proofErr w:type="spellStart"/>
      <w:r>
        <w:rPr>
          <w:rFonts w:cs="Times New Roman" w:eastAsia="Times New Roman"/>
        </w:rPr>
        <w:t>Tinjan</w:t>
      </w:r>
      <w:proofErr w:type="spellEnd"/>
      <w:r>
        <w:rPr>
          <w:rFonts w:cs="Times New Roman" w:eastAsia="Times New Roman"/>
          <w:szCs w:val="24"/>
        </w:rPr>
        <w:t>.</w:t>
      </w:r>
    </w:p>
    <w:p w:rsidRDefault="00DC5EEA" w:rsidP="00DC5EEA" w:rsidR="00DC5EEA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29. rujna 2017. imao neizvršene osnove za plaćanje u neprekinutom razdoblju od 120 dana u ukupnom iznosu 6.683,13 kn) i da za dužnika nisu ispunjene pretpostavke za pokretanje drugog postupka radi brisanja iz sudskog registra,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9. listopada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9 St-549/2017-3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</w:t>
      </w:r>
      <w:r>
        <w:rPr>
          <w:rFonts w:cs="Times New Roman" w:eastAsia="Times New Roman"/>
          <w:szCs w:val="24"/>
        </w:rPr>
        <w:lastRenderedPageBreak/>
        <w:t>da najkasnije u roku od 45 dana od objave oglasa predlože otvaranje stečajnog postupka nad dužnikom, sve uz upozorenje o pravnim posljedicama nepodnošenja prijedloga za otvaranje stečajnog postupka iz čl. 431. SZ-a.</w:t>
      </w:r>
    </w:p>
    <w:p w:rsidRDefault="00DC5EEA" w:rsidP="00DC5EEA" w:rsidR="00DC5E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DC5EEA" w:rsidP="00DC5EEA" w:rsidR="00DC5E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DC5EEA" w:rsidP="00DC5EEA" w:rsidR="00DC5EEA">
      <w:pPr>
        <w:rPr>
          <w:rFonts w:cs="Times New Roman" w:eastAsia="Times New Roman"/>
          <w:szCs w:val="24"/>
        </w:rPr>
      </w:pPr>
    </w:p>
    <w:p w:rsidRDefault="00DC5EEA" w:rsidP="00DC5EEA" w:rsidR="00DC5EE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17. siječnja 2018. </w:t>
      </w:r>
    </w:p>
    <w:p w:rsidRDefault="00DC5EEA" w:rsidP="00DC5EEA" w:rsidR="00DC5EEA">
      <w:pPr>
        <w:rPr>
          <w:rFonts w:cs="Times New Roman" w:eastAsia="Times New Roman"/>
          <w:szCs w:val="24"/>
        </w:rPr>
      </w:pPr>
    </w:p>
    <w:p w:rsidRDefault="00DC5EEA" w:rsidP="00DC5EEA" w:rsidR="00DC5EEA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DC5EEA" w:rsidP="00DC5EEA" w:rsidR="00DC5EEA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9E1411">
        <w:rPr>
          <w:rFonts w:cs="Times New Roman" w:eastAsia="Times New Roman"/>
          <w:szCs w:val="24"/>
        </w:rPr>
        <w:t>, v.r.</w:t>
      </w:r>
    </w:p>
    <w:p w:rsidRDefault="00DC5EEA" w:rsidP="00DC5EEA" w:rsidR="00DC5EEA">
      <w:pPr>
        <w:jc w:val="left"/>
        <w:rPr>
          <w:rFonts w:cs="Times New Roman" w:eastAsia="Times New Roman"/>
          <w:szCs w:val="24"/>
        </w:rPr>
      </w:pPr>
    </w:p>
    <w:p w:rsidRDefault="00DC5EEA" w:rsidP="00DC5EEA" w:rsidR="00DC5EEA">
      <w:pPr>
        <w:jc w:val="left"/>
        <w:rPr>
          <w:rFonts w:cs="Times New Roman" w:eastAsia="Times New Roman"/>
          <w:szCs w:val="24"/>
        </w:rPr>
      </w:pPr>
    </w:p>
    <w:p w:rsidRDefault="00DC5EEA" w:rsidP="00DC5EEA" w:rsidR="00DC5EEA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DC5EEA" w:rsidP="00DC5EEA" w:rsidR="00DC5EEA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DC5EEA" w:rsidP="00DC5EEA" w:rsidR="00DC5E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DC5EEA" w:rsidP="00DC5EEA" w:rsidR="00DC5EEA">
      <w:pPr>
        <w:rPr>
          <w:rFonts w:cs="Times New Roman" w:eastAsia="Times New Roman"/>
          <w:szCs w:val="24"/>
        </w:rPr>
      </w:pPr>
    </w:p>
    <w:p w:rsidRDefault="00DC5EEA" w:rsidP="00DC5EEA" w:rsidR="00DC5EEA">
      <w:pPr>
        <w:rPr>
          <w:rFonts w:cs="Times New Roman" w:eastAsia="Times New Roman"/>
          <w:szCs w:val="24"/>
        </w:rPr>
      </w:pPr>
    </w:p>
    <w:p w:rsidRDefault="00DC5EEA" w:rsidP="00DC5EEA" w:rsidR="00DC5EEA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DC5EEA" w:rsidP="00DC5EEA" w:rsidR="00DC5EE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DC5EEA" w:rsidP="00DC5EEA" w:rsidR="00DC5EE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BIOPLINSKA ENERGANA TINJAN d. o. o. </w:t>
      </w:r>
      <w:proofErr w:type="spellStart"/>
      <w:r>
        <w:rPr>
          <w:rFonts w:cs="Times New Roman" w:eastAsia="Times New Roman"/>
        </w:rPr>
        <w:t>Tinjan</w:t>
      </w:r>
      <w:proofErr w:type="spellEnd"/>
      <w:r>
        <w:rPr>
          <w:rFonts w:cs="Times New Roman" w:eastAsia="Times New Roman"/>
        </w:rPr>
        <w:t xml:space="preserve">, </w:t>
      </w:r>
      <w:proofErr w:type="spellStart"/>
      <w:r>
        <w:rPr>
          <w:rFonts w:cs="Times New Roman" w:eastAsia="Times New Roman"/>
        </w:rPr>
        <w:t>Tinjan</w:t>
      </w:r>
      <w:proofErr w:type="spellEnd"/>
      <w:r>
        <w:rPr>
          <w:rFonts w:cs="Times New Roman" w:eastAsia="Times New Roman"/>
        </w:rPr>
        <w:t xml:space="preserve"> 2, </w:t>
      </w:r>
    </w:p>
    <w:p w:rsidRDefault="00DC5EEA" w:rsidP="00DC5EEA" w:rsidR="00DC5EE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DC5EEA" w:rsidP="00DC5EEA" w:rsidR="00DC5EE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DC5EEA" w:rsidP="00DC5EEA" w:rsidR="00DC5EE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Pr="0068488B">
        <w:t xml:space="preserve">Slaven </w:t>
      </w:r>
      <w:proofErr w:type="spellStart"/>
      <w:r w:rsidRPr="0068488B">
        <w:t>Gavrić</w:t>
      </w:r>
      <w:proofErr w:type="spellEnd"/>
      <w:r w:rsidRPr="0068488B">
        <w:t>, Rijeka, Zagrebačka 18</w:t>
      </w:r>
      <w:r w:rsidRPr="0068488B">
        <w:rPr>
          <w:rFonts w:cs="Times New Roman" w:eastAsia="Times New Roman"/>
          <w:szCs w:val="20"/>
        </w:rPr>
        <w:t xml:space="preserve">, </w:t>
      </w:r>
    </w:p>
    <w:p w:rsidRDefault="00DC5EEA" w:rsidP="00DC5EEA" w:rsidR="00DC5EE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DC5EEA" w:rsidP="00DC5EEA" w:rsidR="00DC5EE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DC5EEA" w:rsidP="00DC5EEA" w:rsidR="00DC5EE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DC5EEA" w:rsidP="00DC5EEA" w:rsidR="00DC5EEA"/>
    <w:p w:rsidRDefault="00DC5EEA" w:rsidP="00DC5EEA" w:rsidR="00DC5EEA"/>
    <w:p w:rsidRDefault="00DC5EEA" w:rsidP="00DC5EEA" w:rsidR="00DC5EEA"/>
    <w:p w:rsidRDefault="00DC5EEA" w:rsidP="00DC5EEA" w:rsidR="00DC5EEA"/>
    <w:p w:rsidRDefault="00DC5EEA" w:rsidP="00DC5EEA" w:rsidR="00DC5EEA"/>
    <w:p w:rsidRDefault="009E1411" w:rsidR="00893E47"/>
    <w:sectPr w:rsidSect="00FB0DAC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5EEA" w:rsidP="00DC5EEA" w:rsidR="00DC5EEA">
      <w:r>
        <w:separator/>
      </w:r>
    </w:p>
  </w:endnote>
  <w:endnote w:id="0" w:type="continuationSeparator">
    <w:p w:rsidRDefault="00DC5EEA" w:rsidP="00DC5EEA" w:rsidR="00DC5E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5EEA" w:rsidP="00DC5EEA" w:rsidR="00DC5EEA">
      <w:r>
        <w:separator/>
      </w:r>
    </w:p>
  </w:footnote>
  <w:footnote w:id="0" w:type="continuationSeparator">
    <w:p w:rsidRDefault="00DC5EEA" w:rsidP="00DC5EEA" w:rsidR="00DC5E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5EEA" w:rsidR="00FB0DAC">
    <w:pPr>
      <w:pStyle w:val="Zaglavlje"/>
    </w:pPr>
    <w:r>
      <w:tab/>
    </w:r>
    <w:r>
      <w:tab/>
      <w:t>9 St-549/2017-4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5EEA" w:rsidR="00FB0DAC">
    <w:pPr>
      <w:pStyle w:val="Zaglavlje"/>
    </w:pPr>
    <w:r>
      <w:tab/>
    </w:r>
    <w:r>
      <w:tab/>
      <w:t>9 St-549/2017-4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1D49"/>
    <w:rsid w:val="003F1D49"/>
    <w:rsid w:val="0047136B"/>
    <w:rsid w:val="00561B59"/>
    <w:rsid w:val="0068488B"/>
    <w:rsid w:val="009E1411"/>
    <w:rsid w:val="00DC5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C5EE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C5E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C5EEA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5E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5EE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C5E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C5EE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14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141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E141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E141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E141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C5EE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C5E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C5EEA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5E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5EE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C5E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C5EE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14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141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E141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E141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E141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2017.</izvorni_sadrzaj>
    <derivirana_varijabla naziv="DomainObject.Predmet.DatumOsnivanja_1">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St-549/2017</izvorni_sadrzaj>
    <derivirana_varijabla naziv="DomainObject.Predmet.OznakaBroj_1">St-549/2017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BIOPLINSKA ENERGANA TINJAN d.o.o. TINJAN</izvorni_sadrzaj>
    <derivirana_varijabla naziv="DomainObject.Predmet.ProtustrankaFormated_1">  BIOPLINSKA ENERGANA TINJAN d.o.o. TINJAN</derivirana_varijabla>
  </DomainObject.Predmet.ProtustrankaFormated>
  <DomainObject.Predmet.ProtustrankaFormatedOIB>
    <izvorni_sadrzaj>  BIOPLINSKA ENERGANA TINJAN d.o.o. TINJAN, OIB 43121279131</izvorni_sadrzaj>
    <derivirana_varijabla naziv="DomainObject.Predmet.ProtustrankaFormatedOIB_1">  BIOPLINSKA ENERGANA TINJAN d.o.o. TINJAN, OIB 43121279131</derivirana_varijabla>
  </DomainObject.Predmet.ProtustrankaFormatedOIB>
  <DomainObject.Predmet.ProtustrankaFormatedWithAdress>
    <izvorni_sadrzaj> BIOPLINSKA ENERGANA TINJAN d.o.o. TINJAN, Tinjan 2, 52444 Tinjan</izvorni_sadrzaj>
    <derivirana_varijabla naziv="DomainObject.Predmet.ProtustrankaFormatedWithAdress_1"> BIOPLINSKA ENERGANA TINJAN d.o.o. TINJAN, Tinjan 2, 52444 Tinjan</derivirana_varijabla>
  </DomainObject.Predmet.ProtustrankaFormatedWithAdress>
  <DomainObject.Predmet.ProtustrankaFormatedWithAdressOIB>
    <izvorni_sadrzaj> BIOPLINSKA ENERGANA TINJAN d.o.o. TINJAN, OIB 43121279131, Tinjan 2, 52444 Tinjan</izvorni_sadrzaj>
    <derivirana_varijabla naziv="DomainObject.Predmet.ProtustrankaFormatedWithAdressOIB_1"> BIOPLINSKA ENERGANA TINJAN d.o.o. TINJAN, OIB 43121279131, Tinjan 2, 52444 Tinjan</derivirana_varijabla>
  </DomainObject.Predmet.ProtustrankaFormatedWithAdressOIB>
  <DomainObject.Predmet.ProtustrankaWithAdress>
    <izvorni_sadrzaj>BIOPLINSKA ENERGANA TINJAN d.o.o. TINJAN Tinjan 2, 52444 Tinjan</izvorni_sadrzaj>
    <derivirana_varijabla naziv="DomainObject.Predmet.ProtustrankaWithAdress_1">BIOPLINSKA ENERGANA TINJAN d.o.o. TINJAN Tinjan 2, 52444 Tinjan</derivirana_varijabla>
  </DomainObject.Predmet.ProtustrankaWithAdress>
  <DomainObject.Predmet.ProtustrankaWithAdressOIB>
    <izvorni_sadrzaj>BIOPLINSKA ENERGANA TINJAN d.o.o. TINJAN, OIB 43121279131, Tinjan 2, 52444 Tinjan</izvorni_sadrzaj>
    <derivirana_varijabla naziv="DomainObject.Predmet.ProtustrankaWithAdressOIB_1">BIOPLINSKA ENERGANA TINJAN d.o.o. TINJAN, OIB 43121279131, Tinjan 2, 52444 Tinjan</derivirana_varijabla>
  </DomainObject.Predmet.ProtustrankaWithAdressOIB>
  <DomainObject.Predmet.ProtustrankaNazivFormated>
    <izvorni_sadrzaj>BIOPLINSKA ENERGANA TINJAN d.o.o. TINJAN</izvorni_sadrzaj>
    <derivirana_varijabla naziv="DomainObject.Predmet.ProtustrankaNazivFormated_1">BIOPLINSKA ENERGANA TINJAN d.o.o. TINJAN</derivirana_varijabla>
  </DomainObject.Predmet.ProtustrankaNazivFormated>
  <DomainObject.Predmet.ProtustrankaNazivFormatedOIB>
    <izvorni_sadrzaj>BIOPLINSKA ENERGANA TINJAN d.o.o. TINJAN, OIB 43121279131</izvorni_sadrzaj>
    <derivirana_varijabla naziv="DomainObject.Predmet.ProtustrankaNazivFormatedOIB_1">BIOPLINSKA ENERGANA TINJAN d.o.o. TINJAN, OIB 43121279131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6683.13</izvorni_sadrzaj>
    <derivirana_varijabla naziv="DomainObject.Predmet.TrenutnaVrijednost_1">6683.13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BIOPLINSKA ENERGANA TINJAN d.o.o. TINJAN</item>
    </izvorni_sadrzaj>
    <derivirana_varijabla naziv="DomainObject.Predmet.ProtuStrankaListFormated_1">
      <item>BIOPLINSKA ENERGANA TINJAN d.o.o. TINJAN</item>
    </derivirana_varijabla>
  </DomainObject.Predmet.ProtuStrankaListFormated>
  <DomainObject.Predmet.ProtuStrankaListFormatedOIB>
    <izvorni_sadrzaj>
      <item>BIOPLINSKA ENERGANA TINJAN d.o.o. TINJAN, OIB 43121279131</item>
    </izvorni_sadrzaj>
    <derivirana_varijabla naziv="DomainObject.Predmet.ProtuStrankaListFormatedOIB_1">
      <item>BIOPLINSKA ENERGANA TINJAN d.o.o. TINJAN, OIB 43121279131</item>
    </derivirana_varijabla>
  </DomainObject.Predmet.ProtuStrankaListFormatedOIB>
  <DomainObject.Predmet.ProtuStrankaListFormatedWithAdress>
    <izvorni_sadrzaj>
      <item>BIOPLINSKA ENERGANA TINJAN d.o.o. TINJAN, Tinjan 2, 52444 Tinjan</item>
    </izvorni_sadrzaj>
    <derivirana_varijabla naziv="DomainObject.Predmet.ProtuStrankaListFormatedWithAdress_1">
      <item>BIOPLINSKA ENERGANA TINJAN d.o.o. TINJAN, Tinjan 2, 52444 Tinjan</item>
    </derivirana_varijabla>
  </DomainObject.Predmet.ProtuStrankaListFormatedWithAdress>
  <DomainObject.Predmet.ProtuStrankaListFormatedWithAdressOIB>
    <izvorni_sadrzaj>
      <item>BIOPLINSKA ENERGANA TINJAN d.o.o. TINJAN, OIB 43121279131, Tinjan 2, 52444 Tinjan</item>
    </izvorni_sadrzaj>
    <derivirana_varijabla naziv="DomainObject.Predmet.ProtuStrankaListFormatedWithAdressOIB_1">
      <item>BIOPLINSKA ENERGANA TINJAN d.o.o. TINJAN, OIB 43121279131, Tinjan 2, 52444 Tinjan</item>
    </derivirana_varijabla>
  </DomainObject.Predmet.ProtuStrankaListFormatedWithAdressOIB>
  <DomainObject.Predmet.ProtuStrankaListNazivFormated>
    <izvorni_sadrzaj>
      <item>BIOPLINSKA ENERGANA TINJAN d.o.o. TINJAN</item>
    </izvorni_sadrzaj>
    <derivirana_varijabla naziv="DomainObject.Predmet.ProtuStrankaListNazivFormated_1">
      <item>BIOPLINSKA ENERGANA TINJAN d.o.o. TINJAN</item>
    </derivirana_varijabla>
  </DomainObject.Predmet.ProtuStrankaListNazivFormated>
  <DomainObject.Predmet.ProtuStrankaListNazivFormatedOIB>
    <izvorni_sadrzaj>
      <item>BIOPLINSKA ENERGANA TINJAN d.o.o. TINJAN, OIB 43121279131</item>
    </izvorni_sadrzaj>
    <derivirana_varijabla naziv="DomainObject.Predmet.ProtuStrankaListNazivFormatedOIB_1">
      <item>BIOPLINSKA ENERGANA TINJAN d.o.o. TINJAN, OIB 43121279131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BIOPLINSKA ENERGANA TINJAN d.o.o. TINJAN</izvorni_sadrzaj>
    <derivirana_varijabla naziv="DomainObject.Predmet.ProtustrankaIDrugi_1">BIOPLINSKA ENERGANA TINJAN d.o.o. TINJAN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BIOPLINSKA ENERGANA TINJAN d.o.o. TINJAN, OIB 43121279131, Tinjan 2, 52444 Tinjan</izvorni_sadrzaj>
    <derivirana_varijabla naziv="DomainObject.Predmet.ProtustrankaIDrugiAdressOIB_1">BIOPLINSKA ENERGANA TINJAN d.o.o. TINJAN, OIB 43121279131, Tinjan 2, 52444 Tinjan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BIOPLINSKA ENERGANA TINJAN d.o.o. TINJAN</item>
    </izvorni_sadrzaj>
    <derivirana_varijabla naziv="DomainObject.Predmet.SudioniciListNaziv_1">
      <item>FINANCIJSKA AGENCIJA, RC RIJEKA, PODRUŽNICA PULA, PULA</item>
      <item>BIOPLINSKA ENERGANA TINJAN d.o.o. TINJAN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BIOPLINSKA ENERGANA TINJAN d.o.o. TINJAN, OIB 43121279131, Tinjan 2,52444 Tinjan</item>
    </izvorni_sadrzaj>
    <derivirana_varijabla naziv="DomainObject.Predmet.SudioniciListAdressOIB_1">
      <item>FINANCIJSKA AGENCIJA, RC RIJEKA, PODRUŽNICA PULA, PULA, OIB 85821130368, Giardini 5,52100 Pula</item>
      <item>BIOPLINSKA ENERGANA TINJAN d.o.o. TINJAN, OIB 43121279131, Tinjan 2,52444 Tinjan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43121279131</item>
    </izvorni_sadrzaj>
    <derivirana_varijabla naziv="DomainObject.Predmet.SudioniciListNazivOIB_1">
      <item>, OIB 85821130368</item>
      <item>, OIB 43121279131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688</properties:Words>
  <properties:Characters>3662</properties:Characters>
  <properties:Lines>91</properties:Lines>
  <properties:Paragraphs>31</properties:Paragraphs>
  <properties:TotalTime>6</properties:TotalTime>
  <properties:ScaleCrop>false</properties:ScaleCrop>
  <properties:LinksUpToDate>false</properties:LinksUpToDate>
  <properties:CharactersWithSpaces>4370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2018-01-05T07:28:00Z</dcterms:created>
  <dc:creator>Morena Brajuha</dc:creator>
  <dc:description/>
  <cp:keywords/>
  <cp:lastModifiedBy>Ana Jeromela</cp:lastModifiedBy>
  <cp:lastPrinted>2018-01-17T07:07:00Z</cp:lastPrinted>
  <dcterms:modified xmlns:xsi="http://www.w3.org/2001/XMLSchema-instance" xsi:type="dcterms:W3CDTF">2018-01-17T07:07:00Z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