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E9751A" w:rsidR="00E9751A">
        <w:tc>
          <w:tcPr>
            <w:tcW w:type="dxa" w:w="2985"/>
            <w:hideMark/>
          </w:tcPr>
          <w:p w:rsidRDefault="00E9751A" w:rsidP="00E9751A" w:rsidR="00E9751A">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E9751A" w:rsidP="00E9751A" w:rsidR="00E9751A">
            <w:pPr>
              <w:spacing w:after="0"/>
              <w:jc w:val="center"/>
            </w:pPr>
            <w:r>
              <w:t>Republika Hrvatska</w:t>
            </w:r>
          </w:p>
          <w:p w:rsidRDefault="00E9751A" w:rsidP="00E9751A" w:rsidR="00E9751A">
            <w:pPr>
              <w:spacing w:after="0"/>
              <w:jc w:val="center"/>
            </w:pPr>
            <w:r>
              <w:t>Trgovački sud u Varaždinu</w:t>
            </w:r>
          </w:p>
          <w:p w:rsidRDefault="00E9751A" w:rsidP="00E9751A" w:rsidR="00E9751A">
            <w:pPr>
              <w:spacing w:after="0"/>
              <w:jc w:val="center"/>
            </w:pPr>
            <w:r>
              <w:t>Varaždin, Braće Radić 2</w:t>
            </w:r>
          </w:p>
        </w:tc>
      </w:tr>
    </w:tbl>
    <w:p w14:textId="f9e7b67" w14:paraId="f9e7b67" w:rsidRDefault="00E9751A" w:rsidP="00E9751A" w:rsidR="00E9751A">
      <w:pPr>
        <w:spacing w:after="0"/>
        <w:jc w:val="both"/>
        <w15:collapsed w:val="false"/>
      </w:pPr>
      <w:r>
        <w:tab/>
      </w:r>
      <w:r>
        <w:tab/>
      </w:r>
      <w:r>
        <w:tab/>
      </w:r>
      <w:r>
        <w:tab/>
      </w:r>
    </w:p>
    <w:p w:rsidRDefault="00E9751A" w:rsidP="00E9751A" w:rsidR="00E9751A">
      <w:pPr>
        <w:spacing w:after="0"/>
        <w:jc w:val="both"/>
      </w:pPr>
      <w:r>
        <w:t xml:space="preserve">                                                                                                Poslovni broj: 3 St-142/2014-123</w:t>
      </w:r>
    </w:p>
    <w:p w:rsidRDefault="00E9751A" w:rsidP="00E9751A" w:rsidR="00E9751A">
      <w:pPr>
        <w:spacing w:after="0"/>
        <w:jc w:val="both"/>
      </w:pPr>
    </w:p>
    <w:p w:rsidRDefault="00E9751A" w:rsidP="00E9751A" w:rsidR="00E9751A">
      <w:pPr>
        <w:spacing w:after="0"/>
      </w:pPr>
    </w:p>
    <w:p w:rsidRDefault="00E9751A" w:rsidP="00E9751A" w:rsidR="00E9751A">
      <w:pPr>
        <w:spacing w:after="0"/>
        <w:jc w:val="right"/>
      </w:pPr>
    </w:p>
    <w:p w:rsidRDefault="00E9751A" w:rsidP="00E9751A" w:rsidR="00E9751A">
      <w:pPr>
        <w:spacing w:after="0"/>
        <w:jc w:val="center"/>
      </w:pPr>
      <w:r>
        <w:t>R E P U B L I K A   H R V A T S K A</w:t>
      </w:r>
    </w:p>
    <w:p w:rsidRDefault="00E9751A" w:rsidP="00E9751A" w:rsidR="00E9751A">
      <w:pPr>
        <w:spacing w:after="0"/>
        <w:jc w:val="right"/>
      </w:pPr>
    </w:p>
    <w:p w:rsidRDefault="00E9751A" w:rsidP="00E9751A" w:rsidR="00E9751A">
      <w:pPr>
        <w:spacing w:after="0"/>
        <w:jc w:val="center"/>
      </w:pPr>
      <w:r>
        <w:t>R J E Š E N J E</w:t>
      </w:r>
    </w:p>
    <w:p w:rsidRDefault="00E9751A" w:rsidP="00E9751A" w:rsidR="00E9751A">
      <w:pPr>
        <w:spacing w:after="0"/>
        <w:jc w:val="center"/>
      </w:pPr>
    </w:p>
    <w:p w:rsidRDefault="00E9751A" w:rsidP="00E9751A" w:rsidR="00E9751A">
      <w:pPr>
        <w:spacing w:after="0"/>
        <w:jc w:val="center"/>
      </w:pPr>
    </w:p>
    <w:p w:rsidRDefault="00E9751A" w:rsidP="00E9751A" w:rsidR="00E9751A">
      <w:pPr>
        <w:spacing w:after="0"/>
        <w:jc w:val="both"/>
      </w:pPr>
      <w:r>
        <w:tab/>
        <w:t>Trgovački sud u Varaždinu, po sucu toga suda Jasni Lekić, u stečajnom postupku nad stečajnim dužnikom BOR d.o.o. u stečaju, Novi Marof, Varaždinska 70, MBS: 070009018, OIB: 61377989014, dana 8. veljače 2019. godine,</w:t>
      </w:r>
    </w:p>
    <w:p w:rsidRDefault="00E9751A" w:rsidP="00E9751A" w:rsidR="00E9751A">
      <w:pPr>
        <w:spacing w:after="0"/>
        <w:jc w:val="both"/>
      </w:pPr>
    </w:p>
    <w:p w:rsidRDefault="00E9751A" w:rsidP="00E9751A" w:rsidR="00E9751A">
      <w:pPr>
        <w:spacing w:after="0"/>
        <w:jc w:val="both"/>
      </w:pPr>
    </w:p>
    <w:p w:rsidRDefault="00E9751A" w:rsidP="00E9751A" w:rsidR="00E9751A">
      <w:pPr>
        <w:spacing w:after="0"/>
        <w:jc w:val="center"/>
      </w:pPr>
      <w:r>
        <w:t>r i j e š i o   j e</w:t>
      </w:r>
      <w:r>
        <w:rPr>
          <w:sz w:val="32"/>
          <w:szCs w:val="32"/>
        </w:rPr>
        <w:t xml:space="preserve"> </w:t>
      </w:r>
    </w:p>
    <w:p w:rsidRDefault="00E9751A" w:rsidP="00E9751A" w:rsidR="00E9751A">
      <w:pPr>
        <w:spacing w:after="0"/>
      </w:pPr>
    </w:p>
    <w:p w:rsidRDefault="00E9751A" w:rsidP="00E9751A" w:rsidR="00E9751A">
      <w:pPr>
        <w:spacing w:after="0"/>
        <w:jc w:val="both"/>
      </w:pPr>
      <w:r>
        <w:tab/>
        <w:t>I/ Određuje se završno ročište za dan</w:t>
      </w:r>
    </w:p>
    <w:p w:rsidRDefault="00E9751A" w:rsidP="00E9751A" w:rsidR="00E9751A">
      <w:pPr>
        <w:spacing w:after="0"/>
        <w:jc w:val="both"/>
      </w:pPr>
    </w:p>
    <w:p w:rsidRDefault="00E9751A" w:rsidP="00E9751A" w:rsidR="00E9751A">
      <w:pPr>
        <w:spacing w:after="0"/>
        <w:jc w:val="center"/>
      </w:pPr>
      <w:r>
        <w:rPr>
          <w:b/>
        </w:rPr>
        <w:t>21. ožujka 2019. godine u 13,00 sati kod ovog suda, soba 226/II kat</w:t>
      </w:r>
      <w:r>
        <w:t>.</w:t>
      </w:r>
    </w:p>
    <w:p w:rsidRDefault="00E9751A" w:rsidP="00E9751A" w:rsidR="00E9751A">
      <w:pPr>
        <w:spacing w:after="0"/>
        <w:jc w:val="center"/>
      </w:pPr>
    </w:p>
    <w:p w:rsidRDefault="00E9751A" w:rsidP="00E9751A" w:rsidR="00E9751A">
      <w:pPr>
        <w:spacing w:after="0"/>
        <w:jc w:val="both"/>
      </w:pPr>
      <w:r>
        <w:tab/>
        <w:t>II/ Za ročište predlaže se slijedeći dnevni red:</w:t>
      </w:r>
    </w:p>
    <w:p w:rsidRDefault="00E9751A" w:rsidP="00E9751A" w:rsidR="00E9751A">
      <w:pPr>
        <w:spacing w:after="0"/>
        <w:jc w:val="both"/>
      </w:pPr>
    </w:p>
    <w:p w:rsidRDefault="00E9751A" w:rsidP="00E9751A" w:rsidR="00E9751A">
      <w:pPr>
        <w:numPr>
          <w:ilvl w:val="0"/>
          <w:numId w:val="47"/>
        </w:numPr>
        <w:spacing w:after="0"/>
        <w:jc w:val="both"/>
      </w:pPr>
      <w:r>
        <w:t xml:space="preserve">rasprava o završnom računu stečajnog upravitelja </w:t>
      </w:r>
    </w:p>
    <w:p w:rsidRDefault="00E9751A" w:rsidP="00E9751A" w:rsidR="00E9751A">
      <w:pPr>
        <w:numPr>
          <w:ilvl w:val="0"/>
          <w:numId w:val="47"/>
        </w:numPr>
        <w:spacing w:after="0"/>
        <w:jc w:val="both"/>
      </w:pPr>
      <w:r>
        <w:t>prigovori na završni popis</w:t>
      </w:r>
    </w:p>
    <w:p w:rsidRDefault="00E9751A" w:rsidP="00E9751A" w:rsidR="00E9751A">
      <w:pPr>
        <w:numPr>
          <w:ilvl w:val="0"/>
          <w:numId w:val="47"/>
        </w:numPr>
        <w:spacing w:after="0"/>
        <w:jc w:val="both"/>
      </w:pPr>
      <w:r>
        <w:t>odlučivanje o neunovčivim predmetima stečajne mase</w:t>
      </w:r>
    </w:p>
    <w:p w:rsidRDefault="00E9751A" w:rsidP="00E9751A" w:rsidR="00E9751A">
      <w:pPr>
        <w:numPr>
          <w:ilvl w:val="0"/>
          <w:numId w:val="47"/>
        </w:numPr>
        <w:spacing w:after="0"/>
        <w:jc w:val="both"/>
      </w:pPr>
      <w:r>
        <w:t>razno.</w:t>
      </w:r>
    </w:p>
    <w:p w:rsidRDefault="00E9751A" w:rsidP="00E9751A" w:rsidR="00E9751A">
      <w:pPr>
        <w:spacing w:after="0"/>
        <w:jc w:val="both"/>
      </w:pPr>
    </w:p>
    <w:p w:rsidRDefault="00E9751A" w:rsidP="00E9751A" w:rsidR="00E9751A">
      <w:pPr>
        <w:spacing w:after="0"/>
        <w:ind w:firstLine="705"/>
        <w:jc w:val="both"/>
      </w:pPr>
      <w:r>
        <w:t xml:space="preserve">III/ Ovaj poziv objavljuje se na e-Oglasnoj ploči ovoga suda s današnjim danom. </w:t>
      </w:r>
    </w:p>
    <w:p w:rsidRDefault="00E9751A" w:rsidP="00E9751A" w:rsidR="00E9751A">
      <w:pPr>
        <w:spacing w:after="0"/>
        <w:jc w:val="both"/>
      </w:pPr>
    </w:p>
    <w:p w:rsidRDefault="00E9751A" w:rsidP="00E9751A" w:rsidR="00E9751A">
      <w:pPr>
        <w:spacing w:after="0"/>
        <w:jc w:val="both"/>
      </w:pPr>
    </w:p>
    <w:p w:rsidRDefault="00E9751A" w:rsidP="00E9751A" w:rsidR="00E9751A">
      <w:pPr>
        <w:spacing w:after="0"/>
        <w:jc w:val="center"/>
      </w:pPr>
      <w:r>
        <w:t xml:space="preserve">Varaždin, 8. veljače 2019. </w:t>
      </w:r>
    </w:p>
    <w:p w:rsidRDefault="00E9751A" w:rsidP="00E9751A" w:rsidR="00E9751A">
      <w:pPr>
        <w:spacing w:after="0"/>
        <w:jc w:val="center"/>
      </w:pPr>
    </w:p>
    <w:p w:rsidRDefault="00E9751A" w:rsidP="00E9751A" w:rsidR="00E9751A">
      <w:pPr>
        <w:spacing w:after="0"/>
        <w:jc w:val="center"/>
      </w:pPr>
    </w:p>
    <w:p w:rsidRDefault="00E9751A" w:rsidP="00E9751A" w:rsidR="00E9751A">
      <w:pPr>
        <w:spacing w:after="0"/>
        <w:jc w:val="both"/>
      </w:pPr>
      <w:r>
        <w:t xml:space="preserve">                                                                                                                   Sudac:</w:t>
      </w:r>
    </w:p>
    <w:p w:rsidRDefault="00E9751A" w:rsidP="00E9751A" w:rsidR="00E9751A">
      <w:pPr>
        <w:spacing w:after="0"/>
        <w:jc w:val="both"/>
      </w:pPr>
    </w:p>
    <w:p w:rsidRDefault="00E9751A" w:rsidP="00E9751A" w:rsidR="00E9751A">
      <w:pPr>
        <w:spacing w:after="0"/>
        <w:jc w:val="both"/>
      </w:pPr>
      <w:r>
        <w:t xml:space="preserve">                                                                                                           Jasna Lekić, v. r.</w:t>
      </w:r>
    </w:p>
    <w:p w:rsidRDefault="00E9751A" w:rsidP="00E9751A" w:rsidR="00E9751A">
      <w:pPr>
        <w:spacing w:after="0"/>
        <w:jc w:val="both"/>
      </w:pPr>
    </w:p>
    <w:p w:rsidRDefault="00E9751A" w:rsidP="00E9751A" w:rsidR="00E9751A">
      <w:pPr>
        <w:spacing w:after="0"/>
        <w:jc w:val="both"/>
      </w:pPr>
    </w:p>
    <w:p w:rsidRDefault="00E9751A" w:rsidP="00E9751A" w:rsidR="00E9751A">
      <w:pPr>
        <w:spacing w:after="0"/>
        <w:jc w:val="both"/>
      </w:pPr>
      <w:r>
        <w:t xml:space="preserve">                                                                                      Za točnost otpravka-ovlašteni službenik:</w:t>
      </w:r>
    </w:p>
    <w:p w:rsidRDefault="00E9751A" w:rsidP="00E9751A" w:rsidR="00E9751A">
      <w:pPr>
        <w:spacing w:after="0"/>
        <w:jc w:val="both"/>
      </w:pPr>
    </w:p>
    <w:p w:rsidRDefault="00E9751A" w:rsidP="00E9751A" w:rsidR="00E9751A">
      <w:pPr>
        <w:spacing w:after="0"/>
        <w:jc w:val="both"/>
      </w:pPr>
    </w:p>
    <w:p w:rsidRDefault="00E9751A" w:rsidP="00E9751A" w:rsidR="00E9751A">
      <w:pPr>
        <w:spacing w:after="0"/>
        <w:jc w:val="both"/>
      </w:pPr>
    </w:p>
    <w:p w:rsidRDefault="00E9751A" w:rsidP="00E9751A" w:rsidR="00E9751A">
      <w:pPr>
        <w:spacing w:after="0"/>
        <w:jc w:val="both"/>
      </w:pPr>
      <w:r>
        <w:t>POUKA O PRAVNOM LIJEKU:</w:t>
      </w:r>
    </w:p>
    <w:p w:rsidRDefault="00E9751A" w:rsidP="00E9751A" w:rsidR="00E9751A">
      <w:pPr>
        <w:spacing w:after="0"/>
        <w:jc w:val="both"/>
      </w:pPr>
    </w:p>
    <w:p w:rsidRDefault="00E9751A" w:rsidP="00E9751A" w:rsidR="00E9751A">
      <w:pPr>
        <w:spacing w:after="0"/>
        <w:jc w:val="both"/>
      </w:pPr>
      <w:r>
        <w:tab/>
        <w:t>Protiv ovog rješenja nije dopušten poseban pravni lijek.</w:t>
      </w:r>
    </w:p>
    <w:p w:rsidRDefault="00E9751A" w:rsidP="00E9751A" w:rsidR="00E9751A">
      <w:pPr>
        <w:spacing w:after="0"/>
        <w:jc w:val="both"/>
      </w:pPr>
    </w:p>
    <w:p w:rsidRDefault="00E9751A" w:rsidP="00E9751A" w:rsidR="00E9751A">
      <w:pPr>
        <w:spacing w:after="0"/>
        <w:jc w:val="both"/>
      </w:pPr>
    </w:p>
    <w:p w:rsidRDefault="00E9751A" w:rsidP="00E9751A" w:rsidR="00E9751A">
      <w:pPr>
        <w:spacing w:after="0"/>
        <w:jc w:val="both"/>
      </w:pPr>
    </w:p>
    <w:p w:rsidRDefault="00E9751A" w:rsidP="00E9751A" w:rsidR="00E9751A">
      <w:pPr>
        <w:spacing w:after="0"/>
        <w:jc w:val="both"/>
      </w:pPr>
    </w:p>
    <w:p w:rsidRDefault="00E9751A" w:rsidP="00E9751A" w:rsidR="00E9751A">
      <w:pPr>
        <w:spacing w:after="0"/>
        <w:jc w:val="both"/>
      </w:pPr>
      <w:r>
        <w:t>DNA: 1. Stečajni upravitelj Želimir Uršulin, dipl. iur. iz Ivanca, Trg hrvatskih Ivanovaca 9,</w:t>
      </w:r>
    </w:p>
    <w:p w:rsidRDefault="00E9751A" w:rsidP="00E9751A" w:rsidR="00E9751A">
      <w:pPr>
        <w:spacing w:after="0"/>
        <w:jc w:val="both"/>
      </w:pPr>
      <w:r>
        <w:t xml:space="preserve">               putem e-maila </w:t>
      </w:r>
    </w:p>
    <w:p w:rsidRDefault="00E9751A" w:rsidP="00E9751A" w:rsidR="00E9751A">
      <w:pPr>
        <w:spacing w:after="0"/>
        <w:jc w:val="both"/>
      </w:pPr>
      <w:r>
        <w:t xml:space="preserve">           2. E-Oglasna ploča ovoga suda</w:t>
      </w:r>
    </w:p>
    <w:p w:rsidRDefault="00E9751A" w:rsidP="00E9751A" w:rsidR="00E9751A">
      <w:pPr>
        <w:spacing w:after="0"/>
        <w:jc w:val="both"/>
      </w:pPr>
      <w:r>
        <w:t xml:space="preserve">           </w:t>
      </w:r>
    </w:p>
    <w:p w:rsidRDefault="00E9751A" w:rsidP="00E9751A" w:rsidR="00E9751A">
      <w:pPr>
        <w:spacing w:after="0"/>
        <w:jc w:val="both"/>
      </w:pPr>
    </w:p>
    <w:p w:rsidRDefault="00E9751A" w:rsidP="00E9751A" w:rsidR="00E9751A">
      <w:pPr>
        <w:spacing w:after="0"/>
        <w:jc w:val="both"/>
      </w:pPr>
    </w:p>
    <w:p w:rsidRDefault="00AE649C" w:rsidP="00E9751A" w:rsidR="00AE649C" w:rsidRPr="00B76F3C">
      <w:pPr>
        <w:pStyle w:val="NormaleSPIS"/>
        <w:spacing w:after="0"/>
      </w:pPr>
    </w:p>
    <w:p w:rsidRDefault="00AB4602" w:rsidP="00E9751A"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E9751A"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5E24" w:rsidP="00537B78" w:rsidR="001B5E24">
      <w:r>
        <w:separator/>
      </w:r>
    </w:p>
  </w:endnote>
  <w:endnote w:id="0" w:type="continuationSeparator">
    <w:p w:rsidRDefault="001B5E24" w:rsidP="00537B78" w:rsidR="001B5E2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5E24" w:rsidP="00537B78" w:rsidR="001B5E24">
      <w:r>
        <w:separator/>
      </w:r>
    </w:p>
  </w:footnote>
  <w:footnote w:id="0" w:type="continuationSeparator">
    <w:p w:rsidRDefault="001B5E24" w:rsidP="00537B78" w:rsidR="001B5E2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B235AD"/>
    <w:multiLevelType w:val="hybridMultilevel"/>
    <w:tmpl w:val="E8D844BC"/>
    <w:lvl w:tplc="32820AD4" w:ilvl="0">
      <w:start w:val="1"/>
      <w:numFmt w:val="decimal"/>
      <w:lvlText w:val="%1."/>
      <w:lvlJc w:val="left"/>
      <w:pPr>
        <w:tabs>
          <w:tab w:pos="1065" w:val="num"/>
        </w:tabs>
        <w:ind w:hanging="360" w:left="106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5E24"/>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37CA6"/>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9751A"/>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8419195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2019.</izvorni_sadrzaj>
    <derivirana_varijabla naziv="DomainObject.DatumDonosenjaOdluke_1">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St-142/2014-123</izvorni_sadrzaj>
    <derivirana_varijabla naziv="DomainObject.Oznaka_1">St-142/2014-123</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izvorni_sadrzaj>
    <derivirana_varijabla naziv="DomainObject.Predmet.Broj_1">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2014.</izvorni_sadrzaj>
    <derivirana_varijabla naziv="DomainObject.Predmet.DatumOsnivanja_1">16.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MJERA OSIGURANJA</izvorni_sadrzaj>
    <derivirana_varijabla naziv="DomainObject.Predmet.Opis_1">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St-142/2014</izvorni_sadrzaj>
    <derivirana_varijabla naziv="DomainObject.Predmet.OznakaBroj_1">St-142/2014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Oglas o otvaranju st. postupka u NN.123 od 22.10.2014</izvorni_sadrzaj>
    <derivirana_varijabla naziv="DomainObject.Predmet.PrimjedbaSuca_1">Oglas o otvaranju st. postupka u NN.123 od 22.10.2014</derivirana_varijabla>
  </DomainObject.Predmet.PrimjedbaSuca>
  <DomainObject.Predmet.PrimjedbaUpisnicara>
    <izvorni_sadrzaj/>
    <derivirana_varijabla naziv="DomainObject.Predmet.PrimjedbaUpisnicara_1"/>
  </DomainObject.Predmet.PrimjedbaUpisnicara>
  <DomainObject.Predmet.ProtustrankaFormated>
    <izvorni_sadrzaj>  BOR društvo s ograničenom odgovornošću za proizvodnju namještaja</izvorni_sadrzaj>
    <derivirana_varijabla naziv="DomainObject.Predmet.ProtustrankaFormated_1">  BOR društvo s ograničenom odgovornošću za proizvodnju namještaja</derivirana_varijabla>
  </DomainObject.Predmet.ProtustrankaFormated>
  <DomainObject.Predmet.ProtustrankaFormatedOIB>
    <izvorni_sadrzaj>  BOR društvo s ograničenom odgovornošću za proizvodnju namještaja, OIB 61377989014</izvorni_sadrzaj>
    <derivirana_varijabla naziv="DomainObject.Predmet.ProtustrankaFormatedOIB_1">  BOR društvo s ograničenom odgovornošću za proizvodnju namještaja, OIB 61377989014</derivirana_varijabla>
  </DomainObject.Predmet.ProtustrankaFormatedOIB>
  <DomainObject.Predmet.ProtustrankaFormatedWithAdress>
    <izvorni_sadrzaj> BOR društvo s ograničenom odgovornošću za proizvodnju namještaja, Varaždinska 70, 42220 Novi Marof</izvorni_sadrzaj>
    <derivirana_varijabla naziv="DomainObject.Predmet.ProtustrankaFormatedWithAdress_1"> BOR društvo s ograničenom odgovornošću za proizvodnju namještaja, Varaždinska 70, 42220 Novi Marof</derivirana_varijabla>
  </DomainObject.Predmet.ProtustrankaFormatedWithAdress>
  <DomainObject.Predmet.ProtustrankaFormatedWithAdressOIB>
    <izvorni_sadrzaj> BOR društvo s ograničenom odgovornošću za proizvodnju namještaja, OIB 61377989014, Varaždinska 70, 42220 Novi Marof</izvorni_sadrzaj>
    <derivirana_varijabla naziv="DomainObject.Predmet.ProtustrankaFormatedWithAdressOIB_1"> BOR društvo s ograničenom odgovornošću za proizvodnju namještaja, OIB 61377989014, Varaždinska 70, 42220 Novi Marof</derivirana_varijabla>
  </DomainObject.Predmet.ProtustrankaFormatedWithAdressOIB>
  <DomainObject.Predmet.ProtustrankaWithAdress>
    <izvorni_sadrzaj>BOR društvo s ograničenom odgovornošću za proizvodnju namještaja Varaždinska 70, 42220 Novi Marof</izvorni_sadrzaj>
    <derivirana_varijabla naziv="DomainObject.Predmet.ProtustrankaWithAdress_1">BOR društvo s ograničenom odgovornošću za proizvodnju namještaja Varaždinska 70, 42220 Novi Marof</derivirana_varijabla>
  </DomainObject.Predmet.ProtustrankaWithAdress>
  <DomainObject.Predmet.ProtustrankaWithAdressOIB>
    <izvorni_sadrzaj>BOR društvo s ograničenom odgovornošću za proizvodnju namještaja, OIB 61377989014, Varaždinska 70, 42220 Novi Marof</izvorni_sadrzaj>
    <derivirana_varijabla naziv="DomainObject.Predmet.ProtustrankaWithAdressOIB_1">BOR društvo s ograničenom odgovornošću za proizvodnju namještaja, OIB 61377989014, Varaždinska 70, 42220 Novi Marof</derivirana_varijabla>
  </DomainObject.Predmet.ProtustrankaWithAdressOIB>
  <DomainObject.Predmet.ProtustrankaNazivFormated>
    <izvorni_sadrzaj>BOR društvo s ograničenom odgovornošću za proizvodnju namještaja</izvorni_sadrzaj>
    <derivirana_varijabla naziv="DomainObject.Predmet.ProtustrankaNazivFormated_1">BOR društvo s ograničenom odgovornošću za proizvodnju namještaja</derivirana_varijabla>
  </DomainObject.Predmet.ProtustrankaNazivFormated>
  <DomainObject.Predmet.ProtustrankaNazivFormatedOIB>
    <izvorni_sadrzaj>BOR društvo s ograničenom odgovornošću za proizvodnju namještaja, OIB 61377989014</izvorni_sadrzaj>
    <derivirana_varijabla naziv="DomainObject.Predmet.ProtustrankaNazivFormatedOIB_1">BOR društvo s ograničenom odgovornošću za proizvodnju namještaja, OIB 61377989014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STJEPAN BEŠTEK zastupanog po punomoćniku MIROSLAV MOLNAR, SSSH Ured Varaždisnke županije; VLADO HENAC zastupanog po punomoćniku MIROSLAV MOLNAR, SSSH Ured Varaždisnke županije; MARKO ŽUGEC zastupanog po punomoćniku MIROSLAV MOLNAR, SSSH Ured Varaždisnke županije; VINKA LUSAVEC zastupanog po punomoćniku MIROSLAV MOLNAR, SSSH Ured Varaždisnke županije; NATAŠA ŠINJORI zastupanog po punomoćniku MIROSLAV MOLNAR, SSSH Ured Varaždisnke županije; MIRJANA FERENČINA; RUDOLF ZAJEC; ŽELJKO FIIPOVIĆ; BOŽENA MEŠTRIĆ; KATARINA KOŠČAK; NADICA FILAT; IVICA FILAT; ŽELJKO MEŠTRIĆ; RADE TURINA; ŽELJKO IVANUŠEC; PETAR SABOLIĆ; BISERKA SAKAČ; IVANKA LACKOVIĆ; MARIJAN VALJAK; JOSIP NOVAK; NADA NOVAK; TOMISLAV HAJDUK; JURAJ ZAJEC; MATO PUŠKADIJA; ZVONKO SABOLIĆ; MARIJANA KOPJAR; ANKICA IPŠA; Božidar Žugec; SNJEŽANA BENJAK; VESNA TURKOVIĆ; NEVENKA IPŠA; BARICA MATEKOVIĆ; DRAŽEN HRUPEK; ZORAN CINDORI; IVAN MALTAR; SILVESTAR ŠTABA; SANJA JENKAČ; BOŽICA KUZEL-IPŠA; TOMISLAV TOPOLOVEC; JOSIP KOREN; DRAGUTIN NOVAK; ANA JEREN; MATIJA ĐURIN; STJEPAN KOPJAR; VLADO PAJAN; DAVOR BEDEKOVIĆ; IVICA KLJUČARIĆ; ĐURO PUŠKADIJA; DRAGICA TOPOLKO; ĐURO FERENĐA; IVAN STANŠA; FRANJO ČAMIĆ; ANITA KLOPOTAN; DOMINIK MEŠTRIĆ; RENATA DRČEC; ANA BEŠENIĆ; MIROSLAV DRČEC; MARTINA ŠAFRAN; JASMINKA IVANŠEC; MARIO KADI; ANDREJA BELOŠA; BOŽICA NOVAK; ANITA POFUK; JOSIP KNAPIĆ; ANDRIJA STANKO; LJILJANA MIROIĆ; ŠTEFICA RABUZIN; STJEPAN HUSAJINA; LIDIJA CESAR; ANICA SMOLJANEC; ANICA FOTAK; BOŽIDAR VUKALOVIĆ; IVANKA TOMA; KATICA ČESI; GROZDANA KOREN; ALENKA RABUZIN; BRANKICA TOPOLOVEC; VALENTIN RUTIĆ; JOSIP DVORSKI; BRANKA SAKAČ; IVANA MALTAR; NATALIJA MRVČIĆ</izvorni_sadrzaj>
    <derivirana_varijabla naziv="DomainObject.Predmet.StrankaFormated_1">  STJEPAN BEŠTEK zastupanog po punomoćniku MIROSLAV MOLNAR, SSSH Ured Varaždisnke županije; VLADO HENAC zastupanog po punomoćniku MIROSLAV MOLNAR, SSSH Ured Varaždisnke županije; MARKO ŽUGEC zastupanog po punomoćniku MIROSLAV MOLNAR, SSSH Ured Varaždisnke županije; VINKA LUSAVEC zastupanog po punomoćniku MIROSLAV MOLNAR, SSSH Ured Varaždisnke županije; NATAŠA ŠINJORI zastupanog po punomoćniku MIROSLAV MOLNAR, SSSH Ured Varaždisnke županije; MIRJANA FERENČINA; RUDOLF ZAJEC; ŽELJKO FIIPOVIĆ; BOŽENA MEŠTRIĆ; KATARINA KOŠČAK; NADICA FILAT; IVICA FILAT; ŽELJKO MEŠTRIĆ; RADE TURINA; ŽELJKO IVANUŠEC; PETAR SABOLIĆ; BISERKA SAKAČ; IVANKA LACKOVIĆ; MARIJAN VALJAK; JOSIP NOVAK; NADA NOVAK; TOMISLAV HAJDUK; JURAJ ZAJEC; MATO PUŠKADIJA; ZVONKO SABOLIĆ; MARIJANA KOPJAR; ANKICA IPŠA; Božidar Žugec; SNJEŽANA BENJAK; VESNA TURKOVIĆ; NEVENKA IPŠA; BARICA MATEKOVIĆ; DRAŽEN HRUPEK; ZORAN CINDORI; IVAN MALTAR; SILVESTAR ŠTABA; SANJA JENKAČ; BOŽICA KUZEL-IPŠA; TOMISLAV TOPOLOVEC; JOSIP KOREN; DRAGUTIN NOVAK; ANA JEREN; MATIJA ĐURIN; STJEPAN KOPJAR; VLADO PAJAN; DAVOR BEDEKOVIĆ; IVICA KLJUČARIĆ; ĐURO PUŠKADIJA; DRAGICA TOPOLKO; ĐURO FERENĐA; IVAN STANŠA; FRANJO ČAMIĆ; ANITA KLOPOTAN; DOMINIK MEŠTRIĆ; RENATA DRČEC; ANA BEŠENIĆ; MIROSLAV DRČEC; MARTINA ŠAFRAN; JASMINKA IVANŠEC; MARIO KADI; ANDREJA BELOŠA; BOŽICA NOVAK; ANITA POFUK; JOSIP KNAPIĆ; ANDRIJA STANKO; LJILJANA MIROIĆ; ŠTEFICA RABUZIN; STJEPAN HUSAJINA; LIDIJA CESAR; ANICA SMOLJANEC; ANICA FOTAK; BOŽIDAR VUKALOVIĆ; IVANKA TOMA; KATICA ČESI; GROZDANA KOREN; ALENKA RABUZIN; BRANKICA TOPOLOVEC; VALENTIN RUTIĆ; JOSIP DVORSKI; BRANKA SAKAČ; IVANA MALTAR; NATALIJA MRVČIĆ</derivirana_varijabla>
  </DomainObject.Predmet.StrankaFormated>
  <DomainObject.Predmet.StrankaFormatedOIB>
    <izvorni_sadrzaj>  STJEPAN BEŠTEK, OIB 28313597038 zastupanog po punomoćniku MIROSLAV MOLNAR, SSSH Ured Varaždisnke županije; VLADO HENAC, OIB 90738114074 zastupanog po punomoćniku MIROSLAV MOLNAR, SSSH Ured Varaždisnke županije; MARKO ŽUGEC, OIB 78235112950 zastupanog po punomoćniku MIROSLAV MOLNAR, SSSH Ured Varaždisnke županije; VINKA LUSAVEC, OIB 50125116210 zastupanog po punomoćniku MIROSLAV MOLNAR, SSSH Ured Varaždisnke županije; NATAŠA ŠINJORI, OIB 77646580408 zastupanog po punomoćniku MIROSLAV MOLNAR, SSSH Ured Varaždisnke županije; MIRJANA FERENČINA, OIB 08143327611; RUDOLF ZAJEC, OIB 07996210501; ŽELJKO FIIPOVIĆ, OIB 75378869336; BOŽENA MEŠTRIĆ, OIB 46859957427; KATARINA KOŠČAK, OIB 51688559280; NADICA FILAT, OIB 56563472295; IVICA FILAT, OIB 64883818362; ŽELJKO MEŠTRIĆ, OIB 00545335221; RADE TURINA, OIB 64876122534; ŽELJKO IVANUŠEC, OIB 62694405517; PETAR SABOLIĆ, OIB 54484492847; BISERKA SAKAČ, OIB 51258508950; IVANKA LACKOVIĆ, OIB 34756658276; MARIJAN VALJAK, OIB 19827444037; JOSIP NOVAK, OIB 71739845047; NADA NOVAK, OIB 09345867832; TOMISLAV HAJDUK, OIB 67099199810; JURAJ ZAJEC, OIB 82430487719; MATO PUŠKADIJA, OIB 65220470024; ZVONKO SABOLIĆ, OIB 09848016941; MARIJANA KOPJAR, OIB 59059649599; ANKICA IPŠA, OIB 18399991731; Božidar Žugec, OIB 56822847115; SNJEŽANA BENJAK, OIB 44203353713; VESNA TURKOVIĆ, OIB 90638275150; NEVENKA IPŠA, OIB 10701259816; BARICA MATEKOVIĆ, OIB 36735438555; DRAŽEN HRUPEK, OIB 84023075985; ZORAN CINDORI, OIB 33083933565; IVAN MALTAR, OIB 64174692240; SILVESTAR ŠTABA, OIB 21427636903; SANJA JENKAČ, OIB 28502629692; BOŽICA KUZEL-IPŠA, OIB 42777378632; TOMISLAV TOPOLOVEC, OIB 01415432247; JOSIP KOREN, OIB 69720517142; DRAGUTIN NOVAK, OIB 40605960759; ANA JEREN, OIB 01302984733; MATIJA ĐURIN, OIB 16015647835; STJEPAN KOPJAR, OIB 69314817999; VLADO PAJAN, OIB 99551617371; DAVOR BEDEKOVIĆ, OIB 69122741780; IVICA KLJUČARIĆ, OIB 35030935896; ĐURO PUŠKADIJA, OIB 90028208301; DRAGICA TOPOLKO, OIB 73211006621; ĐURO FERENĐA, OIB 42271127638; IVAN STANŠA, OIB 50702495175; FRANJO ČAMIĆ, OIB 30228008856; ANITA KLOPOTAN, OIB 89514181410; DOMINIK MEŠTRIĆ, OIB 46048078843; RENATA DRČEC, OIB 82673569710; ANA BEŠENIĆ, OIB 56722595080; MIROSLAV DRČEC, OIB 74472390979; MARTINA ŠAFRAN, OIB 02167181097; JASMINKA IVANŠEC, OIB 15995350057; MARIO KADI, OIB 41499399460; ANDREJA BELOŠA, OIB 53520677719; BOŽICA NOVAK, OIB 88873473809; ANITA POFUK, OIB 02062330443; JOSIP KNAPIĆ, OIB 34208452409; ANDRIJA STANKO, OIB 93941465548; LJILJANA MIROIĆ, OIB 07240990097; ŠTEFICA RABUZIN, OIB 68375501734; STJEPAN HUSAJINA, OIB 10881347371; LIDIJA CESAR, OIB 45469244793; ANICA SMOLJANEC, OIB 30858450798; ANICA FOTAK, OIB 64044403245; BOŽIDAR VUKALOVIĆ, OIB 74799994666; IVANKA TOMA, OIB 13395088394; KATICA ČESI, OIB 32756011836; GROZDANA KOREN, OIB 87853691818; ALENKA RABUZIN, OIB 68034712240; BRANKICA TOPOLOVEC, OIB 51947367056; VALENTIN RUTIĆ, OIB 74423567900; JOSIP DVORSKI, OIB 68036440558; BRANKA SAKAČ, OIB 49515276758; IVANA MALTAR, OIB 41951525723; NATALIJA MRVČIĆ, OIB 27083919458</izvorni_sadrzaj>
    <derivirana_varijabla naziv="DomainObject.Predmet.StrankaFormatedOIB_1">  STJEPAN BEŠTEK, OIB 28313597038 zastupanog po punomoćniku MIROSLAV MOLNAR, SSSH Ured Varaždisnke županije; VLADO HENAC, OIB 90738114074 zastupanog po punomoćniku MIROSLAV MOLNAR, SSSH Ured Varaždisnke županije; MARKO ŽUGEC, OIB 78235112950 zastupanog po punomoćniku MIROSLAV MOLNAR, SSSH Ured Varaždisnke županije; VINKA LUSAVEC, OIB 50125116210 zastupanog po punomoćniku MIROSLAV MOLNAR, SSSH Ured Varaždisnke županije; NATAŠA ŠINJORI, OIB 77646580408 zastupanog po punomoćniku MIROSLAV MOLNAR, SSSH Ured Varaždisnke županije; MIRJANA FERENČINA, OIB 08143327611; RUDOLF ZAJEC, OIB 07996210501; ŽELJKO FIIPOVIĆ, OIB 75378869336; BOŽENA MEŠTRIĆ, OIB 46859957427; KATARINA KOŠČAK, OIB 51688559280; NADICA FILAT, OIB 56563472295; IVICA FILAT, OIB 64883818362; ŽELJKO MEŠTRIĆ, OIB 00545335221; RADE TURINA, OIB 64876122534; ŽELJKO IVANUŠEC, OIB 62694405517; PETAR SABOLIĆ, OIB 54484492847; BISERKA SAKAČ, OIB 51258508950; IVANKA LACKOVIĆ, OIB 34756658276; MARIJAN VALJAK, OIB 19827444037; JOSIP NOVAK, OIB 71739845047; NADA NOVAK, OIB 09345867832; TOMISLAV HAJDUK, OIB 67099199810; JURAJ ZAJEC, OIB 82430487719; MATO PUŠKADIJA, OIB 65220470024; ZVONKO SABOLIĆ, OIB 09848016941; MARIJANA KOPJAR, OIB 59059649599; ANKICA IPŠA, OIB 18399991731; Božidar Žugec, OIB 56822847115; SNJEŽANA BENJAK, OIB 44203353713; VESNA TURKOVIĆ, OIB 90638275150; NEVENKA IPŠA, OIB 10701259816; BARICA MATEKOVIĆ, OIB 36735438555; DRAŽEN HRUPEK, OIB 84023075985; ZORAN CINDORI, OIB 33083933565; IVAN MALTAR, OIB 64174692240; SILVESTAR ŠTABA, OIB 21427636903; SANJA JENKAČ, OIB 28502629692; BOŽICA KUZEL-IPŠA, OIB 42777378632; TOMISLAV TOPOLOVEC, OIB 01415432247; JOSIP KOREN, OIB 69720517142; DRAGUTIN NOVAK, OIB 40605960759; ANA JEREN, OIB 01302984733; MATIJA ĐURIN, OIB 16015647835; STJEPAN KOPJAR, OIB 69314817999; VLADO PAJAN, OIB 99551617371; DAVOR BEDEKOVIĆ, OIB 69122741780; IVICA KLJUČARIĆ, OIB 35030935896; ĐURO PUŠKADIJA, OIB 90028208301; DRAGICA TOPOLKO, OIB 73211006621; ĐURO FERENĐA, OIB 42271127638; IVAN STANŠA, OIB 50702495175; FRANJO ČAMIĆ, OIB 30228008856; ANITA KLOPOTAN, OIB 89514181410; DOMINIK MEŠTRIĆ, OIB 46048078843; RENATA DRČEC, OIB 82673569710; ANA BEŠENIĆ, OIB 56722595080; MIROSLAV DRČEC, OIB 74472390979; MARTINA ŠAFRAN, OIB 02167181097; JASMINKA IVANŠEC, OIB 15995350057; MARIO KADI, OIB 41499399460; ANDREJA BELOŠA, OIB 53520677719; BOŽICA NOVAK, OIB 88873473809; ANITA POFUK, OIB 02062330443; JOSIP KNAPIĆ, OIB 34208452409; ANDRIJA STANKO, OIB 93941465548; LJILJANA MIROIĆ, OIB 07240990097; ŠTEFICA RABUZIN, OIB 68375501734; STJEPAN HUSAJINA, OIB 10881347371; LIDIJA CESAR, OIB 45469244793; ANICA SMOLJANEC, OIB 30858450798; ANICA FOTAK, OIB 64044403245; BOŽIDAR VUKALOVIĆ, OIB 74799994666; IVANKA TOMA, OIB 13395088394; KATICA ČESI, OIB 32756011836; GROZDANA KOREN, OIB 87853691818; ALENKA RABUZIN, OIB 68034712240; BRANKICA TOPOLOVEC, OIB 51947367056; VALENTIN RUTIĆ, OIB 74423567900; JOSIP DVORSKI, OIB 68036440558; BRANKA SAKAČ, OIB 49515276758; IVANA MALTAR, OIB 41951525723; NATALIJA MRVČIĆ, OIB 27083919458</derivirana_varijabla>
  </DomainObject.Predmet.StrankaFormatedOIB>
  <DomainObject.Predmet.StrankaFormatedWithAdress>
    <izvorni_sadrzaj> STJEPAN BEŠTEK, Krč 140, 42220 Novi Marof zastupanog po punomoćniku MIROSLAV MOLNAR, SSSH Ured Varaždisnke županije; VLADO HENAC, MAKOIŠĆE GORNJE 75, 42220 Novi Marof zastupanog po punomoćniku MIROSLAV MOLNAR, SSSH Ured Varaždisnke županije; MARKO ŽUGEC, ZAGORSKA 7, 42220 Ljubešćica zastupanog po punomoćniku MIROSLAV MOLNAR, SSSH Ured Varaždisnke županije; VINKA LUSAVEC, MAROFSKA 4, 42220 Ključ zastupanog po punomoćniku MIROSLAV MOLNAR, SSSH Ured Varaždisnke županije; NATAŠA ŠINJORI, PRESEČNO 194, 42220 Presečno zastupanog po punomoćniku MIROSLAV MOLNAR, SSSH Ured Varaždisnke županije; MIRJANA FERENČINA, KRČ 103, 42220 Krč; RUDOLF ZAJEC, JELENŠČAK 25, 42220 Novi Marof; ŽELJKO FIIPOVIĆ, LOVRENTOVEC 32, 42223 Lovrentovec; BOŽENA MEŠTRIĆ, PRESEČNO 114A, 42220 Presečno; KATARINA KOŠČAK, REMETINEC 254, 42220 Remetinec; NADICA FILAT, MAĐAREVO 179, 42220 Madžarevo; IVICA FILAT, MAĐAREVO 179, 42220 Madžarevo; ŽELJKO MEŠTRIĆ, PRESEČNO 117, 42220 Presečno; RADE TURINA, MAĐAREVO 112, 42220 Madžarevo; ŽELJKO IVANUŠEC, KALNIČKA 10, 42220 Ljubešćica; PETAR SABOLIĆ, MAROFSKA 15, 42220 Novi Marof; BISERKA SAKAČ, KALNIČKA KAPELA 7, 42220 Kapela Kalnička; IVANKA LACKOVIĆ, KRALJA TOMISLAVA 24, 42220 Novi Marof; MARIJAN VALJAK, KRALJA TOMISLAVA 17B, 42220 Novi Marof; JOSIP NOVAK, PODEVČEVO 121A, 42220 Podevčevo; NADA NOVAK, PODEVČEVO 121A, 42220 Podevčevo; TOMISLAV HAJDUK, OŠTRICE 139, 42220 Oštrice; JURAJ ZAJEC, ZAJEZDA 110, 49284 Zajezda; MATO PUŠKADIJA, REMETINEC 246, 42220 Remetinec; ZVONKO SABOLIĆ, VINOGRADSKA 14, 42220 Ključ; MARIJANA KOPJAR, REMETINEC 381, 42220 Remetinec; ANKICA IPŠA, MAĐAREVO 22, 42220 Madžarevo; Božidar Žugec, Možđenec 124, 42220 Možđenec; SNJEŽANA BENJAK, REMETINEC 177, 42220 Remetinec; VESNA TURKOVIĆ, REMETINEC 212A, 42220 Remetinec; NEVENKA IPŠA, MAĐAREVO 25, 42220 Madžarevo; BARICA MATEKOVIĆ, VISOKO 83, 42225 Visoko; DRAŽEN HRUPEK, PODEVČEVO 133, 42220 Podevčevo; ZORAN CINDORI, REMETINEC 366, 42220 Remetinec; IVAN MALTAR, REMETINEC 286, 42220 Remetinec; SILVESTAR ŠTABA, MAĐAREVO 80B, 42220 Madžarevo; SANJA JENKAČ, V. ČOLJE 9, 42220 Ključ; BOŽICA KUZEL-IPŠA, KRČ 112, 42220 Krč; TOMISLAV TOPOLOVEC, BR. RADIĆA 113, 42000 Jalkovec; JOSIP KOREN, REMETINEC 278, 42220 Remetinec; DRAGUTIN NOVAK, RADNIČKA 2, 42204 Beletinec; ANA JEREN, V. ČOLJE 32, 42220 Ključ; MATIJA ĐURIN, REMETINEC 312, 42220 Remetinec; STJEPAN KOPJAR, REMETINEC 381, 42220 Remetinec; VLADO PAJAN, GRANA 110, 42220 Novi Marof; DAVOR BEDEKOVIĆ, VINOGRADSKA 27, 42223 Donja Poljana; IVICA KLJUČARIĆ, MAKOIŠĆE DONJE 158, 42220 Donje Makojišće; ĐURO PUŠKADIJA, REMETINEC 159, 42220 Remetinec; DRAGICA TOPOLKO, REMETINEC 370, 42220 Remetinec; ĐURO FERENĐA, GRANA 129, 42220 Grana; IVAN STANŠA, REMETINEC 241, 42220 Remetinec; FRANJO ČAMIĆ, MAĐAREVO 103, 42220 Madžarevo; ANITA KLOPOTAN, PRESEČNO 103, 42220 Presečno; DOMINIK MEŠTRIĆ, V. ČOLJE 25, 42220 Ključ; RENATA DRČEC, PODRUTE 51, 42220 Podrute; ANA BEŠENIĆ, BEDNJANSKA 4, 42220 Novi Marof; MIROSLAV DRČEC, PODRUTE 51, 42220 Podrute; MARTINA ŠAFRAN, OŠTRICE 72, 42220 Oštrice; JASMINKA IVANŠEC, KALNIČKA 129, 42220 Ljubešćica; MARIO KADI, KAMENA GORICA 105, 42220 Kamena Gorica; ANDREJA BELOŠA, MAĐAREVO 123A, 42220 Madžarevo; BOŽICA NOVAK, GRANA 115, 42220 Grana; ANITA POFUK, REMETINEC 228, 42220 Remetinec; JOSIP KNAPIĆ, TRG A. MIHANOVIĆA 8, 42223 Varaždinske Toplice; ANDRIJA STANKO, GRANA 68, 42220 Grana; LJILJANA MIROIĆ, DOMOVEC 3A, 49283 Domovec; ŠTEFICA RABUZIN, KALNIČKA 3, 42220 Novi Marof; STJEPAN HUSAJINA, MAKOIŠĆE GORNJE 73, 42220 Gornje Makojišće; LIDIJA CESAR, DVORSKA 2, 42220 Topličica; ANICA SMOLJANEC, REMETINEC 195, 42220 Remetinec; ANICA FOTAK, OREHOVEC BB, 42220 Orehovec; BOŽIDAR VUKALOVIĆ, MAĐAREVO 133, 42220 Madžarevo; IVANKA TOMA, MAKOIŠĆE GORNJE 82A, 42220 Gornje Makojišće; KATICA ČESI, KAMENA GORICA 73, 42220 Kamena Gorica; GROZDANA KOREN, V. ČOLJE 70, 42220 Ključ; ALENKA RABUZIN, PRESEČNO 51, 42220 Presečno; BRANKICA TOPOLOVEC, ODVOJAK VARAŽD. UL. 1, 42220 Novi Marof; VALENTIN RUTIĆ, OŠTRICE 131, 42220 Oštrice; JOSIP DVORSKI, OREHOVEC 56, 42220 Orehovec; BRANKA SAKAČ, PRESEČNO 24A, 42220 Presečno; IVANA MALTAR, REMETINEC 55A, 42220 Remetinec; NATALIJA MRVČIĆ, REMETINEC 357, 42220 Remetinec</izvorni_sadrzaj>
    <derivirana_varijabla naziv="DomainObject.Predmet.StrankaFormatedWithAdress_1"> STJEPAN BEŠTEK, Krč 140, 42220 Novi Marof zastupanog po punomoćniku MIROSLAV MOLNAR, SSSH Ured Varaždisnke županije; VLADO HENAC, MAKOIŠĆE GORNJE 75, 42220 Novi Marof zastupanog po punomoćniku MIROSLAV MOLNAR, SSSH Ured Varaždisnke županije; MARKO ŽUGEC, ZAGORSKA 7, 42220 Ljubešćica zastupanog po punomoćniku MIROSLAV MOLNAR, SSSH Ured Varaždisnke županije; VINKA LUSAVEC, MAROFSKA 4, 42220 Ključ zastupanog po punomoćniku MIROSLAV MOLNAR, SSSH Ured Varaždisnke županije; NATAŠA ŠINJORI, PRESEČNO 194, 42220 Presečno zastupanog po punomoćniku MIROSLAV MOLNAR, SSSH Ured Varaždisnke županije; MIRJANA FERENČINA, KRČ 103, 42220 Krč; RUDOLF ZAJEC, JELENŠČAK 25, 42220 Novi Marof; ŽELJKO FIIPOVIĆ, LOVRENTOVEC 32, 42223 Lovrentovec; BOŽENA MEŠTRIĆ, PRESEČNO 114A, 42220 Presečno; KATARINA KOŠČAK, REMETINEC 254, 42220 Remetinec; NADICA FILAT, MAĐAREVO 179, 42220 Madžarevo; IVICA FILAT, MAĐAREVO 179, 42220 Madžarevo; ŽELJKO MEŠTRIĆ, PRESEČNO 117, 42220 Presečno; RADE TURINA, MAĐAREVO 112, 42220 Madžarevo; ŽELJKO IVANUŠEC, KALNIČKA 10, 42220 Ljubešćica; PETAR SABOLIĆ, MAROFSKA 15, 42220 Novi Marof; BISERKA SAKAČ, KALNIČKA KAPELA 7, 42220 Kapela Kalnička; IVANKA LACKOVIĆ, KRALJA TOMISLAVA 24, 42220 Novi Marof; MARIJAN VALJAK, KRALJA TOMISLAVA 17B, 42220 Novi Marof; JOSIP NOVAK, PODEVČEVO 121A, 42220 Podevčevo; NADA NOVAK, PODEVČEVO 121A, 42220 Podevčevo; TOMISLAV HAJDUK, OŠTRICE 139, 42220 Oštrice; JURAJ ZAJEC, ZAJEZDA 110, 49284 Zajezda; MATO PUŠKADIJA, REMETINEC 246, 42220 Remetinec; ZVONKO SABOLIĆ, VINOGRADSKA 14, 42220 Ključ; MARIJANA KOPJAR, REMETINEC 381, 42220 Remetinec; ANKICA IPŠA, MAĐAREVO 22, 42220 Madžarevo; Božidar Žugec, Možđenec 124, 42220 Možđenec; SNJEŽANA BENJAK, REMETINEC 177, 42220 Remetinec; VESNA TURKOVIĆ, REMETINEC 212A, 42220 Remetinec; NEVENKA IPŠA, MAĐAREVO 25, 42220 Madžarevo; BARICA MATEKOVIĆ, VISOKO 83, 42225 Visoko; DRAŽEN HRUPEK, PODEVČEVO 133, 42220 Podevčevo; ZORAN CINDORI, REMETINEC 366, 42220 Remetinec; IVAN MALTAR, REMETINEC 286, 42220 Remetinec; SILVESTAR ŠTABA, MAĐAREVO 80B, 42220 Madžarevo; SANJA JENKAČ, V. ČOLJE 9, 42220 Ključ; BOŽICA KUZEL-IPŠA, KRČ 112, 42220 Krč; TOMISLAV TOPOLOVEC, BR. RADIĆA 113, 42000 Jalkovec; JOSIP KOREN, REMETINEC 278, 42220 Remetinec; DRAGUTIN NOVAK, RADNIČKA 2, 42204 Beletinec; ANA JEREN, V. ČOLJE 32, 42220 Ključ; MATIJA ĐURIN, REMETINEC 312, 42220 Remetinec; STJEPAN KOPJAR, REMETINEC 381, 42220 Remetinec; VLADO PAJAN, GRANA 110, 42220 Novi Marof; DAVOR BEDEKOVIĆ, VINOGRADSKA 27, 42223 Donja Poljana; IVICA KLJUČARIĆ, MAKOIŠĆE DONJE 158, 42220 Donje Makojišće; ĐURO PUŠKADIJA, REMETINEC 159, 42220 Remetinec; DRAGICA TOPOLKO, REMETINEC 370, 42220 Remetinec; ĐURO FERENĐA, GRANA 129, 42220 Grana; IVAN STANŠA, REMETINEC 241, 42220 Remetinec; FRANJO ČAMIĆ, MAĐAREVO 103, 42220 Madžarevo; ANITA KLOPOTAN, PRESEČNO 103, 42220 Presečno; DOMINIK MEŠTRIĆ, V. ČOLJE 25, 42220 Ključ; RENATA DRČEC, PODRUTE 51, 42220 Podrute; ANA BEŠENIĆ, BEDNJANSKA 4, 42220 Novi Marof; MIROSLAV DRČEC, PODRUTE 51, 42220 Podrute; MARTINA ŠAFRAN, OŠTRICE 72, 42220 Oštrice; JASMINKA IVANŠEC, KALNIČKA 129, 42220 Ljubešćica; MARIO KADI, KAMENA GORICA 105, 42220 Kamena Gorica; ANDREJA BELOŠA, MAĐAREVO 123A, 42220 Madžarevo; BOŽICA NOVAK, GRANA 115, 42220 Grana; ANITA POFUK, REMETINEC 228, 42220 Remetinec; JOSIP KNAPIĆ, TRG A. MIHANOVIĆA 8, 42223 Varaždinske Toplice; ANDRIJA STANKO, GRANA 68, 42220 Grana; LJILJANA MIROIĆ, DOMOVEC 3A, 49283 Domovec; ŠTEFICA RABUZIN, KALNIČKA 3, 42220 Novi Marof; STJEPAN HUSAJINA, MAKOIŠĆE GORNJE 73, 42220 Gornje Makojišće; LIDIJA CESAR, DVORSKA 2, 42220 Topličica; ANICA SMOLJANEC, REMETINEC 195, 42220 Remetinec; ANICA FOTAK, OREHOVEC BB, 42220 Orehovec; BOŽIDAR VUKALOVIĆ, MAĐAREVO 133, 42220 Madžarevo; IVANKA TOMA, MAKOIŠĆE GORNJE 82A, 42220 Gornje Makojišće; KATICA ČESI, KAMENA GORICA 73, 42220 Kamena Gorica; GROZDANA KOREN, V. ČOLJE 70, 42220 Ključ; ALENKA RABUZIN, PRESEČNO 51, 42220 Presečno; BRANKICA TOPOLOVEC, ODVOJAK VARAŽD. UL. 1, 42220 Novi Marof; VALENTIN RUTIĆ, OŠTRICE 131, 42220 Oštrice; JOSIP DVORSKI, OREHOVEC 56, 42220 Orehovec; BRANKA SAKAČ, PRESEČNO 24A, 42220 Presečno; IVANA MALTAR, REMETINEC 55A, 42220 Remetinec; NATALIJA MRVČIĆ, REMETINEC 357, 42220 Remetinec</derivirana_varijabla>
  </DomainObject.Predmet.StrankaFormatedWithAdress>
  <DomainObject.Predmet.StrankaFormatedWithAdressOIB>
    <izvorni_sadrzaj> STJEPAN BEŠTEK, OIB 28313597038, Krč 140, 42220 Novi Marof zastupanog po punomoćniku MIROSLAV MOLNAR, SSSH Ured Varaždisnke županije; VLADO HENAC, OIB 90738114074, MAKOIŠĆE GORNJE 75, 42220 Novi Marof zastupanog po punomoćniku MIROSLAV MOLNAR, SSSH Ured Varaždisnke županije; MARKO ŽUGEC, OIB 78235112950, ZAGORSKA 7, 42220 Ljubešćica zastupanog po punomoćniku MIROSLAV MOLNAR, SSSH Ured Varaždisnke županije; VINKA LUSAVEC, OIB 50125116210, MAROFSKA 4, 42220 Ključ zastupanog po punomoćniku MIROSLAV MOLNAR, SSSH Ured Varaždisnke županije; NATAŠA ŠINJORI, OIB 77646580408, PRESEČNO 194, 42220 Presečno zastupanog po punomoćniku MIROSLAV MOLNAR, SSSH Ured Varaždisnke županije; MIRJANA FERENČINA, OIB 08143327611, KRČ 103, 42220 Krč; RUDOLF ZAJEC, OIB 07996210501, JELENŠČAK 25, 42220 Novi Marof; ŽELJKO FIIPOVIĆ, OIB 75378869336, LOVRENTOVEC 32, 42223 Lovrentovec; BOŽENA MEŠTRIĆ, OIB 46859957427, PRESEČNO 114A, 42220 Presečno; KATARINA KOŠČAK, OIB 51688559280, REMETINEC 254, 42220 Remetinec; NADICA FILAT, OIB 56563472295, MAĐAREVO 179, 42220 Madžarevo; IVICA FILAT, OIB 64883818362, MAĐAREVO 179, 42220 Madžarevo; ŽELJKO MEŠTRIĆ, OIB 00545335221, PRESEČNO 117, 42220 Presečno; RADE TURINA, OIB 64876122534, MAĐAREVO 112, 42220 Madžarevo; ŽELJKO IVANUŠEC, OIB 62694405517, KALNIČKA 10, 42220 Ljubešćica; PETAR SABOLIĆ, OIB 54484492847, MAROFSKA 15, 42220 Novi Marof; BISERKA SAKAČ, OIB 51258508950, KALNIČKA KAPELA 7, 42220 Kapela Kalnička; IVANKA LACKOVIĆ, OIB 34756658276, KRALJA TOMISLAVA 24, 42220 Novi Marof; MARIJAN VALJAK, OIB 19827444037, KRALJA TOMISLAVA 17B, 42220 Novi Marof; JOSIP NOVAK, OIB 71739845047, PODEVČEVO 121A, 42220 Podevčevo; NADA NOVAK, OIB 09345867832, PODEVČEVO 121A, 42220 Podevčevo; TOMISLAV HAJDUK, OIB 67099199810, OŠTRICE 139, 42220 Oštrice; JURAJ ZAJEC, OIB 82430487719, ZAJEZDA 110, 49284 Zajezda; MATO PUŠKADIJA, OIB 65220470024, REMETINEC 246, 42220 Remetinec; ZVONKO SABOLIĆ, OIB 09848016941, VINOGRADSKA 14, 42220 Ključ; MARIJANA KOPJAR, OIB 59059649599, REMETINEC 381, 42220 Remetinec; ANKICA IPŠA, OIB 18399991731, MAĐAREVO 22, 42220 Madžarevo; Božidar Žugec, OIB 56822847115, Možđenec 124, 42220 Možđenec; SNJEŽANA BENJAK, OIB 44203353713, REMETINEC 177, 42220 Remetinec; VESNA TURKOVIĆ, OIB 90638275150, REMETINEC 212A, 42220 Remetinec; NEVENKA IPŠA, OIB 10701259816, MAĐAREVO 25, 42220 Madžarevo; BARICA MATEKOVIĆ, OIB 36735438555, VISOKO 83, 42225 Visoko; DRAŽEN HRUPEK, OIB 84023075985, PODEVČEVO 133, 42220 Podevčevo; ZORAN CINDORI, OIB 33083933565, REMETINEC 366, 42220 Remetinec; IVAN MALTAR, OIB 64174692240, REMETINEC 286, 42220 Remetinec; SILVESTAR ŠTABA, OIB 21427636903, MAĐAREVO 80B, 42220 Madžarevo; SANJA JENKAČ, OIB 28502629692, V. ČOLJE 9, 42220 Ključ; BOŽICA KUZEL-IPŠA, OIB 42777378632, KRČ 112, 42220 Krč; TOMISLAV TOPOLOVEC, OIB 01415432247, BR. RADIĆA 113, 42000 Jalkovec; JOSIP KOREN, OIB 69720517142, REMETINEC 278, 42220 Remetinec; DRAGUTIN NOVAK, OIB 40605960759, RADNIČKA 2, 42204 Beletinec; ANA JEREN, OIB 01302984733, V. ČOLJE 32, 42220 Ključ; MATIJA ĐURIN, OIB 16015647835, REMETINEC 312, 42220 Remetinec; STJEPAN KOPJAR, OIB 69314817999, REMETINEC 381, 42220 Remetinec; VLADO PAJAN, OIB 99551617371, GRANA 110, 42220 Novi Marof; DAVOR BEDEKOVIĆ, OIB 69122741780, VINOGRADSKA 27, 42223 Donja Poljana; IVICA KLJUČARIĆ, OIB 35030935896, MAKOIŠĆE DONJE 158, 42220 Donje Makojišće; ĐURO PUŠKADIJA, OIB 90028208301, REMETINEC 159, 42220 Remetinec; DRAGICA TOPOLKO, OIB 73211006621, REMETINEC 370, 42220 Remetinec; ĐURO FERENĐA, OIB 42271127638, GRANA 129, 42220 Grana; IVAN STANŠA, OIB 50702495175, REMETINEC 241, 42220 Remetinec; FRANJO ČAMIĆ, OIB 30228008856, MAĐAREVO 103, 42220 Madžarevo; ANITA KLOPOTAN, OIB 89514181410, PRESEČNO 103, 42220 Presečno; DOMINIK MEŠTRIĆ, OIB 46048078843, V. ČOLJE 25, 42220 Ključ; RENATA DRČEC, OIB 82673569710, PODRUTE 51, 42220 Podrute; ANA BEŠENIĆ, OIB 56722595080, BEDNJANSKA 4, 42220 Novi Marof; MIROSLAV DRČEC, OIB 74472390979, PODRUTE 51, 42220 Podrute; MARTINA ŠAFRAN, OIB 02167181097, OŠTRICE 72, 42220 Oštrice; JASMINKA IVANŠEC, OIB 15995350057, KALNIČKA 129, 42220 Ljubešćica; MARIO KADI, OIB 41499399460, KAMENA GORICA 105, 42220 Kamena Gorica; ANDREJA BELOŠA, OIB 53520677719, MAĐAREVO 123A, 42220 Madžarevo; BOŽICA NOVAK, OIB 88873473809, GRANA 115, 42220 Grana; ANITA POFUK, OIB 02062330443, REMETINEC 228, 42220 Remetinec; JOSIP KNAPIĆ, OIB 34208452409, TRG A. MIHANOVIĆA 8, 42223 Varaždinske Toplice; ANDRIJA STANKO, OIB 93941465548, GRANA 68, 42220 Grana; LJILJANA MIROIĆ, OIB 07240990097, DOMOVEC 3A, 49283 Domovec; ŠTEFICA RABUZIN, OIB 68375501734, KALNIČKA 3, 42220 Novi Marof; STJEPAN HUSAJINA, OIB 10881347371, MAKOIŠĆE GORNJE 73, 42220 Gornje Makojišće; LIDIJA CESAR, OIB 45469244793, DVORSKA 2, 42220 Topličica; ANICA SMOLJANEC, OIB 30858450798, REMETINEC 195, 42220 Remetinec; ANICA FOTAK, OIB 64044403245, OREHOVEC BB, 42220 Orehovec; BOŽIDAR VUKALOVIĆ, OIB 74799994666, MAĐAREVO 133, 42220 Madžarevo; IVANKA TOMA, OIB 13395088394, MAKOIŠĆE GORNJE 82A, 42220 Gornje Makojišće; KATICA ČESI, OIB 32756011836, KAMENA GORICA 73, 42220 Kamena Gorica; GROZDANA KOREN, OIB 87853691818, V. ČOLJE 70, 42220 Ključ; ALENKA RABUZIN, OIB 68034712240, PRESEČNO 51, 42220 Presečno; BRANKICA TOPOLOVEC, OIB 51947367056, ODVOJAK VARAŽD. UL. 1, 42220 Novi Marof; VALENTIN RUTIĆ, OIB 74423567900, OŠTRICE 131, 42220 Oštrice; JOSIP DVORSKI, OIB 68036440558, OREHOVEC 56, 42220 Orehovec; BRANKA SAKAČ, OIB 49515276758, PRESEČNO 24A, 42220 Presečno; IVANA MALTAR, OIB 41951525723, REMETINEC 55A, 42220 Remetinec; NATALIJA MRVČIĆ, OIB 27083919458, REMETINEC 357, 42220 Remetinec</izvorni_sadrzaj>
    <derivirana_varijabla naziv="DomainObject.Predmet.StrankaFormatedWithAdressOIB_1"> STJEPAN BEŠTEK, OIB 28313597038, Krč 140, 42220 Novi Marof zastupanog po punomoćniku MIROSLAV MOLNAR, SSSH Ured Varaždisnke županije; VLADO HENAC, OIB 90738114074, MAKOIŠĆE GORNJE 75, 42220 Novi Marof zastupanog po punomoćniku MIROSLAV MOLNAR, SSSH Ured Varaždisnke županije; MARKO ŽUGEC, OIB 78235112950, ZAGORSKA 7, 42220 Ljubešćica zastupanog po punomoćniku MIROSLAV MOLNAR, SSSH Ured Varaždisnke županije; VINKA LUSAVEC, OIB 50125116210, MAROFSKA 4, 42220 Ključ zastupanog po punomoćniku MIROSLAV MOLNAR, SSSH Ured Varaždisnke županije; NATAŠA ŠINJORI, OIB 77646580408, PRESEČNO 194, 42220 Presečno zastupanog po punomoćniku MIROSLAV MOLNAR, SSSH Ured Varaždisnke županije; MIRJANA FERENČINA, OIB 08143327611, KRČ 103, 42220 Krč; RUDOLF ZAJEC, OIB 07996210501, JELENŠČAK 25, 42220 Novi Marof; ŽELJKO FIIPOVIĆ, OIB 75378869336, LOVRENTOVEC 32, 42223 Lovrentovec; BOŽENA MEŠTRIĆ, OIB 46859957427, PRESEČNO 114A, 42220 Presečno; KATARINA KOŠČAK, OIB 51688559280, REMETINEC 254, 42220 Remetinec; NADICA FILAT, OIB 56563472295, MAĐAREVO 179, 42220 Madžarevo; IVICA FILAT, OIB 64883818362, MAĐAREVO 179, 42220 Madžarevo; ŽELJKO MEŠTRIĆ, OIB 00545335221, PRESEČNO 117, 42220 Presečno; RADE TURINA, OIB 64876122534, MAĐAREVO 112, 42220 Madžarevo; ŽELJKO IVANUŠEC, OIB 62694405517, KALNIČKA 10, 42220 Ljubešćica; PETAR SABOLIĆ, OIB 54484492847, MAROFSKA 15, 42220 Novi Marof; BISERKA SAKAČ, OIB 51258508950, KALNIČKA KAPELA 7, 42220 Kapela Kalnička; IVANKA LACKOVIĆ, OIB 34756658276, KRALJA TOMISLAVA 24, 42220 Novi Marof; MARIJAN VALJAK, OIB 19827444037, KRALJA TOMISLAVA 17B, 42220 Novi Marof; JOSIP NOVAK, OIB 71739845047, PODEVČEVO 121A, 42220 Podevčevo; NADA NOVAK, OIB 09345867832, PODEVČEVO 121A, 42220 Podevčevo; TOMISLAV HAJDUK, OIB 67099199810, OŠTRICE 139, 42220 Oštrice; JURAJ ZAJEC, OIB 82430487719, ZAJEZDA 110, 49284 Zajezda; MATO PUŠKADIJA, OIB 65220470024, REMETINEC 246, 42220 Remetinec; ZVONKO SABOLIĆ, OIB 09848016941, VINOGRADSKA 14, 42220 Ključ; MARIJANA KOPJAR, OIB 59059649599, REMETINEC 381, 42220 Remetinec; ANKICA IPŠA, OIB 18399991731, MAĐAREVO 22, 42220 Madžarevo; Božidar Žugec, OIB 56822847115, Možđenec 124, 42220 Možđenec; SNJEŽANA BENJAK, OIB 44203353713, REMETINEC 177, 42220 Remetinec; VESNA TURKOVIĆ, OIB 90638275150, REMETINEC 212A, 42220 Remetinec; NEVENKA IPŠA, OIB 10701259816, MAĐAREVO 25, 42220 Madžarevo; BARICA MATEKOVIĆ, OIB 36735438555, VISOKO 83, 42225 Visoko; DRAŽEN HRUPEK, OIB 84023075985, PODEVČEVO 133, 42220 Podevčevo; ZORAN CINDORI, OIB 33083933565, REMETINEC 366, 42220 Remetinec; IVAN MALTAR, OIB 64174692240, REMETINEC 286, 42220 Remetinec; SILVESTAR ŠTABA, OIB 21427636903, MAĐAREVO 80B, 42220 Madžarevo; SANJA JENKAČ, OIB 28502629692, V. ČOLJE 9, 42220 Ključ; BOŽICA KUZEL-IPŠA, OIB 42777378632, KRČ 112, 42220 Krč; TOMISLAV TOPOLOVEC, OIB 01415432247, BR. RADIĆA 113, 42000 Jalkovec; JOSIP KOREN, OIB 69720517142, REMETINEC 278, 42220 Remetinec; DRAGUTIN NOVAK, OIB 40605960759, RADNIČKA 2, 42204 Beletinec; ANA JEREN, OIB 01302984733, V. ČOLJE 32, 42220 Ključ; MATIJA ĐURIN, OIB 16015647835, REMETINEC 312, 42220 Remetinec; STJEPAN KOPJAR, OIB 69314817999, REMETINEC 381, 42220 Remetinec; VLADO PAJAN, OIB 99551617371, GRANA 110, 42220 Novi Marof; DAVOR BEDEKOVIĆ, OIB 69122741780, VINOGRADSKA 27, 42223 Donja Poljana; IVICA KLJUČARIĆ, OIB 35030935896, MAKOIŠĆE DONJE 158, 42220 Donje Makojišće; ĐURO PUŠKADIJA, OIB 90028208301, REMETINEC 159, 42220 Remetinec; DRAGICA TOPOLKO, OIB 73211006621, REMETINEC 370, 42220 Remetinec; ĐURO FERENĐA, OIB 42271127638, GRANA 129, 42220 Grana; IVAN STANŠA, OIB 50702495175, REMETINEC 241, 42220 Remetinec; FRANJO ČAMIĆ, OIB 30228008856, MAĐAREVO 103, 42220 Madžarevo; ANITA KLOPOTAN, OIB 89514181410, PRESEČNO 103, 42220 Presečno; DOMINIK MEŠTRIĆ, OIB 46048078843, V. ČOLJE 25, 42220 Ključ; RENATA DRČEC, OIB 82673569710, PODRUTE 51, 42220 Podrute; ANA BEŠENIĆ, OIB 56722595080, BEDNJANSKA 4, 42220 Novi Marof; MIROSLAV DRČEC, OIB 74472390979, PODRUTE 51, 42220 Podrute; MARTINA ŠAFRAN, OIB 02167181097, OŠTRICE 72, 42220 Oštrice; JASMINKA IVANŠEC, OIB 15995350057, KALNIČKA 129, 42220 Ljubešćica; MARIO KADI, OIB 41499399460, KAMENA GORICA 105, 42220 Kamena Gorica; ANDREJA BELOŠA, OIB 53520677719, MAĐAREVO 123A, 42220 Madžarevo; BOŽICA NOVAK, OIB 88873473809, GRANA 115, 42220 Grana; ANITA POFUK, OIB 02062330443, REMETINEC 228, 42220 Remetinec; JOSIP KNAPIĆ, OIB 34208452409, TRG A. MIHANOVIĆA 8, 42223 Varaždinske Toplice; ANDRIJA STANKO, OIB 93941465548, GRANA 68, 42220 Grana; LJILJANA MIROIĆ, OIB 07240990097, DOMOVEC 3A, 49283 Domovec; ŠTEFICA RABUZIN, OIB 68375501734, KALNIČKA 3, 42220 Novi Marof; STJEPAN HUSAJINA, OIB 10881347371, MAKOIŠĆE GORNJE 73, 42220 Gornje Makojišće; LIDIJA CESAR, OIB 45469244793, DVORSKA 2, 42220 Topličica; ANICA SMOLJANEC, OIB 30858450798, REMETINEC 195, 42220 Remetinec; ANICA FOTAK, OIB 64044403245, OREHOVEC BB, 42220 Orehovec; BOŽIDAR VUKALOVIĆ, OIB 74799994666, MAĐAREVO 133, 42220 Madžarevo; IVANKA TOMA, OIB 13395088394, MAKOIŠĆE GORNJE 82A, 42220 Gornje Makojišće; KATICA ČESI, OIB 32756011836, KAMENA GORICA 73, 42220 Kamena Gorica; GROZDANA KOREN, OIB 87853691818, V. ČOLJE 70, 42220 Ključ; ALENKA RABUZIN, OIB 68034712240, PRESEČNO 51, 42220 Presečno; BRANKICA TOPOLOVEC, OIB 51947367056, ODVOJAK VARAŽD. UL. 1, 42220 Novi Marof; VALENTIN RUTIĆ, OIB 74423567900, OŠTRICE 131, 42220 Oštrice; JOSIP DVORSKI, OIB 68036440558, OREHOVEC 56, 42220 Orehovec; BRANKA SAKAČ, OIB 49515276758, PRESEČNO 24A, 42220 Presečno; IVANA MALTAR, OIB 41951525723, REMETINEC 55A, 42220 Remetinec; NATALIJA MRVČIĆ, OIB 27083919458, REMETINEC 357, 42220 Remetinec</derivirana_varijabla>
  </DomainObject.Predmet.StrankaFormatedWithAdressOIB>
  <DomainObject.Predmet.StrankaWithAdress>
    <izvorni_sadrzaj>STJEPAN BEŠTEK Krč 140,42220 Novi Marof,VLADO HENAC MAKOIŠĆE GORNJE 75,42220 Novi Marof,MARKO ŽUGEC ZAGORSKA 7,42220 Ljubešćica,VINKA LUSAVEC MAROFSKA 4,42220 Ključ,NATAŠA ŠINJORI PRESEČNO 194,42220 Presečno,MIRJANA FERENČINA KRČ 103,42220 Krč,RUDOLF ZAJEC JELENŠČAK 25,42220 Novi Marof,ŽELJKO FIIPOVIĆ LOVRENTOVEC 32,42223 Lovrentovec,BOŽENA MEŠTRIĆ PRESEČNO 114A,42220 Presečno,KATARINA KOŠČAK REMETINEC 254,42220 Remetinec,NADICA FILAT MAĐAREVO 179,42220 Madžarevo,IVICA FILAT MAĐAREVO 179,42220 Madžarevo,ŽELJKO MEŠTRIĆ PRESEČNO 117,42220 Presečno,RADE TURINA MAĐAREVO 112,42220 Madžarevo,ŽELJKO IVANUŠEC KALNIČKA 10,42220 Ljubešćica,PETAR SABOLIĆ MAROFSKA 15,42220 Novi Marof,BISERKA SAKAČ KALNIČKA KAPELA 7,42220 Kapela Kalnička,IVANKA LACKOVIĆ KRALJA TOMISLAVA 24,42220 Novi Marof,MARIJAN VALJAK KRALJA TOMISLAVA 17B,42220 Novi Marof,JOSIP NOVAK PODEVČEVO 121A,42220 Podevčevo,NADA NOVAK PODEVČEVO 121A,42220 Podevčevo,TOMISLAV HAJDUK OŠTRICE 139,42220 Oštrice,JURAJ ZAJEC ZAJEZDA 110,49284 Zajezda,MATO PUŠKADIJA REMETINEC 246,42220 Remetinec,ZVONKO SABOLIĆ VINOGRADSKA 14,42220 Ključ,MARIJANA KOPJAR REMETINEC 381,42220 Remetinec,ANKICA IPŠA MAĐAREVO 22,42220 Madžarevo,Božidar Žugec Možđenec 124,42220 Možđenec,SNJEŽANA BENJAK REMETINEC 177,42220 Remetinec,VESNA TURKOVIĆ REMETINEC 212A,42220 Remetinec,NEVENKA IPŠA MAĐAREVO 25,42220 Madžarevo,BARICA MATEKOVIĆ VISOKO 83,42225 Visoko,DRAŽEN HRUPEK PODEVČEVO 133,42220 Podevčevo,ZORAN CINDORI REMETINEC 366,42220 Remetinec,IVAN MALTAR REMETINEC 286,42220 Remetinec,SILVESTAR ŠTABA MAĐAREVO 80B,42220 Madžarevo,SANJA JENKAČ V. ČOLJE 9,42220 Ključ,BOŽICA KUZEL-IPŠA KRČ 112,42220 Krč,TOMISLAV TOPOLOVEC BR. RADIĆA 113,42000 Jalkovec,JOSIP KOREN REMETINEC 278,42220 Remetinec,DRAGUTIN NOVAK RADNIČKA 2,42204 Beletinec,ANA JEREN V. ČOLJE 32,42220 Ključ,MATIJA ĐURIN REMETINEC 312,42220 Remetinec,STJEPAN KOPJAR REMETINEC 381,42220 Remetinec,VLADO PAJAN GRANA 110,42220 Novi Marof,DAVOR BEDEKOVIĆ VINOGRADSKA 27,42223 Donja Poljana,IVICA KLJUČARIĆ MAKOIŠĆE DONJE 158,42220 Donje Makojišće,ĐURO PUŠKADIJA REMETINEC 159,42220 Remetinec,DRAGICA TOPOLKO REMETINEC 370,42220 Remetinec,ĐURO FERENĐA GRANA 129,42220 Grana,IVAN STANŠA REMETINEC 241,42220 Remetinec,FRANJO ČAMIĆ MAĐAREVO 103,42220 Madžarevo,ANITA KLOPOTAN PRESEČNO 103,42220 Presečno,DOMINIK MEŠTRIĆ V. ČOLJE 25,42220 Ključ,RENATA DRČEC PODRUTE 51,42220 Podrute,ANA BEŠENIĆ BEDNJANSKA 4,42220 Novi Marof,MIROSLAV DRČEC PODRUTE 51,42220 Podrute,MARTINA ŠAFRAN OŠTRICE 72,42220 Oštrice,JASMINKA IVANŠEC KALNIČKA 129,42220 Ljubešćica,MARIO KADI KAMENA GORICA 105,42220 Kamena Gorica,ANDREJA BELOŠA MAĐAREVO 123A,42220 Madžarevo,BOŽICA NOVAK GRANA 115,42220 Grana,ANITA POFUK REMETINEC 228,42220 Remetinec,JOSIP KNAPIĆ TRG A. MIHANOVIĆA 8,42223 Varaždinske Toplice,ANDRIJA STANKO GRANA 68,42220 Grana,LJILJANA MIROIĆ DOMOVEC 3A,49283 Domovec,ŠTEFICA RABUZIN KALNIČKA 3,42220 Novi Marof,STJEPAN HUSAJINA MAKOIŠĆE GORNJE 73,42220 Gornje Makojišće,LIDIJA CESAR DVORSKA 2,42220 Topličica,ANICA SMOLJANEC REMETINEC 195,42220 Remetinec,ANICA FOTAK OREHOVEC BB,42220 Orehovec,BOŽIDAR VUKALOVIĆ MAĐAREVO 133,42220 Madžarevo,IVANKA TOMA MAKOIŠĆE GORNJE 82A,42220 Gornje Makojišće,KATICA ČESI KAMENA GORICA 73,42220 Kamena Gorica,GROZDANA KOREN V. ČOLJE 70,42220 Ključ,ALENKA RABUZIN PRESEČNO 51,42220 Presečno,BRANKICA TOPOLOVEC ODVOJAK VARAŽD. UL. 1,42220 Novi Marof,VALENTIN RUTIĆ OŠTRICE 131,42220 Oštrice,JOSIP DVORSKI OREHOVEC 56,42220 Orehovec,BRANKA SAKAČ PRESEČNO 24A,42220 Presečno,IVANA MALTAR REMETINEC 55A,42220 Remetinec,NATALIJA MRVČIĆ REMETINEC 357,42220 Remetinec</izvorni_sadrzaj>
    <derivirana_varijabla naziv="DomainObject.Predmet.StrankaWithAdress_1">STJEPAN BEŠTEK Krč 140,42220 Novi Marof,VLADO HENAC MAKOIŠĆE GORNJE 75,42220 Novi Marof,MARKO ŽUGEC ZAGORSKA 7,42220 Ljubešćica,VINKA LUSAVEC MAROFSKA 4,42220 Ključ,NATAŠA ŠINJORI PRESEČNO 194,42220 Presečno,MIRJANA FERENČINA KRČ 103,42220 Krč,RUDOLF ZAJEC JELENŠČAK 25,42220 Novi Marof,ŽELJKO FIIPOVIĆ LOVRENTOVEC 32,42223 Lovrentovec,BOŽENA MEŠTRIĆ PRESEČNO 114A,42220 Presečno,KATARINA KOŠČAK REMETINEC 254,42220 Remetinec,NADICA FILAT MAĐAREVO 179,42220 Madžarevo,IVICA FILAT MAĐAREVO 179,42220 Madžarevo,ŽELJKO MEŠTRIĆ PRESEČNO 117,42220 Presečno,RADE TURINA MAĐAREVO 112,42220 Madžarevo,ŽELJKO IVANUŠEC KALNIČKA 10,42220 Ljubešćica,PETAR SABOLIĆ MAROFSKA 15,42220 Novi Marof,BISERKA SAKAČ KALNIČKA KAPELA 7,42220 Kapela Kalnička,IVANKA LACKOVIĆ KRALJA TOMISLAVA 24,42220 Novi Marof,MARIJAN VALJAK KRALJA TOMISLAVA 17B,42220 Novi Marof,JOSIP NOVAK PODEVČEVO 121A,42220 Podevčevo,NADA NOVAK PODEVČEVO 121A,42220 Podevčevo,TOMISLAV HAJDUK OŠTRICE 139,42220 Oštrice,JURAJ ZAJEC ZAJEZDA 110,49284 Zajezda,MATO PUŠKADIJA REMETINEC 246,42220 Remetinec,ZVONKO SABOLIĆ VINOGRADSKA 14,42220 Ključ,MARIJANA KOPJAR REMETINEC 381,42220 Remetinec,ANKICA IPŠA MAĐAREVO 22,42220 Madžarevo,Božidar Žugec Možđenec 124,42220 Možđenec,SNJEŽANA BENJAK REMETINEC 177,42220 Remetinec,VESNA TURKOVIĆ REMETINEC 212A,42220 Remetinec,NEVENKA IPŠA MAĐAREVO 25,42220 Madžarevo,BARICA MATEKOVIĆ VISOKO 83,42225 Visoko,DRAŽEN HRUPEK PODEVČEVO 133,42220 Podevčevo,ZORAN CINDORI REMETINEC 366,42220 Remetinec,IVAN MALTAR REMETINEC 286,42220 Remetinec,SILVESTAR ŠTABA MAĐAREVO 80B,42220 Madžarevo,SANJA JENKAČ V. ČOLJE 9,42220 Ključ,BOŽICA KUZEL-IPŠA KRČ 112,42220 Krč,TOMISLAV TOPOLOVEC BR. RADIĆA 113,42000 Jalkovec,JOSIP KOREN REMETINEC 278,42220 Remetinec,DRAGUTIN NOVAK RADNIČKA 2,42204 Beletinec,ANA JEREN V. ČOLJE 32,42220 Ključ,MATIJA ĐURIN REMETINEC 312,42220 Remetinec,STJEPAN KOPJAR REMETINEC 381,42220 Remetinec,VLADO PAJAN GRANA 110,42220 Novi Marof,DAVOR BEDEKOVIĆ VINOGRADSKA 27,42223 Donja Poljana,IVICA KLJUČARIĆ MAKOIŠĆE DONJE 158,42220 Donje Makojišće,ĐURO PUŠKADIJA REMETINEC 159,42220 Remetinec,DRAGICA TOPOLKO REMETINEC 370,42220 Remetinec,ĐURO FERENĐA GRANA 129,42220 Grana,IVAN STANŠA REMETINEC 241,42220 Remetinec,FRANJO ČAMIĆ MAĐAREVO 103,42220 Madžarevo,ANITA KLOPOTAN PRESEČNO 103,42220 Presečno,DOMINIK MEŠTRIĆ V. ČOLJE 25,42220 Ključ,RENATA DRČEC PODRUTE 51,42220 Podrute,ANA BEŠENIĆ BEDNJANSKA 4,42220 Novi Marof,MIROSLAV DRČEC PODRUTE 51,42220 Podrute,MARTINA ŠAFRAN OŠTRICE 72,42220 Oštrice,JASMINKA IVANŠEC KALNIČKA 129,42220 Ljubešćica,MARIO KADI KAMENA GORICA 105,42220 Kamena Gorica,ANDREJA BELOŠA MAĐAREVO 123A,42220 Madžarevo,BOŽICA NOVAK GRANA 115,42220 Grana,ANITA POFUK REMETINEC 228,42220 Remetinec,JOSIP KNAPIĆ TRG A. MIHANOVIĆA 8,42223 Varaždinske Toplice,ANDRIJA STANKO GRANA 68,42220 Grana,LJILJANA MIROIĆ DOMOVEC 3A,49283 Domovec,ŠTEFICA RABUZIN KALNIČKA 3,42220 Novi Marof,STJEPAN HUSAJINA MAKOIŠĆE GORNJE 73,42220 Gornje Makojišće,LIDIJA CESAR DVORSKA 2,42220 Topličica,ANICA SMOLJANEC REMETINEC 195,42220 Remetinec,ANICA FOTAK OREHOVEC BB,42220 Orehovec,BOŽIDAR VUKALOVIĆ MAĐAREVO 133,42220 Madžarevo,IVANKA TOMA MAKOIŠĆE GORNJE 82A,42220 Gornje Makojišće,KATICA ČESI KAMENA GORICA 73,42220 Kamena Gorica,GROZDANA KOREN V. ČOLJE 70,42220 Ključ,ALENKA RABUZIN PRESEČNO 51,42220 Presečno,BRANKICA TOPOLOVEC ODVOJAK VARAŽD. UL. 1,42220 Novi Marof,VALENTIN RUTIĆ OŠTRICE 131,42220 Oštrice,JOSIP DVORSKI OREHOVEC 56,42220 Orehovec,BRANKA SAKAČ PRESEČNO 24A,42220 Presečno,IVANA MALTAR REMETINEC 55A,42220 Remetinec,NATALIJA MRVČIĆ REMETINEC 357,42220 Remetinec</derivirana_varijabla>
  </DomainObject.Predmet.StrankaWithAdress>
  <DomainObject.Predmet.StrankaWithAdressOIB>
    <izvorni_sadrzaj>STJEPAN BEŠTEK, OIB 28313597038, Krč 140,42220 Novi Marof,VLADO HENAC, OIB 90738114074, MAKOIŠĆE GORNJE 75,42220 Novi Marof,MARKO ŽUGEC, OIB 78235112950, ZAGORSKA 7,42220 Ljubešćica,VINKA LUSAVEC, OIB 50125116210, MAROFSKA 4,42220 Ključ,NATAŠA ŠINJORI, OIB 77646580408, PRESEČNO 194,42220 Presečno,MIRJANA FERENČINA, OIB 08143327611, KRČ 103,42220 Krč,RUDOLF ZAJEC, OIB 07996210501, JELENŠČAK 25,42220 Novi Marof,ŽELJKO FIIPOVIĆ, OIB 75378869336, LOVRENTOVEC 32,42223 Lovrentovec,BOŽENA MEŠTRIĆ, OIB 46859957427, PRESEČNO 114A,42220 Presečno,KATARINA KOŠČAK, OIB 51688559280, REMETINEC 254,42220 Remetinec,NADICA FILAT, OIB 56563472295, MAĐAREVO 179,42220 Madžarevo,IVICA FILAT, OIB 64883818362, MAĐAREVO 179,42220 Madžarevo,ŽELJKO MEŠTRIĆ, OIB 00545335221, PRESEČNO 117,42220 Presečno,RADE TURINA, OIB 64876122534, MAĐAREVO 112,42220 Madžarevo,ŽELJKO IVANUŠEC, OIB 62694405517, KALNIČKA 10,42220 Ljubešćica,PETAR SABOLIĆ, OIB 54484492847, MAROFSKA 15,42220 Novi Marof,BISERKA SAKAČ, OIB 51258508950, KALNIČKA KAPELA 7,42220 Kapela Kalnička,IVANKA LACKOVIĆ, OIB 34756658276, KRALJA TOMISLAVA 24,42220 Novi Marof,MARIJAN VALJAK, OIB 19827444037, KRALJA TOMISLAVA 17B,42220 Novi Marof,JOSIP NOVAK, OIB 71739845047, PODEVČEVO 121A,42220 Podevčevo,NADA NOVAK, OIB 09345867832, PODEVČEVO 121A,42220 Podevčevo,TOMISLAV HAJDUK, OIB 67099199810, OŠTRICE 139,42220 Oštrice,JURAJ ZAJEC, OIB 82430487719, ZAJEZDA 110,49284 Zajezda,MATO PUŠKADIJA, OIB 65220470024, REMETINEC 246,42220 Remetinec,ZVONKO SABOLIĆ, OIB 09848016941, VINOGRADSKA 14,42220 Ključ,MARIJANA KOPJAR, OIB 59059649599, REMETINEC 381,42220 Remetinec,ANKICA IPŠA, OIB 18399991731, MAĐAREVO 22,42220 Madžarevo,Božidar Žugec, OIB 56822847115, Možđenec 124,42220 Možđenec,SNJEŽANA BENJAK, OIB 44203353713, REMETINEC 177,42220 Remetinec,VESNA TURKOVIĆ, OIB 90638275150, REMETINEC 212A,42220 Remetinec,NEVENKA IPŠA, OIB 10701259816, MAĐAREVO 25,42220 Madžarevo,BARICA MATEKOVIĆ, OIB 36735438555, VISOKO 83,42225 Visoko,DRAŽEN HRUPEK, OIB 84023075985, PODEVČEVO 133,42220 Podevčevo,ZORAN CINDORI, OIB 33083933565, REMETINEC 366,42220 Remetinec,IVAN MALTAR, OIB 64174692240, REMETINEC 286,42220 Remetinec,SILVESTAR ŠTABA, OIB 21427636903, MAĐAREVO 80B,42220 Madžarevo,SANJA JENKAČ, OIB 28502629692, V. ČOLJE 9,42220 Ključ,BOŽICA KUZEL-IPŠA, OIB 42777378632, KRČ 112,42220 Krč,TOMISLAV TOPOLOVEC, OIB 01415432247, BR. RADIĆA 113,42000 Jalkovec,JOSIP KOREN, OIB 69720517142, REMETINEC 278,42220 Remetinec,DRAGUTIN NOVAK, OIB 40605960759, RADNIČKA 2,42204 Beletinec,ANA JEREN, OIB 01302984733, V. ČOLJE 32,42220 Ključ,MATIJA ĐURIN, OIB 16015647835, REMETINEC 312,42220 Remetinec,STJEPAN KOPJAR, OIB 69314817999, REMETINEC 381,42220 Remetinec,VLADO PAJAN, OIB 99551617371, GRANA 110,42220 Novi Marof,DAVOR BEDEKOVIĆ, OIB 69122741780, VINOGRADSKA 27,42223 Donja Poljana,IVICA KLJUČARIĆ, OIB 35030935896, MAKOIŠĆE DONJE 158,42220 Donje Makojišće,ĐURO PUŠKADIJA, OIB 90028208301, REMETINEC 159,42220 Remetinec,DRAGICA TOPOLKO, OIB 73211006621, REMETINEC 370,42220 Remetinec,ĐURO FERENĐA, OIB 42271127638, GRANA 129,42220 Grana,IVAN STANŠA, OIB 50702495175, REMETINEC 241,42220 Remetinec,FRANJO ČAMIĆ, OIB 30228008856, MAĐAREVO 103,42220 Madžarevo,ANITA KLOPOTAN, OIB 89514181410, PRESEČNO 103,42220 Presečno,DOMINIK MEŠTRIĆ, OIB 46048078843, V. ČOLJE 25,42220 Ključ,RENATA DRČEC, OIB 82673569710, PODRUTE 51,42220 Podrute,ANA BEŠENIĆ, OIB 56722595080, BEDNJANSKA 4,42220 Novi Marof,MIROSLAV DRČEC, OIB 74472390979, PODRUTE 51,42220 Podrute,MARTINA ŠAFRAN, OIB 02167181097, OŠTRICE 72,42220 Oštrice,JASMINKA IVANŠEC, OIB 15995350057, KALNIČKA 129,42220 Ljubešćica,MARIO KADI, OIB 41499399460, KAMENA GORICA 105,42220 Kamena Gorica,ANDREJA BELOŠA, OIB 53520677719, MAĐAREVO 123A,42220 Madžarevo,BOŽICA NOVAK, OIB 88873473809, GRANA 115,42220 Grana,ANITA POFUK, OIB 02062330443, REMETINEC 228,42220 Remetinec,JOSIP KNAPIĆ, OIB 34208452409, TRG A. MIHANOVIĆA 8,42223 Varaždinske Toplice,ANDRIJA STANKO, OIB 93941465548, GRANA 68,42220 Grana,LJILJANA MIROIĆ, OIB 07240990097, DOMOVEC 3A,49283 Domovec,ŠTEFICA RABUZIN, OIB 68375501734, KALNIČKA 3,42220 Novi Marof,STJEPAN HUSAJINA, OIB 10881347371, MAKOIŠĆE GORNJE 73,42220 Gornje Makojišće,LIDIJA CESAR, OIB 45469244793, DVORSKA 2,42220 Topličica,ANICA SMOLJANEC, OIB 30858450798, REMETINEC 195,42220 Remetinec,ANICA FOTAK, OIB 64044403245, OREHOVEC BB,42220 Orehovec,BOŽIDAR VUKALOVIĆ, OIB 74799994666, MAĐAREVO 133,42220 Madžarevo,IVANKA TOMA, OIB 13395088394, MAKOIŠĆE GORNJE 82A,42220 Gornje Makojišće,KATICA ČESI, OIB 32756011836, KAMENA GORICA 73,42220 Kamena Gorica,GROZDANA KOREN, OIB 87853691818, V. ČOLJE 70,42220 Ključ,ALENKA RABUZIN, OIB 68034712240, PRESEČNO 51,42220 Presečno,BRANKICA TOPOLOVEC, OIB 51947367056, ODVOJAK VARAŽD. UL. 1,42220 Novi Marof,VALENTIN RUTIĆ, OIB 74423567900, OŠTRICE 131,42220 Oštrice,JOSIP DVORSKI, OIB 68036440558, OREHOVEC 56,42220 Orehovec,BRANKA SAKAČ, OIB 49515276758, PRESEČNO 24A,42220 Presečno,IVANA MALTAR, OIB 41951525723, REMETINEC 55A,42220 Remetinec,NATALIJA MRVČIĆ, OIB 27083919458, REMETINEC 357,42220 Remetinec</izvorni_sadrzaj>
    <derivirana_varijabla naziv="DomainObject.Predmet.StrankaWithAdressOIB_1">STJEPAN BEŠTEK, OIB 28313597038, Krč 140,42220 Novi Marof,VLADO HENAC, OIB 90738114074, MAKOIŠĆE GORNJE 75,42220 Novi Marof,MARKO ŽUGEC, OIB 78235112950, ZAGORSKA 7,42220 Ljubešćica,VINKA LUSAVEC, OIB 50125116210, MAROFSKA 4,42220 Ključ,NATAŠA ŠINJORI, OIB 77646580408, PRESEČNO 194,42220 Presečno,MIRJANA FERENČINA, OIB 08143327611, KRČ 103,42220 Krč,RUDOLF ZAJEC, OIB 07996210501, JELENŠČAK 25,42220 Novi Marof,ŽELJKO FIIPOVIĆ, OIB 75378869336, LOVRENTOVEC 32,42223 Lovrentovec,BOŽENA MEŠTRIĆ, OIB 46859957427, PRESEČNO 114A,42220 Presečno,KATARINA KOŠČAK, OIB 51688559280, REMETINEC 254,42220 Remetinec,NADICA FILAT, OIB 56563472295, MAĐAREVO 179,42220 Madžarevo,IVICA FILAT, OIB 64883818362, MAĐAREVO 179,42220 Madžarevo,ŽELJKO MEŠTRIĆ, OIB 00545335221, PRESEČNO 117,42220 Presečno,RADE TURINA, OIB 64876122534, MAĐAREVO 112,42220 Madžarevo,ŽELJKO IVANUŠEC, OIB 62694405517, KALNIČKA 10,42220 Ljubešćica,PETAR SABOLIĆ, OIB 54484492847, MAROFSKA 15,42220 Novi Marof,BISERKA SAKAČ, OIB 51258508950, KALNIČKA KAPELA 7,42220 Kapela Kalnička,IVANKA LACKOVIĆ, OIB 34756658276, KRALJA TOMISLAVA 24,42220 Novi Marof,MARIJAN VALJAK, OIB 19827444037, KRALJA TOMISLAVA 17B,42220 Novi Marof,JOSIP NOVAK, OIB 71739845047, PODEVČEVO 121A,42220 Podevčevo,NADA NOVAK, OIB 09345867832, PODEVČEVO 121A,42220 Podevčevo,TOMISLAV HAJDUK, OIB 67099199810, OŠTRICE 139,42220 Oštrice,JURAJ ZAJEC, OIB 82430487719, ZAJEZDA 110,49284 Zajezda,MATO PUŠKADIJA, OIB 65220470024, REMETINEC 246,42220 Remetinec,ZVONKO SABOLIĆ, OIB 09848016941, VINOGRADSKA 14,42220 Ključ,MARIJANA KOPJAR, OIB 59059649599, REMETINEC 381,42220 Remetinec,ANKICA IPŠA, OIB 18399991731, MAĐAREVO 22,42220 Madžarevo,Božidar Žugec, OIB 56822847115, Možđenec 124,42220 Možđenec,SNJEŽANA BENJAK, OIB 44203353713, REMETINEC 177,42220 Remetinec,VESNA TURKOVIĆ, OIB 90638275150, REMETINEC 212A,42220 Remetinec,NEVENKA IPŠA, OIB 10701259816, MAĐAREVO 25,42220 Madžarevo,BARICA MATEKOVIĆ, OIB 36735438555, VISOKO 83,42225 Visoko,DRAŽEN HRUPEK, OIB 84023075985, PODEVČEVO 133,42220 Podevčevo,ZORAN CINDORI, OIB 33083933565, REMETINEC 366,42220 Remetinec,IVAN MALTAR, OIB 64174692240, REMETINEC 286,42220 Remetinec,SILVESTAR ŠTABA, OIB 21427636903, MAĐAREVO 80B,42220 Madžarevo,SANJA JENKAČ, OIB 28502629692, V. ČOLJE 9,42220 Ključ,BOŽICA KUZEL-IPŠA, OIB 42777378632, KRČ 112,42220 Krč,TOMISLAV TOPOLOVEC, OIB 01415432247, BR. RADIĆA 113,42000 Jalkovec,JOSIP KOREN, OIB 69720517142, REMETINEC 278,42220 Remetinec,DRAGUTIN NOVAK, OIB 40605960759, RADNIČKA 2,42204 Beletinec,ANA JEREN, OIB 01302984733, V. ČOLJE 32,42220 Ključ,MATIJA ĐURIN, OIB 16015647835, REMETINEC 312,42220 Remetinec,STJEPAN KOPJAR, OIB 69314817999, REMETINEC 381,42220 Remetinec,VLADO PAJAN, OIB 99551617371, GRANA 110,42220 Novi Marof,DAVOR BEDEKOVIĆ, OIB 69122741780, VINOGRADSKA 27,42223 Donja Poljana,IVICA KLJUČARIĆ, OIB 35030935896, MAKOIŠĆE DONJE 158,42220 Donje Makojišće,ĐURO PUŠKADIJA, OIB 90028208301, REMETINEC 159,42220 Remetinec,DRAGICA TOPOLKO, OIB 73211006621, REMETINEC 370,42220 Remetinec,ĐURO FERENĐA, OIB 42271127638, GRANA 129,42220 Grana,IVAN STANŠA, OIB 50702495175, REMETINEC 241,42220 Remetinec,FRANJO ČAMIĆ, OIB 30228008856, MAĐAREVO 103,42220 Madžarevo,ANITA KLOPOTAN, OIB 89514181410, PRESEČNO 103,42220 Presečno,DOMINIK MEŠTRIĆ, OIB 46048078843, V. ČOLJE 25,42220 Ključ,RENATA DRČEC, OIB 82673569710, PODRUTE 51,42220 Podrute,ANA BEŠENIĆ, OIB 56722595080, BEDNJANSKA 4,42220 Novi Marof,MIROSLAV DRČEC, OIB 74472390979, PODRUTE 51,42220 Podrute,MARTINA ŠAFRAN, OIB 02167181097, OŠTRICE 72,42220 Oštrice,JASMINKA IVANŠEC, OIB 15995350057, KALNIČKA 129,42220 Ljubešćica,MARIO KADI, OIB 41499399460, KAMENA GORICA 105,42220 Kamena Gorica,ANDREJA BELOŠA, OIB 53520677719, MAĐAREVO 123A,42220 Madžarevo,BOŽICA NOVAK, OIB 88873473809, GRANA 115,42220 Grana,ANITA POFUK, OIB 02062330443, REMETINEC 228,42220 Remetinec,JOSIP KNAPIĆ, OIB 34208452409, TRG A. MIHANOVIĆA 8,42223 Varaždinske Toplice,ANDRIJA STANKO, OIB 93941465548, GRANA 68,42220 Grana,LJILJANA MIROIĆ, OIB 07240990097, DOMOVEC 3A,49283 Domovec,ŠTEFICA RABUZIN, OIB 68375501734, KALNIČKA 3,42220 Novi Marof,STJEPAN HUSAJINA, OIB 10881347371, MAKOIŠĆE GORNJE 73,42220 Gornje Makojišće,LIDIJA CESAR, OIB 45469244793, DVORSKA 2,42220 Topličica,ANICA SMOLJANEC, OIB 30858450798, REMETINEC 195,42220 Remetinec,ANICA FOTAK, OIB 64044403245, OREHOVEC BB,42220 Orehovec,BOŽIDAR VUKALOVIĆ, OIB 74799994666, MAĐAREVO 133,42220 Madžarevo,IVANKA TOMA, OIB 13395088394, MAKOIŠĆE GORNJE 82A,42220 Gornje Makojišće,KATICA ČESI, OIB 32756011836, KAMENA GORICA 73,42220 Kamena Gorica,GROZDANA KOREN, OIB 87853691818, V. ČOLJE 70,42220 Ključ,ALENKA RABUZIN, OIB 68034712240, PRESEČNO 51,42220 Presečno,BRANKICA TOPOLOVEC, OIB 51947367056, ODVOJAK VARAŽD. UL. 1,42220 Novi Marof,VALENTIN RUTIĆ, OIB 74423567900, OŠTRICE 131,42220 Oštrice,JOSIP DVORSKI, OIB 68036440558, OREHOVEC 56,42220 Orehovec,BRANKA SAKAČ, OIB 49515276758, PRESEČNO 24A,42220 Presečno,IVANA MALTAR, OIB 41951525723, REMETINEC 55A,42220 Remetinec,NATALIJA MRVČIĆ, OIB 27083919458, REMETINEC 357,42220 Remetinec</derivirana_varijabla>
  </DomainObject.Predmet.StrankaWithAdressOIB>
  <DomainObject.Predmet.StrankaNazivFormated>
    <izvorni_sadrzaj>STJEPAN BEŠTEK,VLADO HENAC,MARKO ŽUGEC,VINKA LUSAVEC,NATAŠA ŠINJORI,MIRJANA FERENČINA,RUDOLF ZAJEC,ŽELJKO FIIPOVIĆ,BOŽENA MEŠTRIĆ,KATARINA KOŠČAK,NADICA FILAT,IVICA FILAT,ŽELJKO MEŠTRIĆ,RADE TURINA,ŽELJKO IVANUŠEC,PETAR SABOLIĆ,BISERKA SAKAČ,IVANKA LACKOVIĆ,MARIJAN VALJAK,JOSIP NOVAK,NADA NOVAK,TOMISLAV HAJDUK,JURAJ ZAJEC,MATO PUŠKADIJA,ZVONKO SABOLIĆ,MARIJANA KOPJAR,ANKICA IPŠA,Božidar Žugec,SNJEŽANA BENJAK,VESNA TURKOVIĆ,NEVENKA IPŠA,BARICA MATEKOVIĆ,DRAŽEN HRUPEK,ZORAN CINDORI,IVAN MALTAR,SILVESTAR ŠTABA,SANJA JENKAČ,BOŽICA KUZEL-IPŠA,TOMISLAV TOPOLOVEC,JOSIP KOREN,DRAGUTIN NOVAK,ANA JEREN,MATIJA ĐURIN,STJEPAN KOPJAR,VLADO PAJAN,DAVOR BEDEKOVIĆ,IVICA KLJUČARIĆ,ĐURO PUŠKADIJA,DRAGICA TOPOLKO,ĐURO FERENĐA,IVAN STANŠA,FRANJO ČAMIĆ,ANITA KLOPOTAN,DOMINIK MEŠTRIĆ,RENATA DRČEC,ANA BEŠENIĆ,MIROSLAV DRČEC,MARTINA ŠAFRAN,JASMINKA IVANŠEC,MARIO KADI,ANDREJA BELOŠA,BOŽICA NOVAK,ANITA POFUK,JOSIP KNAPIĆ,ANDRIJA STANKO,LJILJANA MIROIĆ,ŠTEFICA RABUZIN,STJEPAN HUSAJINA,LIDIJA CESAR,ANICA SMOLJANEC,ANICA FOTAK,BOŽIDAR VUKALOVIĆ,IVANKA TOMA,KATICA ČESI,GROZDANA KOREN,ALENKA RABUZIN,BRANKICA TOPOLOVEC,VALENTIN RUTIĆ,JOSIP DVORSKI,BRANKA SAKAČ,IVANA MALTAR,NATALIJA MRVČIĆ</izvorni_sadrzaj>
    <derivirana_varijabla naziv="DomainObject.Predmet.StrankaNazivFormated_1">STJEPAN BEŠTEK,VLADO HENAC,MARKO ŽUGEC,VINKA LUSAVEC,NATAŠA ŠINJORI,MIRJANA FERENČINA,RUDOLF ZAJEC,ŽELJKO FIIPOVIĆ,BOŽENA MEŠTRIĆ,KATARINA KOŠČAK,NADICA FILAT,IVICA FILAT,ŽELJKO MEŠTRIĆ,RADE TURINA,ŽELJKO IVANUŠEC,PETAR SABOLIĆ,BISERKA SAKAČ,IVANKA LACKOVIĆ,MARIJAN VALJAK,JOSIP NOVAK,NADA NOVAK,TOMISLAV HAJDUK,JURAJ ZAJEC,MATO PUŠKADIJA,ZVONKO SABOLIĆ,MARIJANA KOPJAR,ANKICA IPŠA,Božidar Žugec,SNJEŽANA BENJAK,VESNA TURKOVIĆ,NEVENKA IPŠA,BARICA MATEKOVIĆ,DRAŽEN HRUPEK,ZORAN CINDORI,IVAN MALTAR,SILVESTAR ŠTABA,SANJA JENKAČ,BOŽICA KUZEL-IPŠA,TOMISLAV TOPOLOVEC,JOSIP KOREN,DRAGUTIN NOVAK,ANA JEREN,MATIJA ĐURIN,STJEPAN KOPJAR,VLADO PAJAN,DAVOR BEDEKOVIĆ,IVICA KLJUČARIĆ,ĐURO PUŠKADIJA,DRAGICA TOPOLKO,ĐURO FERENĐA,IVAN STANŠA,FRANJO ČAMIĆ,ANITA KLOPOTAN,DOMINIK MEŠTRIĆ,RENATA DRČEC,ANA BEŠENIĆ,MIROSLAV DRČEC,MARTINA ŠAFRAN,JASMINKA IVANŠEC,MARIO KADI,ANDREJA BELOŠA,BOŽICA NOVAK,ANITA POFUK,JOSIP KNAPIĆ,ANDRIJA STANKO,LJILJANA MIROIĆ,ŠTEFICA RABUZIN,STJEPAN HUSAJINA,LIDIJA CESAR,ANICA SMOLJANEC,ANICA FOTAK,BOŽIDAR VUKALOVIĆ,IVANKA TOMA,KATICA ČESI,GROZDANA KOREN,ALENKA RABUZIN,BRANKICA TOPOLOVEC,VALENTIN RUTIĆ,JOSIP DVORSKI,BRANKA SAKAČ,IVANA MALTAR,NATALIJA MRVČIĆ</derivirana_varijabla>
  </DomainObject.Predmet.StrankaNazivFormated>
  <DomainObject.Predmet.StrankaNazivFormatedOIB>
    <izvorni_sadrzaj>STJEPAN BEŠTEK, OIB 28313597038,VLADO HENAC, OIB 90738114074,MARKO ŽUGEC, OIB 78235112950,VINKA LUSAVEC, OIB 50125116210,NATAŠA ŠINJORI, OIB 77646580408,MIRJANA FERENČINA, OIB 08143327611,RUDOLF ZAJEC, OIB 07996210501,ŽELJKO FIIPOVIĆ, OIB 75378869336,BOŽENA MEŠTRIĆ, OIB 46859957427,KATARINA KOŠČAK, OIB 51688559280,NADICA FILAT, OIB 56563472295,IVICA FILAT, OIB 64883818362,ŽELJKO MEŠTRIĆ, OIB 00545335221,RADE TURINA, OIB 64876122534,ŽELJKO IVANUŠEC, OIB 62694405517,PETAR SABOLIĆ, OIB 54484492847,BISERKA SAKAČ, OIB 51258508950,IVANKA LACKOVIĆ, OIB 34756658276,MARIJAN VALJAK, OIB 19827444037,JOSIP NOVAK, OIB 71739845047,NADA NOVAK, OIB 09345867832,TOMISLAV HAJDUK, OIB 67099199810,JURAJ ZAJEC, OIB 82430487719,MATO PUŠKADIJA, OIB 65220470024,ZVONKO SABOLIĆ, OIB 09848016941,MARIJANA KOPJAR, OIB 59059649599,ANKICA IPŠA, OIB 18399991731,Božidar Žugec, OIB 56822847115,SNJEŽANA BENJAK, OIB 44203353713,VESNA TURKOVIĆ, OIB 90638275150,NEVENKA IPŠA, OIB 10701259816,BARICA MATEKOVIĆ, OIB 36735438555,DRAŽEN HRUPEK, OIB 84023075985,ZORAN CINDORI, OIB 33083933565,IVAN MALTAR, OIB 64174692240,SILVESTAR ŠTABA, OIB 21427636903,SANJA JENKAČ, OIB 28502629692,BOŽICA KUZEL-IPŠA, OIB 42777378632,TOMISLAV TOPOLOVEC, OIB 01415432247,JOSIP KOREN, OIB 69720517142,DRAGUTIN NOVAK, OIB 40605960759,ANA JEREN, OIB 01302984733,MATIJA ĐURIN, OIB 16015647835,STJEPAN KOPJAR, OIB 69314817999,VLADO PAJAN, OIB 99551617371,DAVOR BEDEKOVIĆ, OIB 69122741780,IVICA KLJUČARIĆ, OIB 35030935896,ĐURO PUŠKADIJA, OIB 90028208301,DRAGICA TOPOLKO, OIB 73211006621,ĐURO FERENĐA, OIB 42271127638,IVAN STANŠA, OIB 50702495175,FRANJO ČAMIĆ, OIB 30228008856,ANITA KLOPOTAN, OIB 89514181410,DOMINIK MEŠTRIĆ, OIB 46048078843,RENATA DRČEC, OIB 82673569710,ANA BEŠENIĆ, OIB 56722595080,MIROSLAV DRČEC, OIB 74472390979,MARTINA ŠAFRAN, OIB 02167181097,JASMINKA IVANŠEC, OIB 15995350057,MARIO KADI, OIB 41499399460,ANDREJA BELOŠA, OIB 53520677719,BOŽICA NOVAK, OIB 88873473809,ANITA POFUK, OIB 02062330443,JOSIP KNAPIĆ, OIB 34208452409,ANDRIJA STANKO, OIB 93941465548,LJILJANA MIROIĆ, OIB 07240990097,ŠTEFICA RABUZIN, OIB 68375501734,STJEPAN HUSAJINA, OIB 10881347371,LIDIJA CESAR, OIB 45469244793,ANICA SMOLJANEC, OIB 30858450798,ANICA FOTAK, OIB 64044403245,BOŽIDAR VUKALOVIĆ, OIB 74799994666,IVANKA TOMA, OIB 13395088394,KATICA ČESI, OIB 32756011836,GROZDANA KOREN, OIB 87853691818,ALENKA RABUZIN, OIB 68034712240,BRANKICA TOPOLOVEC, OIB 51947367056,VALENTIN RUTIĆ, OIB 74423567900,JOSIP DVORSKI, OIB 68036440558,BRANKA SAKAČ, OIB 49515276758,IVANA MALTAR, OIB 41951525723,NATALIJA MRVČIĆ, OIB 27083919458</izvorni_sadrzaj>
    <derivirana_varijabla naziv="DomainObject.Predmet.StrankaNazivFormatedOIB_1">STJEPAN BEŠTEK, OIB 28313597038,VLADO HENAC, OIB 90738114074,MARKO ŽUGEC, OIB 78235112950,VINKA LUSAVEC, OIB 50125116210,NATAŠA ŠINJORI, OIB 77646580408,MIRJANA FERENČINA, OIB 08143327611,RUDOLF ZAJEC, OIB 07996210501,ŽELJKO FIIPOVIĆ, OIB 75378869336,BOŽENA MEŠTRIĆ, OIB 46859957427,KATARINA KOŠČAK, OIB 51688559280,NADICA FILAT, OIB 56563472295,IVICA FILAT, OIB 64883818362,ŽELJKO MEŠTRIĆ, OIB 00545335221,RADE TURINA, OIB 64876122534,ŽELJKO IVANUŠEC, OIB 62694405517,PETAR SABOLIĆ, OIB 54484492847,BISERKA SAKAČ, OIB 51258508950,IVANKA LACKOVIĆ, OIB 34756658276,MARIJAN VALJAK, OIB 19827444037,JOSIP NOVAK, OIB 71739845047,NADA NOVAK, OIB 09345867832,TOMISLAV HAJDUK, OIB 67099199810,JURAJ ZAJEC, OIB 82430487719,MATO PUŠKADIJA, OIB 65220470024,ZVONKO SABOLIĆ, OIB 09848016941,MARIJANA KOPJAR, OIB 59059649599,ANKICA IPŠA, OIB 18399991731,Božidar Žugec, OIB 56822847115,SNJEŽANA BENJAK, OIB 44203353713,VESNA TURKOVIĆ, OIB 90638275150,NEVENKA IPŠA, OIB 10701259816,BARICA MATEKOVIĆ, OIB 36735438555,DRAŽEN HRUPEK, OIB 84023075985,ZORAN CINDORI, OIB 33083933565,IVAN MALTAR, OIB 64174692240,SILVESTAR ŠTABA, OIB 21427636903,SANJA JENKAČ, OIB 28502629692,BOŽICA KUZEL-IPŠA, OIB 42777378632,TOMISLAV TOPOLOVEC, OIB 01415432247,JOSIP KOREN, OIB 69720517142,DRAGUTIN NOVAK, OIB 40605960759,ANA JEREN, OIB 01302984733,MATIJA ĐURIN, OIB 16015647835,STJEPAN KOPJAR, OIB 69314817999,VLADO PAJAN, OIB 99551617371,DAVOR BEDEKOVIĆ, OIB 69122741780,IVICA KLJUČARIĆ, OIB 35030935896,ĐURO PUŠKADIJA, OIB 90028208301,DRAGICA TOPOLKO, OIB 73211006621,ĐURO FERENĐA, OIB 42271127638,IVAN STANŠA, OIB 50702495175,FRANJO ČAMIĆ, OIB 30228008856,ANITA KLOPOTAN, OIB 89514181410,DOMINIK MEŠTRIĆ, OIB 46048078843,RENATA DRČEC, OIB 82673569710,ANA BEŠENIĆ, OIB 56722595080,MIROSLAV DRČEC, OIB 74472390979,MARTINA ŠAFRAN, OIB 02167181097,JASMINKA IVANŠEC, OIB 15995350057,MARIO KADI, OIB 41499399460,ANDREJA BELOŠA, OIB 53520677719,BOŽICA NOVAK, OIB 88873473809,ANITA POFUK, OIB 02062330443,JOSIP KNAPIĆ, OIB 34208452409,ANDRIJA STANKO, OIB 93941465548,LJILJANA MIROIĆ, OIB 07240990097,ŠTEFICA RABUZIN, OIB 68375501734,STJEPAN HUSAJINA, OIB 10881347371,LIDIJA CESAR, OIB 45469244793,ANICA SMOLJANEC, OIB 30858450798,ANICA FOTAK, OIB 64044403245,BOŽIDAR VUKALOVIĆ, OIB 74799994666,IVANKA TOMA, OIB 13395088394,KATICA ČESI, OIB 32756011836,GROZDANA KOREN, OIB 87853691818,ALENKA RABUZIN, OIB 68034712240,BRANKICA TOPOLOVEC, OIB 51947367056,VALENTIN RUTIĆ, OIB 74423567900,JOSIP DVORSKI, OIB 68036440558,BRANKA SAKAČ, OIB 49515276758,IVANA MALTAR, OIB 41951525723,NATALIJA MRVČIĆ, OIB 27083919458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265201.74</izvorni_sadrzaj>
    <derivirana_varijabla naziv="DomainObject.Predmet.TrenutnaVrijednost_1">265201.74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STJEPAN BEŠTEK zastupanog po punomoćniku MIROSLAV MOLNAR, SSSH Ured Varaždisnke županije</item>
      <item>VLADO HENAC zastupanog po punomoćniku MIROSLAV MOLNAR, SSSH Ured Varaždisnke županije</item>
      <item>MARKO ŽUGEC zastupanog po punomoćniku MIROSLAV MOLNAR, SSSH Ured Varaždisnke županije</item>
      <item>VINKA LUSAVEC zastupanog po punomoćniku MIROSLAV MOLNAR, SSSH Ured Varaždisnke županije</item>
      <item>NATAŠA ŠINJORI zastupanog po punomoćniku MIROSLAV MOLNAR, SSSH Ured Varaždisnke županije</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izvorni_sadrzaj>
    <derivirana_varijabla naziv="DomainObject.Predmet.StrankaListFormated_1">
      <item>STJEPAN BEŠTEK zastupanog po punomoćniku MIROSLAV MOLNAR, SSSH Ured Varaždisnke županije</item>
      <item>VLADO HENAC zastupanog po punomoćniku MIROSLAV MOLNAR, SSSH Ured Varaždisnke županije</item>
      <item>MARKO ŽUGEC zastupanog po punomoćniku MIROSLAV MOLNAR, SSSH Ured Varaždisnke županije</item>
      <item>VINKA LUSAVEC zastupanog po punomoćniku MIROSLAV MOLNAR, SSSH Ured Varaždisnke županije</item>
      <item>NATAŠA ŠINJORI zastupanog po punomoćniku MIROSLAV MOLNAR, SSSH Ured Varaždisnke županije</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derivirana_varijabla>
  </DomainObject.Predmet.StrankaListFormated>
  <DomainObject.Predmet.StrankaListFormatedOIB>
    <izvorni_sadrzaj>
      <item>STJEPAN BEŠTEK, OIB 28313597038 zastupanog po punomoćniku MIROSLAV MOLNAR, SSSH Ured Varaždisnke županije</item>
      <item>VLADO HENAC, OIB 90738114074 zastupanog po punomoćniku MIROSLAV MOLNAR, SSSH Ured Varaždisnke županije</item>
      <item>MARKO ŽUGEC, OIB 78235112950 zastupanog po punomoćniku MIROSLAV MOLNAR, SSSH Ured Varaždisnke županije</item>
      <item>VINKA LUSAVEC, OIB 50125116210 zastupanog po punomoćniku MIROSLAV MOLNAR, SSSH Ured Varaždisnke županije</item>
      <item>NATAŠA ŠINJORI, OIB 77646580408 zastupanog po punomoćniku MIROSLAV MOLNAR, SSSH Ured Varaždisnke županije</item>
      <item>MIRJANA FERENČINA, OIB 08143327611</item>
      <item>RUDOLF ZAJEC, OIB 07996210501</item>
      <item>ŽELJKO FIIPOVIĆ, OIB 75378869336</item>
      <item>BOŽENA MEŠTRIĆ, OIB 46859957427</item>
      <item>KATARINA KOŠČAK, OIB 51688559280</item>
      <item>NADICA FILAT, OIB 56563472295</item>
      <item>IVICA FILAT, OIB 64883818362</item>
      <item>ŽELJKO MEŠTRIĆ, OIB 00545335221</item>
      <item>RADE TURINA, OIB 64876122534</item>
      <item>ŽELJKO IVANUŠEC, OIB 62694405517</item>
      <item>PETAR SABOLIĆ, OIB 54484492847</item>
      <item>BISERKA SAKAČ, OIB 51258508950</item>
      <item>IVANKA LACKOVIĆ, OIB 34756658276</item>
      <item>MARIJAN VALJAK, OIB 19827444037</item>
      <item>JOSIP NOVAK, OIB 71739845047</item>
      <item>NADA NOVAK, OIB 09345867832</item>
      <item>TOMISLAV HAJDUK, OIB 67099199810</item>
      <item>JURAJ ZAJEC, OIB 82430487719</item>
      <item>MATO PUŠKADIJA, OIB 65220470024</item>
      <item>ZVONKO SABOLIĆ, OIB 09848016941</item>
      <item>MARIJANA KOPJAR, OIB 59059649599</item>
      <item>ANKICA IPŠA, OIB 18399991731</item>
      <item>Božidar Žugec, OIB 56822847115</item>
      <item>SNJEŽANA BENJAK, OIB 44203353713</item>
      <item>VESNA TURKOVIĆ, OIB 90638275150</item>
      <item>NEVENKA IPŠA, OIB 10701259816</item>
      <item>BARICA MATEKOVIĆ, OIB 36735438555</item>
      <item>DRAŽEN HRUPEK, OIB 84023075985</item>
      <item>ZORAN CINDORI, OIB 33083933565</item>
      <item>IVAN MALTAR, OIB 64174692240</item>
      <item>SILVESTAR ŠTABA, OIB 21427636903</item>
      <item>SANJA JENKAČ, OIB 28502629692</item>
      <item>BOŽICA KUZEL-IPŠA, OIB 42777378632</item>
      <item>TOMISLAV TOPOLOVEC, OIB 01415432247</item>
      <item>JOSIP KOREN, OIB 69720517142</item>
      <item>DRAGUTIN NOVAK, OIB 40605960759</item>
      <item>ANA JEREN, OIB 01302984733</item>
      <item>MATIJA ĐURIN, OIB 16015647835</item>
      <item>STJEPAN KOPJAR, OIB 69314817999</item>
      <item>VLADO PAJAN, OIB 99551617371</item>
      <item>DAVOR BEDEKOVIĆ, OIB 69122741780</item>
      <item>IVICA KLJUČARIĆ, OIB 35030935896</item>
      <item>ĐURO PUŠKADIJA, OIB 90028208301</item>
      <item>DRAGICA TOPOLKO, OIB 73211006621</item>
      <item>ĐURO FERENĐA, OIB 42271127638</item>
      <item>IVAN STANŠA, OIB 50702495175</item>
      <item>FRANJO ČAMIĆ, OIB 30228008856</item>
      <item>ANITA KLOPOTAN, OIB 89514181410</item>
      <item>DOMINIK MEŠTRIĆ, OIB 46048078843</item>
      <item>RENATA DRČEC, OIB 82673569710</item>
      <item>ANA BEŠENIĆ, OIB 56722595080</item>
      <item>MIROSLAV DRČEC, OIB 74472390979</item>
      <item>MARTINA ŠAFRAN, OIB 02167181097</item>
      <item>JASMINKA IVANŠEC, OIB 15995350057</item>
      <item>MARIO KADI, OIB 41499399460</item>
      <item>ANDREJA BELOŠA, OIB 53520677719</item>
      <item>BOŽICA NOVAK, OIB 88873473809</item>
      <item>ANITA POFUK, OIB 02062330443</item>
      <item>JOSIP KNAPIĆ, OIB 34208452409</item>
      <item>ANDRIJA STANKO, OIB 93941465548</item>
      <item>LJILJANA MIROIĆ, OIB 07240990097</item>
      <item>ŠTEFICA RABUZIN, OIB 68375501734</item>
      <item>STJEPAN HUSAJINA, OIB 10881347371</item>
      <item>LIDIJA CESAR, OIB 45469244793</item>
      <item>ANICA SMOLJANEC, OIB 30858450798</item>
      <item>ANICA FOTAK, OIB 64044403245</item>
      <item>BOŽIDAR VUKALOVIĆ, OIB 74799994666</item>
      <item>IVANKA TOMA, OIB 13395088394</item>
      <item>KATICA ČESI, OIB 32756011836</item>
      <item>GROZDANA KOREN, OIB 87853691818</item>
      <item>ALENKA RABUZIN, OIB 68034712240</item>
      <item>BRANKICA TOPOLOVEC, OIB 51947367056</item>
      <item>VALENTIN RUTIĆ, OIB 74423567900</item>
      <item>JOSIP DVORSKI, OIB 68036440558</item>
      <item>BRANKA SAKAČ, OIB 49515276758</item>
      <item>IVANA MALTAR, OIB 41951525723</item>
      <item>NATALIJA MRVČIĆ, OIB 27083919458</item>
    </izvorni_sadrzaj>
    <derivirana_varijabla naziv="DomainObject.Predmet.StrankaListFormatedOIB_1">
      <item>STJEPAN BEŠTEK, OIB 28313597038 zastupanog po punomoćniku MIROSLAV MOLNAR, SSSH Ured Varaždisnke županije</item>
      <item>VLADO HENAC, OIB 90738114074 zastupanog po punomoćniku MIROSLAV MOLNAR, SSSH Ured Varaždisnke županije</item>
      <item>MARKO ŽUGEC, OIB 78235112950 zastupanog po punomoćniku MIROSLAV MOLNAR, SSSH Ured Varaždisnke županije</item>
      <item>VINKA LUSAVEC, OIB 50125116210 zastupanog po punomoćniku MIROSLAV MOLNAR, SSSH Ured Varaždisnke županije</item>
      <item>NATAŠA ŠINJORI, OIB 77646580408 zastupanog po punomoćniku MIROSLAV MOLNAR, SSSH Ured Varaždisnke županije</item>
      <item>MIRJANA FERENČINA, OIB 08143327611</item>
      <item>RUDOLF ZAJEC, OIB 07996210501</item>
      <item>ŽELJKO FIIPOVIĆ, OIB 75378869336</item>
      <item>BOŽENA MEŠTRIĆ, OIB 46859957427</item>
      <item>KATARINA KOŠČAK, OIB 51688559280</item>
      <item>NADICA FILAT, OIB 56563472295</item>
      <item>IVICA FILAT, OIB 64883818362</item>
      <item>ŽELJKO MEŠTRIĆ, OIB 00545335221</item>
      <item>RADE TURINA, OIB 64876122534</item>
      <item>ŽELJKO IVANUŠEC, OIB 62694405517</item>
      <item>PETAR SABOLIĆ, OIB 54484492847</item>
      <item>BISERKA SAKAČ, OIB 51258508950</item>
      <item>IVANKA LACKOVIĆ, OIB 34756658276</item>
      <item>MARIJAN VALJAK, OIB 19827444037</item>
      <item>JOSIP NOVAK, OIB 71739845047</item>
      <item>NADA NOVAK, OIB 09345867832</item>
      <item>TOMISLAV HAJDUK, OIB 67099199810</item>
      <item>JURAJ ZAJEC, OIB 82430487719</item>
      <item>MATO PUŠKADIJA, OIB 65220470024</item>
      <item>ZVONKO SABOLIĆ, OIB 09848016941</item>
      <item>MARIJANA KOPJAR, OIB 59059649599</item>
      <item>ANKICA IPŠA, OIB 18399991731</item>
      <item>Božidar Žugec, OIB 56822847115</item>
      <item>SNJEŽANA BENJAK, OIB 44203353713</item>
      <item>VESNA TURKOVIĆ, OIB 90638275150</item>
      <item>NEVENKA IPŠA, OIB 10701259816</item>
      <item>BARICA MATEKOVIĆ, OIB 36735438555</item>
      <item>DRAŽEN HRUPEK, OIB 84023075985</item>
      <item>ZORAN CINDORI, OIB 33083933565</item>
      <item>IVAN MALTAR, OIB 64174692240</item>
      <item>SILVESTAR ŠTABA, OIB 21427636903</item>
      <item>SANJA JENKAČ, OIB 28502629692</item>
      <item>BOŽICA KUZEL-IPŠA, OIB 42777378632</item>
      <item>TOMISLAV TOPOLOVEC, OIB 01415432247</item>
      <item>JOSIP KOREN, OIB 69720517142</item>
      <item>DRAGUTIN NOVAK, OIB 40605960759</item>
      <item>ANA JEREN, OIB 01302984733</item>
      <item>MATIJA ĐURIN, OIB 16015647835</item>
      <item>STJEPAN KOPJAR, OIB 69314817999</item>
      <item>VLADO PAJAN, OIB 99551617371</item>
      <item>DAVOR BEDEKOVIĆ, OIB 69122741780</item>
      <item>IVICA KLJUČARIĆ, OIB 35030935896</item>
      <item>ĐURO PUŠKADIJA, OIB 90028208301</item>
      <item>DRAGICA TOPOLKO, OIB 73211006621</item>
      <item>ĐURO FERENĐA, OIB 42271127638</item>
      <item>IVAN STANŠA, OIB 50702495175</item>
      <item>FRANJO ČAMIĆ, OIB 30228008856</item>
      <item>ANITA KLOPOTAN, OIB 89514181410</item>
      <item>DOMINIK MEŠTRIĆ, OIB 46048078843</item>
      <item>RENATA DRČEC, OIB 82673569710</item>
      <item>ANA BEŠENIĆ, OIB 56722595080</item>
      <item>MIROSLAV DRČEC, OIB 74472390979</item>
      <item>MARTINA ŠAFRAN, OIB 02167181097</item>
      <item>JASMINKA IVANŠEC, OIB 15995350057</item>
      <item>MARIO KADI, OIB 41499399460</item>
      <item>ANDREJA BELOŠA, OIB 53520677719</item>
      <item>BOŽICA NOVAK, OIB 88873473809</item>
      <item>ANITA POFUK, OIB 02062330443</item>
      <item>JOSIP KNAPIĆ, OIB 34208452409</item>
      <item>ANDRIJA STANKO, OIB 93941465548</item>
      <item>LJILJANA MIROIĆ, OIB 07240990097</item>
      <item>ŠTEFICA RABUZIN, OIB 68375501734</item>
      <item>STJEPAN HUSAJINA, OIB 10881347371</item>
      <item>LIDIJA CESAR, OIB 45469244793</item>
      <item>ANICA SMOLJANEC, OIB 30858450798</item>
      <item>ANICA FOTAK, OIB 64044403245</item>
      <item>BOŽIDAR VUKALOVIĆ, OIB 74799994666</item>
      <item>IVANKA TOMA, OIB 13395088394</item>
      <item>KATICA ČESI, OIB 32756011836</item>
      <item>GROZDANA KOREN, OIB 87853691818</item>
      <item>ALENKA RABUZIN, OIB 68034712240</item>
      <item>BRANKICA TOPOLOVEC, OIB 51947367056</item>
      <item>VALENTIN RUTIĆ, OIB 74423567900</item>
      <item>JOSIP DVORSKI, OIB 68036440558</item>
      <item>BRANKA SAKAČ, OIB 49515276758</item>
      <item>IVANA MALTAR, OIB 41951525723</item>
      <item>NATALIJA MRVČIĆ, OIB 27083919458</item>
    </derivirana_varijabla>
  </DomainObject.Predmet.StrankaListFormatedOIB>
  <DomainObject.Predmet.StrankaListFormatedWithAdress>
    <izvorni_sadrzaj>
      <item>STJEPAN BEŠTEK, Krč 140, 42220 Novi Marof zastupanog po punomoćniku MIROSLAV MOLNAR, SSSH Ured Varaždisnke županije</item>
      <item>VLADO HENAC, MAKOIŠĆE GORNJE 75, 42220 Novi Marof zastupanog po punomoćniku MIROSLAV MOLNAR, SSSH Ured Varaždisnke županije</item>
      <item>MARKO ŽUGEC, ZAGORSKA 7, 42220 Ljubešćica zastupanog po punomoćniku MIROSLAV MOLNAR, SSSH Ured Varaždisnke županije</item>
      <item>VINKA LUSAVEC, MAROFSKA 4, 42220 Ključ zastupanog po punomoćniku MIROSLAV MOLNAR, SSSH Ured Varaždisnke županije</item>
      <item>NATAŠA ŠINJORI, PRESEČNO 194, 42220 Presečno zastupanog po punomoćniku MIROSLAV MOLNAR, SSSH Ured Varaždisnke županije</item>
      <item>MIRJANA FERENČINA, KRČ 103, 42220 Krč</item>
      <item>RUDOLF ZAJEC, JELENŠČAK 25, 42220 Novi Marof</item>
      <item>ŽELJKO FIIPOVIĆ, LOVRENTOVEC 32, 42223 Lovrentovec</item>
      <item>BOŽENA MEŠTRIĆ, PRESEČNO 114A, 42220 Presečno</item>
      <item>KATARINA KOŠČAK, REMETINEC 254, 42220 Remetinec</item>
      <item>NADICA FILAT, MAĐAREVO 179, 42220 Madžarevo</item>
      <item>IVICA FILAT, MAĐAREVO 179, 42220 Madžarevo</item>
      <item>ŽELJKO MEŠTRIĆ, PRESEČNO 117, 42220 Presečno</item>
      <item>RADE TURINA, MAĐAREVO 112, 42220 Madžarevo</item>
      <item>ŽELJKO IVANUŠEC, KALNIČKA 10, 42220 Ljubešćica</item>
      <item>PETAR SABOLIĆ, MAROFSKA 15, 42220 Novi Marof</item>
      <item>BISERKA SAKAČ, KALNIČKA KAPELA 7, 42220 Kapela Kalnička</item>
      <item>IVANKA LACKOVIĆ, KRALJA TOMISLAVA 24, 42220 Novi Marof</item>
      <item>MARIJAN VALJAK, KRALJA TOMISLAVA 17B, 42220 Novi Marof</item>
      <item>JOSIP NOVAK, PODEVČEVO 121A, 42220 Podevčevo</item>
      <item>NADA NOVAK, PODEVČEVO 121A, 42220 Podevčevo</item>
      <item>TOMISLAV HAJDUK, OŠTRICE 139, 42220 Oštrice</item>
      <item>JURAJ ZAJEC, ZAJEZDA 110, 49284 Zajezda</item>
      <item>MATO PUŠKADIJA, REMETINEC 246, 42220 Remetinec</item>
      <item>ZVONKO SABOLIĆ, VINOGRADSKA 14, 42220 Ključ</item>
      <item>MARIJANA KOPJAR, REMETINEC 381, 42220 Remetinec</item>
      <item>ANKICA IPŠA, MAĐAREVO 22, 42220 Madžarevo</item>
      <item>Božidar Žugec, Možđenec 124, 42220 Možđenec</item>
      <item>SNJEŽANA BENJAK, REMETINEC 177, 42220 Remetinec</item>
      <item>VESNA TURKOVIĆ, REMETINEC 212A, 42220 Remetinec</item>
      <item>NEVENKA IPŠA, MAĐAREVO 25, 42220 Madžarevo</item>
      <item>BARICA MATEKOVIĆ, VISOKO 83, 42225 Visoko</item>
      <item>DRAŽEN HRUPEK, PODEVČEVO 133, 42220 Podevčevo</item>
      <item>ZORAN CINDORI, REMETINEC 366, 42220 Remetinec</item>
      <item>IVAN MALTAR, REMETINEC 286, 42220 Remetinec</item>
      <item>SILVESTAR ŠTABA, MAĐAREVO 80B, 42220 Madžarevo</item>
      <item>SANJA JENKAČ, V. ČOLJE 9, 42220 Ključ</item>
      <item>BOŽICA KUZEL-IPŠA, KRČ 112, 42220 Krč</item>
      <item>TOMISLAV TOPOLOVEC, BR. RADIĆA 113, 42000 Jalkovec</item>
      <item>JOSIP KOREN, REMETINEC 278, 42220 Remetinec</item>
      <item>DRAGUTIN NOVAK, RADNIČKA 2, 42204 Beletinec</item>
      <item>ANA JEREN, V. ČOLJE 32, 42220 Ključ</item>
      <item>MATIJA ĐURIN, REMETINEC 312, 42220 Remetinec</item>
      <item>STJEPAN KOPJAR, REMETINEC 381, 42220 Remetinec</item>
      <item>VLADO PAJAN, GRANA 110, 42220 Novi Marof</item>
      <item>DAVOR BEDEKOVIĆ, VINOGRADSKA 27, 42223 Donja Poljana</item>
      <item>IVICA KLJUČARIĆ, MAKOIŠĆE DONJE 158, 42220 Donje Makojišće</item>
      <item>ĐURO PUŠKADIJA, REMETINEC 159, 42220 Remetinec</item>
      <item>DRAGICA TOPOLKO, REMETINEC 370, 42220 Remetinec</item>
      <item>ĐURO FERENĐA, GRANA 129, 42220 Grana</item>
      <item>IVAN STANŠA, REMETINEC 241, 42220 Remetinec</item>
      <item>FRANJO ČAMIĆ, MAĐAREVO 103, 42220 Madžarevo</item>
      <item>ANITA KLOPOTAN, PRESEČNO 103, 42220 Presečno</item>
      <item>DOMINIK MEŠTRIĆ, V. ČOLJE 25, 42220 Ključ</item>
      <item>RENATA DRČEC, PODRUTE 51, 42220 Podrute</item>
      <item>ANA BEŠENIĆ, BEDNJANSKA 4, 42220 Novi Marof</item>
      <item>MIROSLAV DRČEC, PODRUTE 51, 42220 Podrute</item>
      <item>MARTINA ŠAFRAN, OŠTRICE 72, 42220 Oštrice</item>
      <item>JASMINKA IVANŠEC, KALNIČKA 129, 42220 Ljubešćica</item>
      <item>MARIO KADI, KAMENA GORICA 105, 42220 Kamena Gorica</item>
      <item>ANDREJA BELOŠA, MAĐAREVO 123A, 42220 Madžarevo</item>
      <item>BOŽICA NOVAK, GRANA 115, 42220 Grana</item>
      <item>ANITA POFUK, REMETINEC 228, 42220 Remetinec</item>
      <item>JOSIP KNAPIĆ, TRG A. MIHANOVIĆA 8, 42223 Varaždinske Toplice</item>
      <item>ANDRIJA STANKO, GRANA 68, 42220 Grana</item>
      <item>LJILJANA MIROIĆ, DOMOVEC 3A, 49283 Domovec</item>
      <item>ŠTEFICA RABUZIN, KALNIČKA 3, 42220 Novi Marof</item>
      <item>STJEPAN HUSAJINA, MAKOIŠĆE GORNJE 73, 42220 Gornje Makojišće</item>
      <item>LIDIJA CESAR, DVORSKA 2, 42220 Topličica</item>
      <item>ANICA SMOLJANEC, REMETINEC 195, 42220 Remetinec</item>
      <item>ANICA FOTAK, OREHOVEC BB, 42220 Orehovec</item>
      <item>BOŽIDAR VUKALOVIĆ, MAĐAREVO 133, 42220 Madžarevo</item>
      <item>IVANKA TOMA, MAKOIŠĆE GORNJE 82A, 42220 Gornje Makojišće</item>
      <item>KATICA ČESI, KAMENA GORICA 73, 42220 Kamena Gorica</item>
      <item>GROZDANA KOREN, V. ČOLJE 70, 42220 Ključ</item>
      <item>ALENKA RABUZIN, PRESEČNO 51, 42220 Presečno</item>
      <item>BRANKICA TOPOLOVEC, ODVOJAK VARAŽD. UL. 1, 42220 Novi Marof</item>
      <item>VALENTIN RUTIĆ, OŠTRICE 131, 42220 Oštrice</item>
      <item>JOSIP DVORSKI, OREHOVEC 56, 42220 Orehovec</item>
      <item>BRANKA SAKAČ, PRESEČNO 24A, 42220 Presečno</item>
      <item>IVANA MALTAR, REMETINEC 55A, 42220 Remetinec</item>
      <item>NATALIJA MRVČIĆ, REMETINEC 357, 42220 Remetinec</item>
    </izvorni_sadrzaj>
    <derivirana_varijabla naziv="DomainObject.Predmet.StrankaListFormatedWithAdress_1">
      <item>STJEPAN BEŠTEK, Krč 140, 42220 Novi Marof zastupanog po punomoćniku MIROSLAV MOLNAR, SSSH Ured Varaždisnke županije</item>
      <item>VLADO HENAC, MAKOIŠĆE GORNJE 75, 42220 Novi Marof zastupanog po punomoćniku MIROSLAV MOLNAR, SSSH Ured Varaždisnke županije</item>
      <item>MARKO ŽUGEC, ZAGORSKA 7, 42220 Ljubešćica zastupanog po punomoćniku MIROSLAV MOLNAR, SSSH Ured Varaždisnke županije</item>
      <item>VINKA LUSAVEC, MAROFSKA 4, 42220 Ključ zastupanog po punomoćniku MIROSLAV MOLNAR, SSSH Ured Varaždisnke županije</item>
      <item>NATAŠA ŠINJORI, PRESEČNO 194, 42220 Presečno zastupanog po punomoćniku MIROSLAV MOLNAR, SSSH Ured Varaždisnke županije</item>
      <item>MIRJANA FERENČINA, KRČ 103, 42220 Krč</item>
      <item>RUDOLF ZAJEC, JELENŠČAK 25, 42220 Novi Marof</item>
      <item>ŽELJKO FIIPOVIĆ, LOVRENTOVEC 32, 42223 Lovrentovec</item>
      <item>BOŽENA MEŠTRIĆ, PRESEČNO 114A, 42220 Presečno</item>
      <item>KATARINA KOŠČAK, REMETINEC 254, 42220 Remetinec</item>
      <item>NADICA FILAT, MAĐAREVO 179, 42220 Madžarevo</item>
      <item>IVICA FILAT, MAĐAREVO 179, 42220 Madžarevo</item>
      <item>ŽELJKO MEŠTRIĆ, PRESEČNO 117, 42220 Presečno</item>
      <item>RADE TURINA, MAĐAREVO 112, 42220 Madžarevo</item>
      <item>ŽELJKO IVANUŠEC, KALNIČKA 10, 42220 Ljubešćica</item>
      <item>PETAR SABOLIĆ, MAROFSKA 15, 42220 Novi Marof</item>
      <item>BISERKA SAKAČ, KALNIČKA KAPELA 7, 42220 Kapela Kalnička</item>
      <item>IVANKA LACKOVIĆ, KRALJA TOMISLAVA 24, 42220 Novi Marof</item>
      <item>MARIJAN VALJAK, KRALJA TOMISLAVA 17B, 42220 Novi Marof</item>
      <item>JOSIP NOVAK, PODEVČEVO 121A, 42220 Podevčevo</item>
      <item>NADA NOVAK, PODEVČEVO 121A, 42220 Podevčevo</item>
      <item>TOMISLAV HAJDUK, OŠTRICE 139, 42220 Oštrice</item>
      <item>JURAJ ZAJEC, ZAJEZDA 110, 49284 Zajezda</item>
      <item>MATO PUŠKADIJA, REMETINEC 246, 42220 Remetinec</item>
      <item>ZVONKO SABOLIĆ, VINOGRADSKA 14, 42220 Ključ</item>
      <item>MARIJANA KOPJAR, REMETINEC 381, 42220 Remetinec</item>
      <item>ANKICA IPŠA, MAĐAREVO 22, 42220 Madžarevo</item>
      <item>Božidar Žugec, Možđenec 124, 42220 Možđenec</item>
      <item>SNJEŽANA BENJAK, REMETINEC 177, 42220 Remetinec</item>
      <item>VESNA TURKOVIĆ, REMETINEC 212A, 42220 Remetinec</item>
      <item>NEVENKA IPŠA, MAĐAREVO 25, 42220 Madžarevo</item>
      <item>BARICA MATEKOVIĆ, VISOKO 83, 42225 Visoko</item>
      <item>DRAŽEN HRUPEK, PODEVČEVO 133, 42220 Podevčevo</item>
      <item>ZORAN CINDORI, REMETINEC 366, 42220 Remetinec</item>
      <item>IVAN MALTAR, REMETINEC 286, 42220 Remetinec</item>
      <item>SILVESTAR ŠTABA, MAĐAREVO 80B, 42220 Madžarevo</item>
      <item>SANJA JENKAČ, V. ČOLJE 9, 42220 Ključ</item>
      <item>BOŽICA KUZEL-IPŠA, KRČ 112, 42220 Krč</item>
      <item>TOMISLAV TOPOLOVEC, BR. RADIĆA 113, 42000 Jalkovec</item>
      <item>JOSIP KOREN, REMETINEC 278, 42220 Remetinec</item>
      <item>DRAGUTIN NOVAK, RADNIČKA 2, 42204 Beletinec</item>
      <item>ANA JEREN, V. ČOLJE 32, 42220 Ključ</item>
      <item>MATIJA ĐURIN, REMETINEC 312, 42220 Remetinec</item>
      <item>STJEPAN KOPJAR, REMETINEC 381, 42220 Remetinec</item>
      <item>VLADO PAJAN, GRANA 110, 42220 Novi Marof</item>
      <item>DAVOR BEDEKOVIĆ, VINOGRADSKA 27, 42223 Donja Poljana</item>
      <item>IVICA KLJUČARIĆ, MAKOIŠĆE DONJE 158, 42220 Donje Makojišće</item>
      <item>ĐURO PUŠKADIJA, REMETINEC 159, 42220 Remetinec</item>
      <item>DRAGICA TOPOLKO, REMETINEC 370, 42220 Remetinec</item>
      <item>ĐURO FERENĐA, GRANA 129, 42220 Grana</item>
      <item>IVAN STANŠA, REMETINEC 241, 42220 Remetinec</item>
      <item>FRANJO ČAMIĆ, MAĐAREVO 103, 42220 Madžarevo</item>
      <item>ANITA KLOPOTAN, PRESEČNO 103, 42220 Presečno</item>
      <item>DOMINIK MEŠTRIĆ, V. ČOLJE 25, 42220 Ključ</item>
      <item>RENATA DRČEC, PODRUTE 51, 42220 Podrute</item>
      <item>ANA BEŠENIĆ, BEDNJANSKA 4, 42220 Novi Marof</item>
      <item>MIROSLAV DRČEC, PODRUTE 51, 42220 Podrute</item>
      <item>MARTINA ŠAFRAN, OŠTRICE 72, 42220 Oštrice</item>
      <item>JASMINKA IVANŠEC, KALNIČKA 129, 42220 Ljubešćica</item>
      <item>MARIO KADI, KAMENA GORICA 105, 42220 Kamena Gorica</item>
      <item>ANDREJA BELOŠA, MAĐAREVO 123A, 42220 Madžarevo</item>
      <item>BOŽICA NOVAK, GRANA 115, 42220 Grana</item>
      <item>ANITA POFUK, REMETINEC 228, 42220 Remetinec</item>
      <item>JOSIP KNAPIĆ, TRG A. MIHANOVIĆA 8, 42223 Varaždinske Toplice</item>
      <item>ANDRIJA STANKO, GRANA 68, 42220 Grana</item>
      <item>LJILJANA MIROIĆ, DOMOVEC 3A, 49283 Domovec</item>
      <item>ŠTEFICA RABUZIN, KALNIČKA 3, 42220 Novi Marof</item>
      <item>STJEPAN HUSAJINA, MAKOIŠĆE GORNJE 73, 42220 Gornje Makojišće</item>
      <item>LIDIJA CESAR, DVORSKA 2, 42220 Topličica</item>
      <item>ANICA SMOLJANEC, REMETINEC 195, 42220 Remetinec</item>
      <item>ANICA FOTAK, OREHOVEC BB, 42220 Orehovec</item>
      <item>BOŽIDAR VUKALOVIĆ, MAĐAREVO 133, 42220 Madžarevo</item>
      <item>IVANKA TOMA, MAKOIŠĆE GORNJE 82A, 42220 Gornje Makojišće</item>
      <item>KATICA ČESI, KAMENA GORICA 73, 42220 Kamena Gorica</item>
      <item>GROZDANA KOREN, V. ČOLJE 70, 42220 Ključ</item>
      <item>ALENKA RABUZIN, PRESEČNO 51, 42220 Presečno</item>
      <item>BRANKICA TOPOLOVEC, ODVOJAK VARAŽD. UL. 1, 42220 Novi Marof</item>
      <item>VALENTIN RUTIĆ, OŠTRICE 131, 42220 Oštrice</item>
      <item>JOSIP DVORSKI, OREHOVEC 56, 42220 Orehovec</item>
      <item>BRANKA SAKAČ, PRESEČNO 24A, 42220 Presečno</item>
      <item>IVANA MALTAR, REMETINEC 55A, 42220 Remetinec</item>
      <item>NATALIJA MRVČIĆ, REMETINEC 357, 42220 Remetinec</item>
    </derivirana_varijabla>
  </DomainObject.Predmet.StrankaListFormatedWithAdress>
  <DomainObject.Predmet.StrankaListFormatedWithAdressOIB>
    <izvorni_sadrzaj>
      <item>STJEPAN BEŠTEK, OIB 28313597038, Krč 140, 42220 Novi Marof zastupanog po punomoćniku MIROSLAV MOLNAR, SSSH Ured Varaždisnke županije</item>
      <item>VLADO HENAC, OIB 90738114074, MAKOIŠĆE GORNJE 75, 42220 Novi Marof zastupanog po punomoćniku MIROSLAV MOLNAR, SSSH Ured Varaždisnke županije</item>
      <item>MARKO ŽUGEC, OIB 78235112950, ZAGORSKA 7, 42220 Ljubešćica zastupanog po punomoćniku MIROSLAV MOLNAR, SSSH Ured Varaždisnke županije</item>
      <item>VINKA LUSAVEC, OIB 50125116210, MAROFSKA 4, 42220 Ključ zastupanog po punomoćniku MIROSLAV MOLNAR, SSSH Ured Varaždisnke županije</item>
      <item>NATAŠA ŠINJORI, OIB 77646580408, PRESEČNO 194, 42220 Presečno zastupanog po punomoćniku MIROSLAV MOLNAR, SSSH Ured Varaždisnke županije</item>
      <item>MIRJANA FERENČINA, OIB 08143327611, KRČ 103, 42220 Krč</item>
      <item>RUDOLF ZAJEC, OIB 07996210501, JELENŠČAK 25, 42220 Novi Marof</item>
      <item>ŽELJKO FIIPOVIĆ, OIB 75378869336, LOVRENTOVEC 32, 42223 Lovrentovec</item>
      <item>BOŽENA MEŠTRIĆ, OIB 46859957427, PRESEČNO 114A, 42220 Presečno</item>
      <item>KATARINA KOŠČAK, OIB 51688559280, REMETINEC 254, 42220 Remetinec</item>
      <item>NADICA FILAT, OIB 56563472295, MAĐAREVO 179, 42220 Madžarevo</item>
      <item>IVICA FILAT, OIB 64883818362, MAĐAREVO 179, 42220 Madžarevo</item>
      <item>ŽELJKO MEŠTRIĆ, OIB 00545335221, PRESEČNO 117, 42220 Presečno</item>
      <item>RADE TURINA, OIB 64876122534, MAĐAREVO 112, 42220 Madžarevo</item>
      <item>ŽELJKO IVANUŠEC, OIB 62694405517, KALNIČKA 10, 42220 Ljubešćica</item>
      <item>PETAR SABOLIĆ, OIB 54484492847, MAROFSKA 15, 42220 Novi Marof</item>
      <item>BISERKA SAKAČ, OIB 51258508950, KALNIČKA KAPELA 7, 42220 Kapela Kalnička</item>
      <item>IVANKA LACKOVIĆ, OIB 34756658276, KRALJA TOMISLAVA 24, 42220 Novi Marof</item>
      <item>MARIJAN VALJAK, OIB 19827444037, KRALJA TOMISLAVA 17B, 42220 Novi Marof</item>
      <item>JOSIP NOVAK, OIB 71739845047, PODEVČEVO 121A, 42220 Podevčevo</item>
      <item>NADA NOVAK, OIB 09345867832, PODEVČEVO 121A, 42220 Podevčevo</item>
      <item>TOMISLAV HAJDUK, OIB 67099199810, OŠTRICE 139, 42220 Oštrice</item>
      <item>JURAJ ZAJEC, OIB 82430487719, ZAJEZDA 110, 49284 Zajezda</item>
      <item>MATO PUŠKADIJA, OIB 65220470024, REMETINEC 246, 42220 Remetinec</item>
      <item>ZVONKO SABOLIĆ, OIB 09848016941, VINOGRADSKA 14, 42220 Ključ</item>
      <item>MARIJANA KOPJAR, OIB 59059649599, REMETINEC 381, 42220 Remetinec</item>
      <item>ANKICA IPŠA, OIB 18399991731, MAĐAREVO 22, 42220 Madžarevo</item>
      <item>Božidar Žugec, OIB 56822847115, Možđenec 124, 42220 Možđenec</item>
      <item>SNJEŽANA BENJAK, OIB 44203353713, REMETINEC 177, 42220 Remetinec</item>
      <item>VESNA TURKOVIĆ, OIB 90638275150, REMETINEC 212A, 42220 Remetinec</item>
      <item>NEVENKA IPŠA, OIB 10701259816, MAĐAREVO 25, 42220 Madžarevo</item>
      <item>BARICA MATEKOVIĆ, OIB 36735438555, VISOKO 83, 42225 Visoko</item>
      <item>DRAŽEN HRUPEK, OIB 84023075985, PODEVČEVO 133, 42220 Podevčevo</item>
      <item>ZORAN CINDORI, OIB 33083933565, REMETINEC 366, 42220 Remetinec</item>
      <item>IVAN MALTAR, OIB 64174692240, REMETINEC 286, 42220 Remetinec</item>
      <item>SILVESTAR ŠTABA, OIB 21427636903, MAĐAREVO 80B, 42220 Madžarevo</item>
      <item>SANJA JENKAČ, OIB 28502629692, V. ČOLJE 9, 42220 Ključ</item>
      <item>BOŽICA KUZEL-IPŠA, OIB 42777378632, KRČ 112, 42220 Krč</item>
      <item>TOMISLAV TOPOLOVEC, OIB 01415432247, BR. RADIĆA 113, 42000 Jalkovec</item>
      <item>JOSIP KOREN, OIB 69720517142, REMETINEC 278, 42220 Remetinec</item>
      <item>DRAGUTIN NOVAK, OIB 40605960759, RADNIČKA 2, 42204 Beletinec</item>
      <item>ANA JEREN, OIB 01302984733, V. ČOLJE 32, 42220 Ključ</item>
      <item>MATIJA ĐURIN, OIB 16015647835, REMETINEC 312, 42220 Remetinec</item>
      <item>STJEPAN KOPJAR, OIB 69314817999, REMETINEC 381, 42220 Remetinec</item>
      <item>VLADO PAJAN, OIB 99551617371, GRANA 110, 42220 Novi Marof</item>
      <item>DAVOR BEDEKOVIĆ, OIB 69122741780, VINOGRADSKA 27, 42223 Donja Poljana</item>
      <item>IVICA KLJUČARIĆ, OIB 35030935896, MAKOIŠĆE DONJE 158, 42220 Donje Makojišće</item>
      <item>ĐURO PUŠKADIJA, OIB 90028208301, REMETINEC 159, 42220 Remetinec</item>
      <item>DRAGICA TOPOLKO, OIB 73211006621, REMETINEC 370, 42220 Remetinec</item>
      <item>ĐURO FERENĐA, OIB 42271127638, GRANA 129, 42220 Grana</item>
      <item>IVAN STANŠA, OIB 50702495175, REMETINEC 241, 42220 Remetinec</item>
      <item>FRANJO ČAMIĆ, OIB 30228008856, MAĐAREVO 103, 42220 Madžarevo</item>
      <item>ANITA KLOPOTAN, OIB 89514181410, PRESEČNO 103, 42220 Presečno</item>
      <item>DOMINIK MEŠTRIĆ, OIB 46048078843, V. ČOLJE 25, 42220 Ključ</item>
      <item>RENATA DRČEC, OIB 82673569710, PODRUTE 51, 42220 Podrute</item>
      <item>ANA BEŠENIĆ, OIB 56722595080, BEDNJANSKA 4, 42220 Novi Marof</item>
      <item>MIROSLAV DRČEC, OIB 74472390979, PODRUTE 51, 42220 Podrute</item>
      <item>MARTINA ŠAFRAN, OIB 02167181097, OŠTRICE 72, 42220 Oštrice</item>
      <item>JASMINKA IVANŠEC, OIB 15995350057, KALNIČKA 129, 42220 Ljubešćica</item>
      <item>MARIO KADI, OIB 41499399460, KAMENA GORICA 105, 42220 Kamena Gorica</item>
      <item>ANDREJA BELOŠA, OIB 53520677719, MAĐAREVO 123A, 42220 Madžarevo</item>
      <item>BOŽICA NOVAK, OIB 88873473809, GRANA 115, 42220 Grana</item>
      <item>ANITA POFUK, OIB 02062330443, REMETINEC 228, 42220 Remetinec</item>
      <item>JOSIP KNAPIĆ, OIB 34208452409, TRG A. MIHANOVIĆA 8, 42223 Varaždinske Toplice</item>
      <item>ANDRIJA STANKO, OIB 93941465548, GRANA 68, 42220 Grana</item>
      <item>LJILJANA MIROIĆ, OIB 07240990097, DOMOVEC 3A, 49283 Domovec</item>
      <item>ŠTEFICA RABUZIN, OIB 68375501734, KALNIČKA 3, 42220 Novi Marof</item>
      <item>STJEPAN HUSAJINA, OIB 10881347371, MAKOIŠĆE GORNJE 73, 42220 Gornje Makojišće</item>
      <item>LIDIJA CESAR, OIB 45469244793, DVORSKA 2, 42220 Topličica</item>
      <item>ANICA SMOLJANEC, OIB 30858450798, REMETINEC 195, 42220 Remetinec</item>
      <item>ANICA FOTAK, OIB 64044403245, OREHOVEC BB, 42220 Orehovec</item>
      <item>BOŽIDAR VUKALOVIĆ, OIB 74799994666, MAĐAREVO 133, 42220 Madžarevo</item>
      <item>IVANKA TOMA, OIB 13395088394, MAKOIŠĆE GORNJE 82A, 42220 Gornje Makojišće</item>
      <item>KATICA ČESI, OIB 32756011836, KAMENA GORICA 73, 42220 Kamena Gorica</item>
      <item>GROZDANA KOREN, OIB 87853691818, V. ČOLJE 70, 42220 Ključ</item>
      <item>ALENKA RABUZIN, OIB 68034712240, PRESEČNO 51, 42220 Presečno</item>
      <item>BRANKICA TOPOLOVEC, OIB 51947367056, ODVOJAK VARAŽD. UL. 1, 42220 Novi Marof</item>
      <item>VALENTIN RUTIĆ, OIB 74423567900, OŠTRICE 131, 42220 Oštrice</item>
      <item>JOSIP DVORSKI, OIB 68036440558, OREHOVEC 56, 42220 Orehovec</item>
      <item>BRANKA SAKAČ, OIB 49515276758, PRESEČNO 24A, 42220 Presečno</item>
      <item>IVANA MALTAR, OIB 41951525723, REMETINEC 55A, 42220 Remetinec</item>
      <item>NATALIJA MRVČIĆ, OIB 27083919458, REMETINEC 357, 42220 Remetinec</item>
    </izvorni_sadrzaj>
    <derivirana_varijabla naziv="DomainObject.Predmet.StrankaListFormatedWithAdressOIB_1">
      <item>STJEPAN BEŠTEK, OIB 28313597038, Krč 140, 42220 Novi Marof zastupanog po punomoćniku MIROSLAV MOLNAR, SSSH Ured Varaždisnke županije</item>
      <item>VLADO HENAC, OIB 90738114074, MAKOIŠĆE GORNJE 75, 42220 Novi Marof zastupanog po punomoćniku MIROSLAV MOLNAR, SSSH Ured Varaždisnke županije</item>
      <item>MARKO ŽUGEC, OIB 78235112950, ZAGORSKA 7, 42220 Ljubešćica zastupanog po punomoćniku MIROSLAV MOLNAR, SSSH Ured Varaždisnke županije</item>
      <item>VINKA LUSAVEC, OIB 50125116210, MAROFSKA 4, 42220 Ključ zastupanog po punomoćniku MIROSLAV MOLNAR, SSSH Ured Varaždisnke županije</item>
      <item>NATAŠA ŠINJORI, OIB 77646580408, PRESEČNO 194, 42220 Presečno zastupanog po punomoćniku MIROSLAV MOLNAR, SSSH Ured Varaždisnke županije</item>
      <item>MIRJANA FERENČINA, OIB 08143327611, KRČ 103, 42220 Krč</item>
      <item>RUDOLF ZAJEC, OIB 07996210501, JELENŠČAK 25, 42220 Novi Marof</item>
      <item>ŽELJKO FIIPOVIĆ, OIB 75378869336, LOVRENTOVEC 32, 42223 Lovrentovec</item>
      <item>BOŽENA MEŠTRIĆ, OIB 46859957427, PRESEČNO 114A, 42220 Presečno</item>
      <item>KATARINA KOŠČAK, OIB 51688559280, REMETINEC 254, 42220 Remetinec</item>
      <item>NADICA FILAT, OIB 56563472295, MAĐAREVO 179, 42220 Madžarevo</item>
      <item>IVICA FILAT, OIB 64883818362, MAĐAREVO 179, 42220 Madžarevo</item>
      <item>ŽELJKO MEŠTRIĆ, OIB 00545335221, PRESEČNO 117, 42220 Presečno</item>
      <item>RADE TURINA, OIB 64876122534, MAĐAREVO 112, 42220 Madžarevo</item>
      <item>ŽELJKO IVANUŠEC, OIB 62694405517, KALNIČKA 10, 42220 Ljubešćica</item>
      <item>PETAR SABOLIĆ, OIB 54484492847, MAROFSKA 15, 42220 Novi Marof</item>
      <item>BISERKA SAKAČ, OIB 51258508950, KALNIČKA KAPELA 7, 42220 Kapela Kalnička</item>
      <item>IVANKA LACKOVIĆ, OIB 34756658276, KRALJA TOMISLAVA 24, 42220 Novi Marof</item>
      <item>MARIJAN VALJAK, OIB 19827444037, KRALJA TOMISLAVA 17B, 42220 Novi Marof</item>
      <item>JOSIP NOVAK, OIB 71739845047, PODEVČEVO 121A, 42220 Podevčevo</item>
      <item>NADA NOVAK, OIB 09345867832, PODEVČEVO 121A, 42220 Podevčevo</item>
      <item>TOMISLAV HAJDUK, OIB 67099199810, OŠTRICE 139, 42220 Oštrice</item>
      <item>JURAJ ZAJEC, OIB 82430487719, ZAJEZDA 110, 49284 Zajezda</item>
      <item>MATO PUŠKADIJA, OIB 65220470024, REMETINEC 246, 42220 Remetinec</item>
      <item>ZVONKO SABOLIĆ, OIB 09848016941, VINOGRADSKA 14, 42220 Ključ</item>
      <item>MARIJANA KOPJAR, OIB 59059649599, REMETINEC 381, 42220 Remetinec</item>
      <item>ANKICA IPŠA, OIB 18399991731, MAĐAREVO 22, 42220 Madžarevo</item>
      <item>Božidar Žugec, OIB 56822847115, Možđenec 124, 42220 Možđenec</item>
      <item>SNJEŽANA BENJAK, OIB 44203353713, REMETINEC 177, 42220 Remetinec</item>
      <item>VESNA TURKOVIĆ, OIB 90638275150, REMETINEC 212A, 42220 Remetinec</item>
      <item>NEVENKA IPŠA, OIB 10701259816, MAĐAREVO 25, 42220 Madžarevo</item>
      <item>BARICA MATEKOVIĆ, OIB 36735438555, VISOKO 83, 42225 Visoko</item>
      <item>DRAŽEN HRUPEK, OIB 84023075985, PODEVČEVO 133, 42220 Podevčevo</item>
      <item>ZORAN CINDORI, OIB 33083933565, REMETINEC 366, 42220 Remetinec</item>
      <item>IVAN MALTAR, OIB 64174692240, REMETINEC 286, 42220 Remetinec</item>
      <item>SILVESTAR ŠTABA, OIB 21427636903, MAĐAREVO 80B, 42220 Madžarevo</item>
      <item>SANJA JENKAČ, OIB 28502629692, V. ČOLJE 9, 42220 Ključ</item>
      <item>BOŽICA KUZEL-IPŠA, OIB 42777378632, KRČ 112, 42220 Krč</item>
      <item>TOMISLAV TOPOLOVEC, OIB 01415432247, BR. RADIĆA 113, 42000 Jalkovec</item>
      <item>JOSIP KOREN, OIB 69720517142, REMETINEC 278, 42220 Remetinec</item>
      <item>DRAGUTIN NOVAK, OIB 40605960759, RADNIČKA 2, 42204 Beletinec</item>
      <item>ANA JEREN, OIB 01302984733, V. ČOLJE 32, 42220 Ključ</item>
      <item>MATIJA ĐURIN, OIB 16015647835, REMETINEC 312, 42220 Remetinec</item>
      <item>STJEPAN KOPJAR, OIB 69314817999, REMETINEC 381, 42220 Remetinec</item>
      <item>VLADO PAJAN, OIB 99551617371, GRANA 110, 42220 Novi Marof</item>
      <item>DAVOR BEDEKOVIĆ, OIB 69122741780, VINOGRADSKA 27, 42223 Donja Poljana</item>
      <item>IVICA KLJUČARIĆ, OIB 35030935896, MAKOIŠĆE DONJE 158, 42220 Donje Makojišće</item>
      <item>ĐURO PUŠKADIJA, OIB 90028208301, REMETINEC 159, 42220 Remetinec</item>
      <item>DRAGICA TOPOLKO, OIB 73211006621, REMETINEC 370, 42220 Remetinec</item>
      <item>ĐURO FERENĐA, OIB 42271127638, GRANA 129, 42220 Grana</item>
      <item>IVAN STANŠA, OIB 50702495175, REMETINEC 241, 42220 Remetinec</item>
      <item>FRANJO ČAMIĆ, OIB 30228008856, MAĐAREVO 103, 42220 Madžarevo</item>
      <item>ANITA KLOPOTAN, OIB 89514181410, PRESEČNO 103, 42220 Presečno</item>
      <item>DOMINIK MEŠTRIĆ, OIB 46048078843, V. ČOLJE 25, 42220 Ključ</item>
      <item>RENATA DRČEC, OIB 82673569710, PODRUTE 51, 42220 Podrute</item>
      <item>ANA BEŠENIĆ, OIB 56722595080, BEDNJANSKA 4, 42220 Novi Marof</item>
      <item>MIROSLAV DRČEC, OIB 74472390979, PODRUTE 51, 42220 Podrute</item>
      <item>MARTINA ŠAFRAN, OIB 02167181097, OŠTRICE 72, 42220 Oštrice</item>
      <item>JASMINKA IVANŠEC, OIB 15995350057, KALNIČKA 129, 42220 Ljubešćica</item>
      <item>MARIO KADI, OIB 41499399460, KAMENA GORICA 105, 42220 Kamena Gorica</item>
      <item>ANDREJA BELOŠA, OIB 53520677719, MAĐAREVO 123A, 42220 Madžarevo</item>
      <item>BOŽICA NOVAK, OIB 88873473809, GRANA 115, 42220 Grana</item>
      <item>ANITA POFUK, OIB 02062330443, REMETINEC 228, 42220 Remetinec</item>
      <item>JOSIP KNAPIĆ, OIB 34208452409, TRG A. MIHANOVIĆA 8, 42223 Varaždinske Toplice</item>
      <item>ANDRIJA STANKO, OIB 93941465548, GRANA 68, 42220 Grana</item>
      <item>LJILJANA MIROIĆ, OIB 07240990097, DOMOVEC 3A, 49283 Domovec</item>
      <item>ŠTEFICA RABUZIN, OIB 68375501734, KALNIČKA 3, 42220 Novi Marof</item>
      <item>STJEPAN HUSAJINA, OIB 10881347371, MAKOIŠĆE GORNJE 73, 42220 Gornje Makojišće</item>
      <item>LIDIJA CESAR, OIB 45469244793, DVORSKA 2, 42220 Topličica</item>
      <item>ANICA SMOLJANEC, OIB 30858450798, REMETINEC 195, 42220 Remetinec</item>
      <item>ANICA FOTAK, OIB 64044403245, OREHOVEC BB, 42220 Orehovec</item>
      <item>BOŽIDAR VUKALOVIĆ, OIB 74799994666, MAĐAREVO 133, 42220 Madžarevo</item>
      <item>IVANKA TOMA, OIB 13395088394, MAKOIŠĆE GORNJE 82A, 42220 Gornje Makojišće</item>
      <item>KATICA ČESI, OIB 32756011836, KAMENA GORICA 73, 42220 Kamena Gorica</item>
      <item>GROZDANA KOREN, OIB 87853691818, V. ČOLJE 70, 42220 Ključ</item>
      <item>ALENKA RABUZIN, OIB 68034712240, PRESEČNO 51, 42220 Presečno</item>
      <item>BRANKICA TOPOLOVEC, OIB 51947367056, ODVOJAK VARAŽD. UL. 1, 42220 Novi Marof</item>
      <item>VALENTIN RUTIĆ, OIB 74423567900, OŠTRICE 131, 42220 Oštrice</item>
      <item>JOSIP DVORSKI, OIB 68036440558, OREHOVEC 56, 42220 Orehovec</item>
      <item>BRANKA SAKAČ, OIB 49515276758, PRESEČNO 24A, 42220 Presečno</item>
      <item>IVANA MALTAR, OIB 41951525723, REMETINEC 55A, 42220 Remetinec</item>
      <item>NATALIJA MRVČIĆ, OIB 27083919458, REMETINEC 357, 42220 Remetinec</item>
    </derivirana_varijabla>
  </DomainObject.Predmet.StrankaListFormatedWithAdressOIB>
  <DomainObject.Predmet.StrankaListNazivFormated>
    <izvorni_sadrzaj>
      <item>STJEPAN BEŠTEK</item>
      <item>VLADO HENAC</item>
      <item>MARKO ŽUGEC</item>
      <item>VINKA LUSAVEC</item>
      <item>NATAŠA ŠINJORI</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izvorni_sadrzaj>
    <derivirana_varijabla naziv="DomainObject.Predmet.StrankaListNazivFormated_1">
      <item>STJEPAN BEŠTEK</item>
      <item>VLADO HENAC</item>
      <item>MARKO ŽUGEC</item>
      <item>VINKA LUSAVEC</item>
      <item>NATAŠA ŠINJORI</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derivirana_varijabla>
  </DomainObject.Predmet.StrankaListNazivFormated>
  <DomainObject.Predmet.StrankaListNazivFormatedOIB>
    <izvorni_sadrzaj>
      <item>STJEPAN BEŠTEK, OIB 28313597038</item>
      <item>VLADO HENAC, OIB 90738114074</item>
      <item>MARKO ŽUGEC, OIB 78235112950</item>
      <item>VINKA LUSAVEC, OIB 50125116210</item>
      <item>NATAŠA ŠINJORI, OIB 77646580408</item>
      <item>MIRJANA FERENČINA, OIB 08143327611</item>
      <item>RUDOLF ZAJEC, OIB 07996210501</item>
      <item>ŽELJKO FIIPOVIĆ, OIB 75378869336</item>
      <item>BOŽENA MEŠTRIĆ, OIB 46859957427</item>
      <item>KATARINA KOŠČAK, OIB 51688559280</item>
      <item>NADICA FILAT, OIB 56563472295</item>
      <item>IVICA FILAT, OIB 64883818362</item>
      <item>ŽELJKO MEŠTRIĆ, OIB 00545335221</item>
      <item>RADE TURINA, OIB 64876122534</item>
      <item>ŽELJKO IVANUŠEC, OIB 62694405517</item>
      <item>PETAR SABOLIĆ, OIB 54484492847</item>
      <item>BISERKA SAKAČ, OIB 51258508950</item>
      <item>IVANKA LACKOVIĆ, OIB 34756658276</item>
      <item>MARIJAN VALJAK, OIB 19827444037</item>
      <item>JOSIP NOVAK, OIB 71739845047</item>
      <item>NADA NOVAK, OIB 09345867832</item>
      <item>TOMISLAV HAJDUK, OIB 67099199810</item>
      <item>JURAJ ZAJEC, OIB 82430487719</item>
      <item>MATO PUŠKADIJA, OIB 65220470024</item>
      <item>ZVONKO SABOLIĆ, OIB 09848016941</item>
      <item>MARIJANA KOPJAR, OIB 59059649599</item>
      <item>ANKICA IPŠA, OIB 18399991731</item>
      <item>Božidar Žugec, OIB 56822847115</item>
      <item>SNJEŽANA BENJAK, OIB 44203353713</item>
      <item>VESNA TURKOVIĆ, OIB 90638275150</item>
      <item>NEVENKA IPŠA, OIB 10701259816</item>
      <item>BARICA MATEKOVIĆ, OIB 36735438555</item>
      <item>DRAŽEN HRUPEK, OIB 84023075985</item>
      <item>ZORAN CINDORI, OIB 33083933565</item>
      <item>IVAN MALTAR, OIB 64174692240</item>
      <item>SILVESTAR ŠTABA, OIB 21427636903</item>
      <item>SANJA JENKAČ, OIB 28502629692</item>
      <item>BOŽICA KUZEL-IPŠA, OIB 42777378632</item>
      <item>TOMISLAV TOPOLOVEC, OIB 01415432247</item>
      <item>JOSIP KOREN, OIB 69720517142</item>
      <item>DRAGUTIN NOVAK, OIB 40605960759</item>
      <item>ANA JEREN, OIB 01302984733</item>
      <item>MATIJA ĐURIN, OIB 16015647835</item>
      <item>STJEPAN KOPJAR, OIB 69314817999</item>
      <item>VLADO PAJAN, OIB 99551617371</item>
      <item>DAVOR BEDEKOVIĆ, OIB 69122741780</item>
      <item>IVICA KLJUČARIĆ, OIB 35030935896</item>
      <item>ĐURO PUŠKADIJA, OIB 90028208301</item>
      <item>DRAGICA TOPOLKO, OIB 73211006621</item>
      <item>ĐURO FERENĐA, OIB 42271127638</item>
      <item>IVAN STANŠA, OIB 50702495175</item>
      <item>FRANJO ČAMIĆ, OIB 30228008856</item>
      <item>ANITA KLOPOTAN, OIB 89514181410</item>
      <item>DOMINIK MEŠTRIĆ, OIB 46048078843</item>
      <item>RENATA DRČEC, OIB 82673569710</item>
      <item>ANA BEŠENIĆ, OIB 56722595080</item>
      <item>MIROSLAV DRČEC, OIB 74472390979</item>
      <item>MARTINA ŠAFRAN, OIB 02167181097</item>
      <item>JASMINKA IVANŠEC, OIB 15995350057</item>
      <item>MARIO KADI, OIB 41499399460</item>
      <item>ANDREJA BELOŠA, OIB 53520677719</item>
      <item>BOŽICA NOVAK, OIB 88873473809</item>
      <item>ANITA POFUK, OIB 02062330443</item>
      <item>JOSIP KNAPIĆ, OIB 34208452409</item>
      <item>ANDRIJA STANKO, OIB 93941465548</item>
      <item>LJILJANA MIROIĆ, OIB 07240990097</item>
      <item>ŠTEFICA RABUZIN, OIB 68375501734</item>
      <item>STJEPAN HUSAJINA, OIB 10881347371</item>
      <item>LIDIJA CESAR, OIB 45469244793</item>
      <item>ANICA SMOLJANEC, OIB 30858450798</item>
      <item>ANICA FOTAK, OIB 64044403245</item>
      <item>BOŽIDAR VUKALOVIĆ, OIB 74799994666</item>
      <item>IVANKA TOMA, OIB 13395088394</item>
      <item>KATICA ČESI, OIB 32756011836</item>
      <item>GROZDANA KOREN, OIB 87853691818</item>
      <item>ALENKA RABUZIN, OIB 68034712240</item>
      <item>BRANKICA TOPOLOVEC, OIB 51947367056</item>
      <item>VALENTIN RUTIĆ, OIB 74423567900</item>
      <item>JOSIP DVORSKI, OIB 68036440558</item>
      <item>BRANKA SAKAČ, OIB 49515276758</item>
      <item>IVANA MALTAR, OIB 41951525723</item>
      <item>NATALIJA MRVČIĆ, OIB 27083919458</item>
    </izvorni_sadrzaj>
    <derivirana_varijabla naziv="DomainObject.Predmet.StrankaListNazivFormatedOIB_1">
      <item>STJEPAN BEŠTEK, OIB 28313597038</item>
      <item>VLADO HENAC, OIB 90738114074</item>
      <item>MARKO ŽUGEC, OIB 78235112950</item>
      <item>VINKA LUSAVEC, OIB 50125116210</item>
      <item>NATAŠA ŠINJORI, OIB 77646580408</item>
      <item>MIRJANA FERENČINA, OIB 08143327611</item>
      <item>RUDOLF ZAJEC, OIB 07996210501</item>
      <item>ŽELJKO FIIPOVIĆ, OIB 75378869336</item>
      <item>BOŽENA MEŠTRIĆ, OIB 46859957427</item>
      <item>KATARINA KOŠČAK, OIB 51688559280</item>
      <item>NADICA FILAT, OIB 56563472295</item>
      <item>IVICA FILAT, OIB 64883818362</item>
      <item>ŽELJKO MEŠTRIĆ, OIB 00545335221</item>
      <item>RADE TURINA, OIB 64876122534</item>
      <item>ŽELJKO IVANUŠEC, OIB 62694405517</item>
      <item>PETAR SABOLIĆ, OIB 54484492847</item>
      <item>BISERKA SAKAČ, OIB 51258508950</item>
      <item>IVANKA LACKOVIĆ, OIB 34756658276</item>
      <item>MARIJAN VALJAK, OIB 19827444037</item>
      <item>JOSIP NOVAK, OIB 71739845047</item>
      <item>NADA NOVAK, OIB 09345867832</item>
      <item>TOMISLAV HAJDUK, OIB 67099199810</item>
      <item>JURAJ ZAJEC, OIB 82430487719</item>
      <item>MATO PUŠKADIJA, OIB 65220470024</item>
      <item>ZVONKO SABOLIĆ, OIB 09848016941</item>
      <item>MARIJANA KOPJAR, OIB 59059649599</item>
      <item>ANKICA IPŠA, OIB 18399991731</item>
      <item>Božidar Žugec, OIB 56822847115</item>
      <item>SNJEŽANA BENJAK, OIB 44203353713</item>
      <item>VESNA TURKOVIĆ, OIB 90638275150</item>
      <item>NEVENKA IPŠA, OIB 10701259816</item>
      <item>BARICA MATEKOVIĆ, OIB 36735438555</item>
      <item>DRAŽEN HRUPEK, OIB 84023075985</item>
      <item>ZORAN CINDORI, OIB 33083933565</item>
      <item>IVAN MALTAR, OIB 64174692240</item>
      <item>SILVESTAR ŠTABA, OIB 21427636903</item>
      <item>SANJA JENKAČ, OIB 28502629692</item>
      <item>BOŽICA KUZEL-IPŠA, OIB 42777378632</item>
      <item>TOMISLAV TOPOLOVEC, OIB 01415432247</item>
      <item>JOSIP KOREN, OIB 69720517142</item>
      <item>DRAGUTIN NOVAK, OIB 40605960759</item>
      <item>ANA JEREN, OIB 01302984733</item>
      <item>MATIJA ĐURIN, OIB 16015647835</item>
      <item>STJEPAN KOPJAR, OIB 69314817999</item>
      <item>VLADO PAJAN, OIB 99551617371</item>
      <item>DAVOR BEDEKOVIĆ, OIB 69122741780</item>
      <item>IVICA KLJUČARIĆ, OIB 35030935896</item>
      <item>ĐURO PUŠKADIJA, OIB 90028208301</item>
      <item>DRAGICA TOPOLKO, OIB 73211006621</item>
      <item>ĐURO FERENĐA, OIB 42271127638</item>
      <item>IVAN STANŠA, OIB 50702495175</item>
      <item>FRANJO ČAMIĆ, OIB 30228008856</item>
      <item>ANITA KLOPOTAN, OIB 89514181410</item>
      <item>DOMINIK MEŠTRIĆ, OIB 46048078843</item>
      <item>RENATA DRČEC, OIB 82673569710</item>
      <item>ANA BEŠENIĆ, OIB 56722595080</item>
      <item>MIROSLAV DRČEC, OIB 74472390979</item>
      <item>MARTINA ŠAFRAN, OIB 02167181097</item>
      <item>JASMINKA IVANŠEC, OIB 15995350057</item>
      <item>MARIO KADI, OIB 41499399460</item>
      <item>ANDREJA BELOŠA, OIB 53520677719</item>
      <item>BOŽICA NOVAK, OIB 88873473809</item>
      <item>ANITA POFUK, OIB 02062330443</item>
      <item>JOSIP KNAPIĆ, OIB 34208452409</item>
      <item>ANDRIJA STANKO, OIB 93941465548</item>
      <item>LJILJANA MIROIĆ, OIB 07240990097</item>
      <item>ŠTEFICA RABUZIN, OIB 68375501734</item>
      <item>STJEPAN HUSAJINA, OIB 10881347371</item>
      <item>LIDIJA CESAR, OIB 45469244793</item>
      <item>ANICA SMOLJANEC, OIB 30858450798</item>
      <item>ANICA FOTAK, OIB 64044403245</item>
      <item>BOŽIDAR VUKALOVIĆ, OIB 74799994666</item>
      <item>IVANKA TOMA, OIB 13395088394</item>
      <item>KATICA ČESI, OIB 32756011836</item>
      <item>GROZDANA KOREN, OIB 87853691818</item>
      <item>ALENKA RABUZIN, OIB 68034712240</item>
      <item>BRANKICA TOPOLOVEC, OIB 51947367056</item>
      <item>VALENTIN RUTIĆ, OIB 74423567900</item>
      <item>JOSIP DVORSKI, OIB 68036440558</item>
      <item>BRANKA SAKAČ, OIB 49515276758</item>
      <item>IVANA MALTAR, OIB 41951525723</item>
      <item>NATALIJA MRVČIĆ, OIB 27083919458</item>
    </derivirana_varijabla>
  </DomainObject.Predmet.StrankaListNazivFormatedOIB>
  <DomainObject.Predmet.ProtuStrankaListFormated>
    <izvorni_sadrzaj>
      <item>BOR društvo s ograničenom odgovornošću za proizvodnju namještaja</item>
    </izvorni_sadrzaj>
    <derivirana_varijabla naziv="DomainObject.Predmet.ProtuStrankaListFormated_1">
      <item>BOR društvo s ograničenom odgovornošću za proizvodnju namještaja</item>
    </derivirana_varijabla>
  </DomainObject.Predmet.ProtuStrankaListFormated>
  <DomainObject.Predmet.ProtuStrankaListFormatedOIB>
    <izvorni_sadrzaj>
      <item>BOR društvo s ograničenom odgovornošću za proizvodnju namještaja, OIB 61377989014</item>
    </izvorni_sadrzaj>
    <derivirana_varijabla naziv="DomainObject.Predmet.ProtuStrankaListFormatedOIB_1">
      <item>BOR društvo s ograničenom odgovornošću za proizvodnju namještaja, OIB 61377989014</item>
    </derivirana_varijabla>
  </DomainObject.Predmet.ProtuStrankaListFormatedOIB>
  <DomainObject.Predmet.ProtuStrankaListFormatedWithAdress>
    <izvorni_sadrzaj>
      <item>BOR društvo s ograničenom odgovornošću za proizvodnju namještaja, Varaždinska 70, 42220 Novi Marof</item>
    </izvorni_sadrzaj>
    <derivirana_varijabla naziv="DomainObject.Predmet.ProtuStrankaListFormatedWithAdress_1">
      <item>BOR društvo s ograničenom odgovornošću za proizvodnju namještaja, Varaždinska 70, 42220 Novi Marof</item>
    </derivirana_varijabla>
  </DomainObject.Predmet.ProtuStrankaListFormatedWithAdress>
  <DomainObject.Predmet.ProtuStrankaListFormatedWithAdressOIB>
    <izvorni_sadrzaj>
      <item>BOR društvo s ograničenom odgovornošću za proizvodnju namještaja, OIB 61377989014, Varaždinska 70, 42220 Novi Marof</item>
    </izvorni_sadrzaj>
    <derivirana_varijabla naziv="DomainObject.Predmet.ProtuStrankaListFormatedWithAdressOIB_1">
      <item>BOR društvo s ograničenom odgovornošću za proizvodnju namještaja, OIB 61377989014, Varaždinska 70, 42220 Novi Marof</item>
    </derivirana_varijabla>
  </DomainObject.Predmet.ProtuStrankaListFormatedWithAdressOIB>
  <DomainObject.Predmet.ProtuStrankaListNazivFormated>
    <izvorni_sadrzaj>
      <item>BOR društvo s ograničenom odgovornošću za proizvodnju namještaja</item>
    </izvorni_sadrzaj>
    <derivirana_varijabla naziv="DomainObject.Predmet.ProtuStrankaListNazivFormated_1">
      <item>BOR društvo s ograničenom odgovornošću za proizvodnju namještaja</item>
    </derivirana_varijabla>
  </DomainObject.Predmet.ProtuStrankaListNazivFormated>
  <DomainObject.Predmet.ProtuStrankaListNazivFormatedOIB>
    <izvorni_sadrzaj>
      <item>BOR društvo s ograničenom odgovornošću za proizvodnju namještaja, OIB 61377989014</item>
    </izvorni_sadrzaj>
    <derivirana_varijabla naziv="DomainObject.Predmet.ProtuStrankaListNazivFormatedOIB_1">
      <item>BOR društvo s ograničenom odgovornošću za proizvodnju namještaja, OIB 61377989014</item>
    </derivirana_varijabla>
  </DomainObject.Predmet.ProtuStrankaListNazivFormatedOIB>
  <DomainObject.Predmet.OstaliListFormated>
    <izvorni_sadrzaj>
      <item>MIROSLAV MOLNAR, SSSH Ured Varaždisnke županije punomoćnik sudionika u postupku VLADO HENAC; MARKO ŽUGEC; VINKA LUSAVEC; STJEPAN BEŠTEK; NATAŠA ŠINJORI</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item>Marina Slatina</item>
      <item>Odvjetničko društvo Bardek, Lisac, Mušec, Skoko d.o.o.</item>
      <item>Emiz Haračić</item>
      <item>Nenad Beloša</item>
    </izvorni_sadrzaj>
    <derivirana_varijabla naziv="DomainObject.Predmet.OstaliListFormated_1">
      <item>MIROSLAV MOLNAR, SSSH Ured Varaždisnke županije punomoćnik sudionika u postupku VLADO HENAC; MARKO ŽUGEC; VINKA LUSAVEC; STJEPAN BEŠTEK; NATAŠA ŠINJORI</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item>Marina Slatina</item>
      <item>Odvjetničko društvo Bardek, Lisac, Mušec, Skoko d.o.o.</item>
      <item>Emiz Haračić</item>
      <item>Nenad Beloša</item>
    </derivirana_varijabla>
  </DomainObject.Predmet.OstaliListFormated>
  <DomainObject.Predmet.OstaliListFormatedOIB>
    <izvorni_sadrzaj>
      <item>MIROSLAV MOLNAR, SSSH Ured Varaždisnke županije punomoćnik sudionika u postupku VLADO HENAC; MARKO ŽUGEC; VINKA LUSAVEC; STJEPAN BEŠTEK; NATAŠA ŠINJORI</item>
      <item>BIRO PLUS d.o.o. Čakovec, po vještaku Kseniji Špoljarić</item>
      <item>Želimir Uršulin, OIB 03842320752</item>
      <item>HRVATSKE ŠUME društvo s ograničenom odgovornošću, OIB 69693144506</item>
      <item>AGENCIJA ZA OSIGURANJE RADNIČKIH POTRAŽIVANJA U SLUČAJU STEČAJA POSLODAVCA</item>
      <item>Općinsko državno odvjetništvo</item>
      <item>Općinski sud u Varaždinu, Zemljišnoknjižni odjel Novi Marof</item>
      <item>CROATIA osiguranje d.d., OIB 26187994862</item>
      <item>Marina Slatina, OIB 43400221954</item>
      <item>Odvjetničko društvo Bardek, Lisac, Mušec, Skoko d.o.o., OIB 49363584505</item>
      <item>Emiz Haračić, OIB 85758945439</item>
      <item>Nenad Beloša</item>
    </izvorni_sadrzaj>
    <derivirana_varijabla naziv="DomainObject.Predmet.OstaliListFormatedOIB_1">
      <item>MIROSLAV MOLNAR, SSSH Ured Varaždisnke županije punomoćnik sudionika u postupku VLADO HENAC; MARKO ŽUGEC; VINKA LUSAVEC; STJEPAN BEŠTEK; NATAŠA ŠINJORI</item>
      <item>BIRO PLUS d.o.o. Čakovec, po vještaku Kseniji Špoljarić</item>
      <item>Želimir Uršulin, OIB 03842320752</item>
      <item>HRVATSKE ŠUME društvo s ograničenom odgovornošću, OIB 69693144506</item>
      <item>AGENCIJA ZA OSIGURANJE RADNIČKIH POTRAŽIVANJA U SLUČAJU STEČAJA POSLODAVCA</item>
      <item>Općinsko državno odvjetništvo</item>
      <item>Općinski sud u Varaždinu, Zemljišnoknjižni odjel Novi Marof</item>
      <item>CROATIA osiguranje d.d., OIB 26187994862</item>
      <item>Marina Slatina, OIB 43400221954</item>
      <item>Odvjetničko društvo Bardek, Lisac, Mušec, Skoko d.o.o., OIB 49363584505</item>
      <item>Emiz Haračić, OIB 85758945439</item>
      <item>Nenad Beloša</item>
    </derivirana_varijabla>
  </DomainObject.Predmet.OstaliListFormatedOIB>
  <DomainObject.Predmet.OstaliListFormatedWithAdress>
    <izvorni_sadrzaj>
      <item>MIROSLAV MOLNAR, SSSH Ured Varaždisnke županije, Gajeva 1, 42000 Varaždin punomoćnik sudionika u postupku VLADO HENAC; MARKO ŽUGEC; VINKA LUSAVEC; STJEPAN BEŠTEK; NATAŠA ŠINJORI</item>
      <item>BIRO PLUS d.o.o. Čakovec, po vještaku Kseniji Špoljarić, Dobriše Cesarića 17, 40000 Čakovec</item>
      <item>Želimir Uršulin, Trg Hrvatskih Ivanovaca 9, 42240 Ivanec</item>
      <item>HRVATSKE ŠUME društvo s ograničenom odgovornošću, Ul.Ljudevita Farkaša Vukotinovića 2, 10000 Zagreb</item>
      <item>AGENCIJA ZA OSIGURANJE RADNIČKIH POTRAŽIVANJA U SLUČAJU STEČAJA POSLODAVCA, Frankopanska 11, 10000 Zagreb</item>
      <item>Općinsko državno odvjetništvo</item>
      <item>Općinski sud u Varaždinu, Zemljišnoknjižni odjel Novi Marof</item>
      <item>CROATIA osiguranje d.d., Kapucinski trg 14, 42000 Varaždin</item>
      <item>Marina Slatina, Ulica Andrije Hebranga 31, 48000 Koprivnica</item>
      <item>Odvjetničko društvo Bardek, Lisac, Mušec, Skoko d.o.o., Ilica 1, 10000 Zagreb</item>
      <item>Emiz Haračić, Odvojak Varaždinske 3, 42220 Novi Marof</item>
      <item>Nenad Beloša, Kralja Tomislava 3, 42220 Novi Marof</item>
    </izvorni_sadrzaj>
    <derivirana_varijabla naziv="DomainObject.Predmet.OstaliListFormatedWithAdress_1">
      <item>MIROSLAV MOLNAR, SSSH Ured Varaždisnke županije, Gajeva 1, 42000 Varaždin punomoćnik sudionika u postupku VLADO HENAC; MARKO ŽUGEC; VINKA LUSAVEC; STJEPAN BEŠTEK; NATAŠA ŠINJORI</item>
      <item>BIRO PLUS d.o.o. Čakovec, po vještaku Kseniji Špoljarić, Dobriše Cesarića 17, 40000 Čakovec</item>
      <item>Želimir Uršulin, Trg Hrvatskih Ivanovaca 9, 42240 Ivanec</item>
      <item>HRVATSKE ŠUME društvo s ograničenom odgovornošću, Ul.Ljudevita Farkaša Vukotinovića 2, 10000 Zagreb</item>
      <item>AGENCIJA ZA OSIGURANJE RADNIČKIH POTRAŽIVANJA U SLUČAJU STEČAJA POSLODAVCA, Frankopanska 11, 10000 Zagreb</item>
      <item>Općinsko državno odvjetništvo</item>
      <item>Općinski sud u Varaždinu, Zemljišnoknjižni odjel Novi Marof</item>
      <item>CROATIA osiguranje d.d., Kapucinski trg 14, 42000 Varaždin</item>
      <item>Marina Slatina, Ulica Andrije Hebranga 31, 48000 Koprivnica</item>
      <item>Odvjetničko društvo Bardek, Lisac, Mušec, Skoko d.o.o., Ilica 1, 10000 Zagreb</item>
      <item>Emiz Haračić, Odvojak Varaždinske 3, 42220 Novi Marof</item>
      <item>Nenad Beloša, Kralja Tomislava 3, 42220 Novi Marof</item>
    </derivirana_varijabla>
  </DomainObject.Predmet.OstaliListFormatedWithAdress>
  <DomainObject.Predmet.OstaliListFormatedWithAdressOIB>
    <izvorni_sadrzaj>
      <item>MIROSLAV MOLNAR, SSSH Ured Varaždisnke županije, Gajeva 1, 42000 Varaždin punomoćnik sudionika u postupku VLADO HENAC; MARKO ŽUGEC; VINKA LUSAVEC; STJEPAN BEŠTEK; NATAŠA ŠINJORI</item>
      <item>BIRO PLUS d.o.o. Čakovec, po vještaku Kseniji Špoljarić, Dobriše Cesarića 17, 40000 Čakovec</item>
      <item>Želimir Uršulin, OIB 03842320752, Trg Hrvatskih Ivanovaca 9, 42240 Ivanec</item>
      <item>HRVATSKE ŠUME društvo s ograničenom odgovornošću, OIB 69693144506, Ul.Ljudevita Farkaša Vukotinovića 2, 10000 Zagreb</item>
      <item>AGENCIJA ZA OSIGURANJE RADNIČKIH POTRAŽIVANJA U SLUČAJU STEČAJA POSLODAVCA, Frankopanska 11, 10000 Zagreb</item>
      <item>Općinsko državno odvjetništvo</item>
      <item>Općinski sud u Varaždinu, Zemljišnoknjižni odjel Novi Marof</item>
      <item>CROATIA osiguranje d.d., OIB 26187994862, Kapucinski trg 14, 42000 Varaždin</item>
      <item>Marina Slatina, OIB 43400221954, Ulica Andrije Hebranga 31, 48000 Koprivnica</item>
      <item>Odvjetničko društvo Bardek, Lisac, Mušec, Skoko d.o.o., OIB 49363584505, Ilica 1, 10000 Zagreb</item>
      <item>Emiz Haračić, OIB 85758945439, Odvojak Varaždinske 3, 42220 Novi Marof</item>
      <item>Nenad Beloša, Kralja Tomislava 3, 42220 Novi Marof</item>
    </izvorni_sadrzaj>
    <derivirana_varijabla naziv="DomainObject.Predmet.OstaliListFormatedWithAdressOIB_1">
      <item>MIROSLAV MOLNAR, SSSH Ured Varaždisnke županije, Gajeva 1, 42000 Varaždin punomoćnik sudionika u postupku VLADO HENAC; MARKO ŽUGEC; VINKA LUSAVEC; STJEPAN BEŠTEK; NATAŠA ŠINJORI</item>
      <item>BIRO PLUS d.o.o. Čakovec, po vještaku Kseniji Špoljarić, Dobriše Cesarića 17, 40000 Čakovec</item>
      <item>Želimir Uršulin, OIB 03842320752, Trg Hrvatskih Ivanovaca 9, 42240 Ivanec</item>
      <item>HRVATSKE ŠUME društvo s ograničenom odgovornošću, OIB 69693144506, Ul.Ljudevita Farkaša Vukotinovića 2, 10000 Zagreb</item>
      <item>AGENCIJA ZA OSIGURANJE RADNIČKIH POTRAŽIVANJA U SLUČAJU STEČAJA POSLODAVCA, Frankopanska 11, 10000 Zagreb</item>
      <item>Općinsko državno odvjetništvo</item>
      <item>Općinski sud u Varaždinu, Zemljišnoknjižni odjel Novi Marof</item>
      <item>CROATIA osiguranje d.d., OIB 26187994862, Kapucinski trg 14, 42000 Varaždin</item>
      <item>Marina Slatina, OIB 43400221954, Ulica Andrije Hebranga 31, 48000 Koprivnica</item>
      <item>Odvjetničko društvo Bardek, Lisac, Mušec, Skoko d.o.o., OIB 49363584505, Ilica 1, 10000 Zagreb</item>
      <item>Emiz Haračić, OIB 85758945439, Odvojak Varaždinske 3, 42220 Novi Marof</item>
      <item>Nenad Beloša, Kralja Tomislava 3, 42220 Novi Marof</item>
    </derivirana_varijabla>
  </DomainObject.Predmet.OstaliListFormatedWithAdressOIB>
  <DomainObject.Predmet.OstaliListNazivFormated>
    <izvorni_sadrzaj>
      <item>MIROSLAV MOLNAR, SSSH Ured Varaždisnke županije</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item>Marina Slatina</item>
      <item>Odvjetničko društvo Bardek, Lisac, Mušec, Skoko d.o.o.</item>
      <item>Emiz Haračić</item>
      <item>Nenad Beloša</item>
    </izvorni_sadrzaj>
    <derivirana_varijabla naziv="DomainObject.Predmet.OstaliListNazivFormated_1">
      <item>MIROSLAV MOLNAR, SSSH Ured Varaždisnke županije</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item>Marina Slatina</item>
      <item>Odvjetničko društvo Bardek, Lisac, Mušec, Skoko d.o.o.</item>
      <item>Emiz Haračić</item>
      <item>Nenad Beloša</item>
    </derivirana_varijabla>
  </DomainObject.Predmet.OstaliListNazivFormated>
  <DomainObject.Predmet.OstaliListNazivFormatedOIB>
    <izvorni_sadrzaj>
      <item>MIROSLAV MOLNAR, SSSH Ured Varaždisnke županije</item>
      <item>BIRO PLUS d.o.o. Čakovec, po vještaku Kseniji Špoljarić</item>
      <item>Želimir Uršulin, OIB 03842320752</item>
      <item>HRVATSKE ŠUME društvo s ograničenom odgovornošću, OIB 69693144506</item>
      <item>AGENCIJA ZA OSIGURANJE RADNIČKIH POTRAŽIVANJA U SLUČAJU STEČAJA POSLODAVCA</item>
      <item>Općinsko državno odvjetništvo</item>
      <item>Općinski sud u Varaždinu, Zemljišnoknjižni odjel Novi Marof</item>
      <item>CROATIA osiguranje d.d., OIB 26187994862</item>
      <item>Marina Slatina, OIB 43400221954</item>
      <item>Odvjetničko društvo Bardek, Lisac, Mušec, Skoko d.o.o., OIB 49363584505</item>
      <item>Emiz Haračić, OIB 85758945439</item>
      <item>Nenad Beloša</item>
    </izvorni_sadrzaj>
    <derivirana_varijabla naziv="DomainObject.Predmet.OstaliListNazivFormatedOIB_1">
      <item>MIROSLAV MOLNAR, SSSH Ured Varaždisnke županije</item>
      <item>BIRO PLUS d.o.o. Čakovec, po vještaku Kseniji Špoljarić</item>
      <item>Želimir Uršulin, OIB 03842320752</item>
      <item>HRVATSKE ŠUME društvo s ograničenom odgovornošću, OIB 69693144506</item>
      <item>AGENCIJA ZA OSIGURANJE RADNIČKIH POTRAŽIVANJA U SLUČAJU STEČAJA POSLODAVCA</item>
      <item>Općinsko državno odvjetništvo</item>
      <item>Općinski sud u Varaždinu, Zemljišnoknjižni odjel Novi Marof</item>
      <item>CROATIA osiguranje d.d., OIB 26187994862</item>
      <item>Marina Slatina, OIB 43400221954</item>
      <item>Odvjetničko društvo Bardek, Lisac, Mušec, Skoko d.o.o., OIB 49363584505</item>
      <item>Emiz Haračić, OIB 85758945439</item>
      <item>Nenad Beloša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2019.</izvorni_sadrzaj>
    <derivirana_varijabla naziv="DomainObject.Datum_1">8. veljače 2019.</derivirana_varijabla>
  </DomainObject.Datum>
  <DomainObject.PoslovniBrojDokumenta>
    <izvorni_sadrzaj>St-142/2014-123</izvorni_sadrzaj>
    <derivirana_varijabla naziv="DomainObject.PoslovniBrojDokumenta_1">St-142/2014-123</derivirana_varijabla>
  </DomainObject.PoslovniBrojDokumenta>
  <DomainObject.Predmet.StrankaIDrugi>
    <izvorni_sadrzaj>STJEPAN BEŠTEK i dr.</izvorni_sadrzaj>
    <derivirana_varijabla naziv="DomainObject.Predmet.StrankaIDrugi_1">STJEPAN BEŠTEK i dr.</derivirana_varijabla>
  </DomainObject.Predmet.StrankaIDrugi>
  <DomainObject.Predmet.ProtustrankaIDrugi>
    <izvorni_sadrzaj>BOR društvo s ograničenom odgovornošću za proizvodnju namještaja</izvorni_sadrzaj>
    <derivirana_varijabla naziv="DomainObject.Predmet.ProtustrankaIDrugi_1">BOR društvo s ograničenom odgovornošću za proizvodnju namještaja</derivirana_varijabla>
  </DomainObject.Predmet.ProtustrankaIDrugi>
  <DomainObject.Predmet.StrankaIDrugiAdressOIB>
    <izvorni_sadrzaj>STJEPAN BEŠTEK, OIB 28313597038, Krč 140, 42220 Novi Marof i dr.</izvorni_sadrzaj>
    <derivirana_varijabla naziv="DomainObject.Predmet.StrankaIDrugiAdressOIB_1">STJEPAN BEŠTEK, OIB 28313597038, Krč 140, 42220 Novi Marof i dr.</derivirana_varijabla>
  </DomainObject.Predmet.StrankaIDrugiAdressOIB>
  <DomainObject.Predmet.ProtustrankaIDrugiAdressOIB>
    <izvorni_sadrzaj>BOR društvo s ograničenom odgovornošću za proizvodnju namještaja, OIB 61377989014, Varaždinska 70, 42220 Novi Marof</izvorni_sadrzaj>
    <derivirana_varijabla naziv="DomainObject.Predmet.ProtustrankaIDrugiAdressOIB_1">BOR društvo s ograničenom odgovornošću za proizvodnju namještaja, OIB 61377989014, Varaždinska 70, 42220 Novi Marof</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STJEPAN BEŠTEK</item>
      <item>BOR društvo s ograničenom odgovornošću za proizvodnju namještaja</item>
      <item>VLADO HENAC</item>
      <item>MARKO ŽUGEC</item>
      <item>VINKA LUSAVEC</item>
      <item>NATAŠA ŠINJORI</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item>MIROSLAV MOLNAR, SSSH Ured Varaždisnke županije</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item>Marina Slatina</item>
      <item>Odvjetničko društvo Bardek, Lisac, Mušec, Skoko d.o.o.</item>
      <item>Emiz Haračić</item>
      <item>Nenad Beloša</item>
    </izvorni_sadrzaj>
    <derivirana_varijabla naziv="DomainObject.Predmet.SudioniciListNaziv_1">
      <item>STJEPAN BEŠTEK</item>
      <item>BOR društvo s ograničenom odgovornošću za proizvodnju namještaja</item>
      <item>VLADO HENAC</item>
      <item>MARKO ŽUGEC</item>
      <item>VINKA LUSAVEC</item>
      <item>NATAŠA ŠINJORI</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item>MIROSLAV MOLNAR, SSSH Ured Varaždisnke županije</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item>Marina Slatina</item>
      <item>Odvjetničko društvo Bardek, Lisac, Mušec, Skoko d.o.o.</item>
      <item>Emiz Haračić</item>
      <item>Nenad Beloša</item>
    </derivirana_varijabla>
  </DomainObject.Predmet.SudioniciListNaziv>
  <DomainObject.Predmet.SudioniciListAdressOIB>
    <izvorni_sadrzaj>
      <item>STJEPAN BEŠTEK, OIB 28313597038, Krč 140,42220 Novi Marof</item>
      <item>BOR društvo s ograničenom odgovornošću za proizvodnju namještaja, OIB 61377989014, Varaždinska 70,42220 Novi Marof</item>
      <item>VLADO HENAC, OIB 90738114074, MAKOIŠĆE GORNJE 75,42220 Novi Marof</item>
      <item>MARKO ŽUGEC, OIB 78235112950, ZAGORSKA 7,42220 Ljubešćica</item>
      <item>VINKA LUSAVEC, OIB 50125116210, MAROFSKA 4,42220 Ključ</item>
      <item>NATAŠA ŠINJORI, OIB 77646580408, PRESEČNO 194,42220 Presečno</item>
      <item>MIRJANA FERENČINA, OIB 08143327611, KRČ 103,42220 Krč</item>
      <item>RUDOLF ZAJEC, OIB 07996210501, JELENŠČAK 25,42220 Novi Marof</item>
      <item>ŽELJKO FIIPOVIĆ, OIB 75378869336, LOVRENTOVEC 32,42223 Lovrentovec</item>
      <item>BOŽENA MEŠTRIĆ, OIB 46859957427, PRESEČNO 114A,42220 Presečno</item>
      <item>KATARINA KOŠČAK, OIB 51688559280, REMETINEC 254,42220 Remetinec</item>
      <item>NADICA FILAT, OIB 56563472295, MAĐAREVO 179,42220 Madžarevo</item>
      <item>IVICA FILAT, OIB 64883818362, MAĐAREVO 179,42220 Madžarevo</item>
      <item>ŽELJKO MEŠTRIĆ, OIB 00545335221, PRESEČNO 117,42220 Presečno</item>
      <item>RADE TURINA, OIB 64876122534, MAĐAREVO 112,42220 Madžarevo</item>
      <item>ŽELJKO IVANUŠEC, OIB 62694405517, KALNIČKA 10,42220 Ljubešćica</item>
      <item>PETAR SABOLIĆ, OIB 54484492847, MAROFSKA 15,42220 Novi Marof</item>
      <item>BISERKA SAKAČ, OIB 51258508950, KALNIČKA KAPELA 7,42220 Kapela Kalnička</item>
      <item>IVANKA LACKOVIĆ, OIB 34756658276, KRALJA TOMISLAVA 24,42220 Novi Marof</item>
      <item>MARIJAN VALJAK, OIB 19827444037, KRALJA TOMISLAVA 17B,42220 Novi Marof</item>
      <item>JOSIP NOVAK, OIB 71739845047, PODEVČEVO 121A,42220 Podevčevo</item>
      <item>NADA NOVAK, OIB 09345867832, PODEVČEVO 121A,42220 Podevčevo</item>
      <item>TOMISLAV HAJDUK, OIB 67099199810, OŠTRICE 139,42220 Oštrice</item>
      <item>JURAJ ZAJEC, OIB 82430487719, ZAJEZDA 110,49284 Zajezda</item>
      <item>MATO PUŠKADIJA, OIB 65220470024, REMETINEC 246,42220 Remetinec</item>
      <item>ZVONKO SABOLIĆ, OIB 09848016941, VINOGRADSKA 14,42220 Ključ</item>
      <item>MARIJANA KOPJAR, OIB 59059649599, REMETINEC 381,42220 Remetinec</item>
      <item>ANKICA IPŠA, OIB 18399991731, MAĐAREVO 22,42220 Madžarevo</item>
      <item>Božidar Žugec, OIB 56822847115, Možđenec 124,42220 Možđenec</item>
      <item>SNJEŽANA BENJAK, OIB 44203353713, REMETINEC 177,42220 Remetinec</item>
      <item>VESNA TURKOVIĆ, OIB 90638275150, REMETINEC 212A,42220 Remetinec</item>
      <item>NEVENKA IPŠA, OIB 10701259816, MAĐAREVO 25,42220 Madžarevo</item>
      <item>BARICA MATEKOVIĆ, OIB 36735438555, VISOKO 83,42225 Visoko</item>
      <item>DRAŽEN HRUPEK, OIB 84023075985, PODEVČEVO 133,42220 Podevčevo</item>
      <item>ZORAN CINDORI, OIB 33083933565, REMETINEC 366,42220 Remetinec</item>
      <item>IVAN MALTAR, OIB 64174692240, REMETINEC 286,42220 Remetinec</item>
      <item>SILVESTAR ŠTABA, OIB 21427636903, MAĐAREVO 80B,42220 Madžarevo</item>
      <item>SANJA JENKAČ, OIB 28502629692, V. ČOLJE 9,42220 Ključ</item>
      <item>BOŽICA KUZEL-IPŠA, OIB 42777378632, KRČ 112,42220 Krč</item>
      <item>TOMISLAV TOPOLOVEC, OIB 01415432247, BR. RADIĆA 113,42000 Jalkovec</item>
      <item>JOSIP KOREN, OIB 69720517142, REMETINEC 278,42220 Remetinec</item>
      <item>DRAGUTIN NOVAK, OIB 40605960759, RADNIČKA 2,42204 Beletinec</item>
      <item>ANA JEREN, OIB 01302984733, V. ČOLJE 32,42220 Ključ</item>
      <item>MATIJA ĐURIN, OIB 16015647835, REMETINEC 312,42220 Remetinec</item>
      <item>STJEPAN KOPJAR, OIB 69314817999, REMETINEC 381,42220 Remetinec</item>
      <item>VLADO PAJAN, OIB 99551617371, GRANA 110,42220 Novi Marof</item>
      <item>DAVOR BEDEKOVIĆ, OIB 69122741780, VINOGRADSKA 27,42223 Donja Poljana</item>
      <item>IVICA KLJUČARIĆ, OIB 35030935896, MAKOIŠĆE DONJE 158,42220 Donje Makojišće</item>
      <item>ĐURO PUŠKADIJA, OIB 90028208301, REMETINEC 159,42220 Remetinec</item>
      <item>DRAGICA TOPOLKO, OIB 73211006621, REMETINEC 370,42220 Remetinec</item>
      <item>ĐURO FERENĐA, OIB 42271127638, GRANA 129,42220 Grana</item>
      <item>IVAN STANŠA, OIB 50702495175, REMETINEC 241,42220 Remetinec</item>
      <item>FRANJO ČAMIĆ, OIB 30228008856, MAĐAREVO 103,42220 Madžarevo</item>
      <item>ANITA KLOPOTAN, OIB 89514181410, PRESEČNO 103,42220 Presečno</item>
      <item>DOMINIK MEŠTRIĆ, OIB 46048078843, V. ČOLJE 25,42220 Ključ</item>
      <item>RENATA DRČEC, OIB 82673569710, PODRUTE 51,42220 Podrute</item>
      <item>ANA BEŠENIĆ, OIB 56722595080, BEDNJANSKA 4,42220 Novi Marof</item>
      <item>MIROSLAV DRČEC, OIB 74472390979, PODRUTE 51,42220 Podrute</item>
      <item>MARTINA ŠAFRAN, OIB 02167181097, OŠTRICE 72,42220 Oštrice</item>
      <item>JASMINKA IVANŠEC, OIB 15995350057, KALNIČKA 129,42220 Ljubešćica</item>
      <item>MARIO KADI, OIB 41499399460, KAMENA GORICA 105,42220 Kamena Gorica</item>
      <item>ANDREJA BELOŠA, OIB 53520677719, MAĐAREVO 123A,42220 Madžarevo</item>
      <item>BOŽICA NOVAK, OIB 88873473809, GRANA 115,42220 Grana</item>
      <item>ANITA POFUK, OIB 02062330443, REMETINEC 228,42220 Remetinec</item>
      <item>JOSIP KNAPIĆ, OIB 34208452409, TRG A. MIHANOVIĆA 8,42223 Varaždinske Toplice</item>
      <item>ANDRIJA STANKO, OIB 93941465548, GRANA 68,42220 Grana</item>
      <item>LJILJANA MIROIĆ, OIB 07240990097, DOMOVEC 3A,49283 Domovec</item>
      <item>ŠTEFICA RABUZIN, OIB 68375501734, KALNIČKA 3,42220 Novi Marof</item>
      <item>STJEPAN HUSAJINA, OIB 10881347371, MAKOIŠĆE GORNJE 73,42220 Gornje Makojišće</item>
      <item>LIDIJA CESAR, OIB 45469244793, DVORSKA 2,42220 Topličica</item>
      <item>ANICA SMOLJANEC, OIB 30858450798, REMETINEC 195,42220 Remetinec</item>
      <item>ANICA FOTAK, OIB 64044403245, OREHOVEC BB,42220 Orehovec</item>
      <item>BOŽIDAR VUKALOVIĆ, OIB 74799994666, MAĐAREVO 133,42220 Madžarevo</item>
      <item>IVANKA TOMA, OIB 13395088394, MAKOIŠĆE GORNJE 82A,42220 Gornje Makojišće</item>
      <item>KATICA ČESI, OIB 32756011836, KAMENA GORICA 73,42220 Kamena Gorica</item>
      <item>GROZDANA KOREN, OIB 87853691818, V. ČOLJE 70,42220 Ključ</item>
      <item>ALENKA RABUZIN, OIB 68034712240, PRESEČNO 51,42220 Presečno</item>
      <item>BRANKICA TOPOLOVEC, OIB 51947367056, ODVOJAK VARAŽD. UL. 1,42220 Novi Marof</item>
      <item>VALENTIN RUTIĆ, OIB 74423567900, OŠTRICE 131,42220 Oštrice</item>
      <item>JOSIP DVORSKI, OIB 68036440558, OREHOVEC 56,42220 Orehovec</item>
      <item>BRANKA SAKAČ, OIB 49515276758, PRESEČNO 24A,42220 Presečno</item>
      <item>IVANA MALTAR, OIB 41951525723, REMETINEC 55A,42220 Remetinec</item>
      <item>NATALIJA MRVČIĆ, OIB 27083919458, REMETINEC 357,42220 Remetinec</item>
      <item>MIROSLAV MOLNAR, SSSH Ured Varaždisnke županije, Gajeva 1,42000 Varaždin</item>
      <item>BIRO PLUS d.o.o. Čakovec, po vještaku Kseniji Špoljarić, Dobriše Cesarića 17,40000 Čakovec</item>
      <item>Želimir Uršulin, OIB 03842320752, Trg Hrvatskih Ivanovaca 9,42240 Ivanec</item>
      <item>HRVATSKE ŠUME društvo s ograničenom odgovornošću, OIB 69693144506, Ul.Ljudevita Farkaša Vukotinovića 2,10000 Zagreb</item>
      <item>AGENCIJA ZA OSIGURANJE RADNIČKIH POTRAŽIVANJA U SLUČAJU STEČAJA POSLODAVCA, Frankopanska 11,10000 Zagreb</item>
      <item>Općinsko državno odvjetništvo</item>
      <item>Općinski sud u Varaždinu, Zemljišnoknjižni odjel Novi Marof</item>
      <item>CROATIA osiguranje d.d., OIB 26187994862, Kapucinski trg 14,42000 Varaždin</item>
      <item>Marina Slatina, OIB 43400221954, Ulica Andrije Hebranga 31,48000 Koprivnica</item>
      <item>Odvjetničko društvo Bardek, Lisac, Mušec, Skoko d.o.o., OIB 49363584505, Ilica 1,10000 Zagreb</item>
      <item>Emiz Haračić, OIB 85758945439, Odvojak Varaždinske 3,42220 Novi Marof</item>
      <item>Nenad Beloša, Kralja Tomislava 3,42220 Novi Marof</item>
    </izvorni_sadrzaj>
    <derivirana_varijabla naziv="DomainObject.Predmet.SudioniciListAdressOIB_1">
      <item>STJEPAN BEŠTEK, OIB 28313597038, Krč 140,42220 Novi Marof</item>
      <item>BOR društvo s ograničenom odgovornošću za proizvodnju namještaja, OIB 61377989014, Varaždinska 70,42220 Novi Marof</item>
      <item>VLADO HENAC, OIB 90738114074, MAKOIŠĆE GORNJE 75,42220 Novi Marof</item>
      <item>MARKO ŽUGEC, OIB 78235112950, ZAGORSKA 7,42220 Ljubešćica</item>
      <item>VINKA LUSAVEC, OIB 50125116210, MAROFSKA 4,42220 Ključ</item>
      <item>NATAŠA ŠINJORI, OIB 77646580408, PRESEČNO 194,42220 Presečno</item>
      <item>MIRJANA FERENČINA, OIB 08143327611, KRČ 103,42220 Krč</item>
      <item>RUDOLF ZAJEC, OIB 07996210501, JELENŠČAK 25,42220 Novi Marof</item>
      <item>ŽELJKO FIIPOVIĆ, OIB 75378869336, LOVRENTOVEC 32,42223 Lovrentovec</item>
      <item>BOŽENA MEŠTRIĆ, OIB 46859957427, PRESEČNO 114A,42220 Presečno</item>
      <item>KATARINA KOŠČAK, OIB 51688559280, REMETINEC 254,42220 Remetinec</item>
      <item>NADICA FILAT, OIB 56563472295, MAĐAREVO 179,42220 Madžarevo</item>
      <item>IVICA FILAT, OIB 64883818362, MAĐAREVO 179,42220 Madžarevo</item>
      <item>ŽELJKO MEŠTRIĆ, OIB 00545335221, PRESEČNO 117,42220 Presečno</item>
      <item>RADE TURINA, OIB 64876122534, MAĐAREVO 112,42220 Madžarevo</item>
      <item>ŽELJKO IVANUŠEC, OIB 62694405517, KALNIČKA 10,42220 Ljubešćica</item>
      <item>PETAR SABOLIĆ, OIB 54484492847, MAROFSKA 15,42220 Novi Marof</item>
      <item>BISERKA SAKAČ, OIB 51258508950, KALNIČKA KAPELA 7,42220 Kapela Kalnička</item>
      <item>IVANKA LACKOVIĆ, OIB 34756658276, KRALJA TOMISLAVA 24,42220 Novi Marof</item>
      <item>MARIJAN VALJAK, OIB 19827444037, KRALJA TOMISLAVA 17B,42220 Novi Marof</item>
      <item>JOSIP NOVAK, OIB 71739845047, PODEVČEVO 121A,42220 Podevčevo</item>
      <item>NADA NOVAK, OIB 09345867832, PODEVČEVO 121A,42220 Podevčevo</item>
      <item>TOMISLAV HAJDUK, OIB 67099199810, OŠTRICE 139,42220 Oštrice</item>
      <item>JURAJ ZAJEC, OIB 82430487719, ZAJEZDA 110,49284 Zajezda</item>
      <item>MATO PUŠKADIJA, OIB 65220470024, REMETINEC 246,42220 Remetinec</item>
      <item>ZVONKO SABOLIĆ, OIB 09848016941, VINOGRADSKA 14,42220 Ključ</item>
      <item>MARIJANA KOPJAR, OIB 59059649599, REMETINEC 381,42220 Remetinec</item>
      <item>ANKICA IPŠA, OIB 18399991731, MAĐAREVO 22,42220 Madžarevo</item>
      <item>Božidar Žugec, OIB 56822847115, Možđenec 124,42220 Možđenec</item>
      <item>SNJEŽANA BENJAK, OIB 44203353713, REMETINEC 177,42220 Remetinec</item>
      <item>VESNA TURKOVIĆ, OIB 90638275150, REMETINEC 212A,42220 Remetinec</item>
      <item>NEVENKA IPŠA, OIB 10701259816, MAĐAREVO 25,42220 Madžarevo</item>
      <item>BARICA MATEKOVIĆ, OIB 36735438555, VISOKO 83,42225 Visoko</item>
      <item>DRAŽEN HRUPEK, OIB 84023075985, PODEVČEVO 133,42220 Podevčevo</item>
      <item>ZORAN CINDORI, OIB 33083933565, REMETINEC 366,42220 Remetinec</item>
      <item>IVAN MALTAR, OIB 64174692240, REMETINEC 286,42220 Remetinec</item>
      <item>SILVESTAR ŠTABA, OIB 21427636903, MAĐAREVO 80B,42220 Madžarevo</item>
      <item>SANJA JENKAČ, OIB 28502629692, V. ČOLJE 9,42220 Ključ</item>
      <item>BOŽICA KUZEL-IPŠA, OIB 42777378632, KRČ 112,42220 Krč</item>
      <item>TOMISLAV TOPOLOVEC, OIB 01415432247, BR. RADIĆA 113,42000 Jalkovec</item>
      <item>JOSIP KOREN, OIB 69720517142, REMETINEC 278,42220 Remetinec</item>
      <item>DRAGUTIN NOVAK, OIB 40605960759, RADNIČKA 2,42204 Beletinec</item>
      <item>ANA JEREN, OIB 01302984733, V. ČOLJE 32,42220 Ključ</item>
      <item>MATIJA ĐURIN, OIB 16015647835, REMETINEC 312,42220 Remetinec</item>
      <item>STJEPAN KOPJAR, OIB 69314817999, REMETINEC 381,42220 Remetinec</item>
      <item>VLADO PAJAN, OIB 99551617371, GRANA 110,42220 Novi Marof</item>
      <item>DAVOR BEDEKOVIĆ, OIB 69122741780, VINOGRADSKA 27,42223 Donja Poljana</item>
      <item>IVICA KLJUČARIĆ, OIB 35030935896, MAKOIŠĆE DONJE 158,42220 Donje Makojišće</item>
      <item>ĐURO PUŠKADIJA, OIB 90028208301, REMETINEC 159,42220 Remetinec</item>
      <item>DRAGICA TOPOLKO, OIB 73211006621, REMETINEC 370,42220 Remetinec</item>
      <item>ĐURO FERENĐA, OIB 42271127638, GRANA 129,42220 Grana</item>
      <item>IVAN STANŠA, OIB 50702495175, REMETINEC 241,42220 Remetinec</item>
      <item>FRANJO ČAMIĆ, OIB 30228008856, MAĐAREVO 103,42220 Madžarevo</item>
      <item>ANITA KLOPOTAN, OIB 89514181410, PRESEČNO 103,42220 Presečno</item>
      <item>DOMINIK MEŠTRIĆ, OIB 46048078843, V. ČOLJE 25,42220 Ključ</item>
      <item>RENATA DRČEC, OIB 82673569710, PODRUTE 51,42220 Podrute</item>
      <item>ANA BEŠENIĆ, OIB 56722595080, BEDNJANSKA 4,42220 Novi Marof</item>
      <item>MIROSLAV DRČEC, OIB 74472390979, PODRUTE 51,42220 Podrute</item>
      <item>MARTINA ŠAFRAN, OIB 02167181097, OŠTRICE 72,42220 Oštrice</item>
      <item>JASMINKA IVANŠEC, OIB 15995350057, KALNIČKA 129,42220 Ljubešćica</item>
      <item>MARIO KADI, OIB 41499399460, KAMENA GORICA 105,42220 Kamena Gorica</item>
      <item>ANDREJA BELOŠA, OIB 53520677719, MAĐAREVO 123A,42220 Madžarevo</item>
      <item>BOŽICA NOVAK, OIB 88873473809, GRANA 115,42220 Grana</item>
      <item>ANITA POFUK, OIB 02062330443, REMETINEC 228,42220 Remetinec</item>
      <item>JOSIP KNAPIĆ, OIB 34208452409, TRG A. MIHANOVIĆA 8,42223 Varaždinske Toplice</item>
      <item>ANDRIJA STANKO, OIB 93941465548, GRANA 68,42220 Grana</item>
      <item>LJILJANA MIROIĆ, OIB 07240990097, DOMOVEC 3A,49283 Domovec</item>
      <item>ŠTEFICA RABUZIN, OIB 68375501734, KALNIČKA 3,42220 Novi Marof</item>
      <item>STJEPAN HUSAJINA, OIB 10881347371, MAKOIŠĆE GORNJE 73,42220 Gornje Makojišće</item>
      <item>LIDIJA CESAR, OIB 45469244793, DVORSKA 2,42220 Topličica</item>
      <item>ANICA SMOLJANEC, OIB 30858450798, REMETINEC 195,42220 Remetinec</item>
      <item>ANICA FOTAK, OIB 64044403245, OREHOVEC BB,42220 Orehovec</item>
      <item>BOŽIDAR VUKALOVIĆ, OIB 74799994666, MAĐAREVO 133,42220 Madžarevo</item>
      <item>IVANKA TOMA, OIB 13395088394, MAKOIŠĆE GORNJE 82A,42220 Gornje Makojišće</item>
      <item>KATICA ČESI, OIB 32756011836, KAMENA GORICA 73,42220 Kamena Gorica</item>
      <item>GROZDANA KOREN, OIB 87853691818, V. ČOLJE 70,42220 Ključ</item>
      <item>ALENKA RABUZIN, OIB 68034712240, PRESEČNO 51,42220 Presečno</item>
      <item>BRANKICA TOPOLOVEC, OIB 51947367056, ODVOJAK VARAŽD. UL. 1,42220 Novi Marof</item>
      <item>VALENTIN RUTIĆ, OIB 74423567900, OŠTRICE 131,42220 Oštrice</item>
      <item>JOSIP DVORSKI, OIB 68036440558, OREHOVEC 56,42220 Orehovec</item>
      <item>BRANKA SAKAČ, OIB 49515276758, PRESEČNO 24A,42220 Presečno</item>
      <item>IVANA MALTAR, OIB 41951525723, REMETINEC 55A,42220 Remetinec</item>
      <item>NATALIJA MRVČIĆ, OIB 27083919458, REMETINEC 357,42220 Remetinec</item>
      <item>MIROSLAV MOLNAR, SSSH Ured Varaždisnke županije, Gajeva 1,42000 Varaždin</item>
      <item>BIRO PLUS d.o.o. Čakovec, po vještaku Kseniji Špoljarić, Dobriše Cesarića 17,40000 Čakovec</item>
      <item>Želimir Uršulin, OIB 03842320752, Trg Hrvatskih Ivanovaca 9,42240 Ivanec</item>
      <item>HRVATSKE ŠUME društvo s ograničenom odgovornošću, OIB 69693144506, Ul.Ljudevita Farkaša Vukotinovića 2,10000 Zagreb</item>
      <item>AGENCIJA ZA OSIGURANJE RADNIČKIH POTRAŽIVANJA U SLUČAJU STEČAJA POSLODAVCA, Frankopanska 11,10000 Zagreb</item>
      <item>Općinsko državno odvjetništvo</item>
      <item>Općinski sud u Varaždinu, Zemljišnoknjižni odjel Novi Marof</item>
      <item>CROATIA osiguranje d.d., OIB 26187994862, Kapucinski trg 14,42000 Varaždin</item>
      <item>Marina Slatina, OIB 43400221954, Ulica Andrije Hebranga 31,48000 Koprivnica</item>
      <item>Odvjetničko društvo Bardek, Lisac, Mušec, Skoko d.o.o., OIB 49363584505, Ilica 1,10000 Zagreb</item>
      <item>Emiz Haračić, OIB 85758945439, Odvojak Varaždinske 3,42220 Novi Marof</item>
      <item>Nenad Beloša, Kralja Tomislava 3,42220 Novi Marof</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9EBDE84-8A66-4A75-9151-D6CCB46DB30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189</properties:Words>
  <properties:Characters>892</properties:Characters>
  <properties:Lines>62</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1514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2019-02-08T13:35:00Z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St-142/2014-123 / Odluka - Rješenje - određivanje završnog ročišta vjerovnika (odluka_St-142_2014-123.docx)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