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9733" w14:paraId="f7a973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35BF4">
        <w:t>92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535BF4">
        <w:t>STABILO</w:t>
      </w:r>
      <w:proofErr w:type="spellEnd"/>
      <w:r w:rsidR="00535BF4">
        <w:t xml:space="preserve"> društvo s ograničenom odgovornošću za završne radove i proizvodnju montažnih kuća Županja, Ilirskog Preporoda 8, </w:t>
      </w:r>
      <w:proofErr w:type="spellStart"/>
      <w:r w:rsidR="00535BF4">
        <w:t>OIB</w:t>
      </w:r>
      <w:proofErr w:type="spellEnd"/>
      <w:r w:rsidR="00535BF4">
        <w:t xml:space="preserve">: 86866138263, </w:t>
      </w:r>
      <w:proofErr w:type="spellStart"/>
      <w:r w:rsidR="00535BF4">
        <w:t>MBS</w:t>
      </w:r>
      <w:proofErr w:type="spellEnd"/>
      <w:r w:rsidR="00535BF4">
        <w:t xml:space="preserve">: 030102480, </w:t>
      </w:r>
      <w:r w:rsidR="00F334C8">
        <w:t>dana 2</w:t>
      </w:r>
      <w:r w:rsidR="00535BF4">
        <w:t>3. travnja</w:t>
      </w:r>
      <w:r w:rsidR="00F334C8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proofErr w:type="spellStart"/>
      <w:r w:rsidR="00535BF4">
        <w:t>STABILO</w:t>
      </w:r>
      <w:proofErr w:type="spellEnd"/>
      <w:r w:rsidR="00535BF4">
        <w:t xml:space="preserve"> društvo s ograničenom odgovornošću za završne radove i proizvodnju montažnih kuća Županja, Ilirskog Preporoda 8, </w:t>
      </w:r>
      <w:proofErr w:type="spellStart"/>
      <w:r w:rsidR="00535BF4">
        <w:t>OIB</w:t>
      </w:r>
      <w:proofErr w:type="spellEnd"/>
      <w:r w:rsidR="00535BF4">
        <w:t xml:space="preserve">: 86866138263, </w:t>
      </w:r>
      <w:proofErr w:type="spellStart"/>
      <w:r w:rsidR="00535BF4">
        <w:t>MBS</w:t>
      </w:r>
      <w:proofErr w:type="spellEnd"/>
      <w:r w:rsidR="00535BF4">
        <w:t xml:space="preserve">: 030102480.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35BF4">
        <w:t xml:space="preserve">Siniša </w:t>
      </w:r>
      <w:proofErr w:type="spellStart"/>
      <w:r w:rsidR="00535BF4">
        <w:t>Rajnović</w:t>
      </w:r>
      <w:proofErr w:type="spellEnd"/>
      <w:r w:rsidR="00535BF4">
        <w:t xml:space="preserve">, </w:t>
      </w:r>
      <w:proofErr w:type="spellStart"/>
      <w:r w:rsidR="00535BF4">
        <w:t>OIB</w:t>
      </w:r>
      <w:proofErr w:type="spellEnd"/>
      <w:r w:rsidR="00535BF4">
        <w:t xml:space="preserve">: 86217384445, Sv. Trojstva 87, </w:t>
      </w:r>
      <w:proofErr w:type="spellStart"/>
      <w:r w:rsidR="00535BF4">
        <w:t>Milanovac</w:t>
      </w:r>
      <w:proofErr w:type="spellEnd"/>
      <w:r w:rsidR="00535BF4">
        <w:t xml:space="preserve">, Virovitica.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35BF4">
        <w:t>STABILO</w:t>
      </w:r>
      <w:proofErr w:type="spellEnd"/>
      <w:r w:rsidR="00535BF4">
        <w:t xml:space="preserve"> društvo s ograničenom odgovornošću za završne radove i proizvodnju montažnih kuća Županja, Ilirskog Preporoda 8, </w:t>
      </w:r>
      <w:proofErr w:type="spellStart"/>
      <w:r w:rsidR="00535BF4">
        <w:t>OIB</w:t>
      </w:r>
      <w:proofErr w:type="spellEnd"/>
      <w:r w:rsidR="00535BF4">
        <w:t xml:space="preserve">: 86866138263, </w:t>
      </w:r>
      <w:proofErr w:type="spellStart"/>
      <w:r w:rsidR="00535BF4">
        <w:t>MBS</w:t>
      </w:r>
      <w:proofErr w:type="spellEnd"/>
      <w:r w:rsidR="00535BF4">
        <w:t>: 030102480.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CE59B3">
        <w:rPr>
          <w:bCs/>
        </w:rPr>
        <w:t>31</w:t>
      </w:r>
      <w:r w:rsidR="00F334C8">
        <w:rPr>
          <w:bCs/>
        </w:rPr>
        <w:t>. siječnja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535BF4">
        <w:t>STABILO</w:t>
      </w:r>
      <w:proofErr w:type="spellEnd"/>
      <w:r w:rsidR="00535BF4">
        <w:t xml:space="preserve"> društvo s ograničenom odgovornošću za završne radove i proizvodnju montažnih kuća Županja, Ilirskog Preporoda 8, </w:t>
      </w:r>
      <w:proofErr w:type="spellStart"/>
      <w:r w:rsidR="00535BF4">
        <w:t>OIB</w:t>
      </w:r>
      <w:proofErr w:type="spellEnd"/>
      <w:r w:rsidR="00535BF4">
        <w:t xml:space="preserve">: 86866138263, </w:t>
      </w:r>
      <w:proofErr w:type="spellStart"/>
      <w:r w:rsidR="00535BF4">
        <w:t>MBS</w:t>
      </w:r>
      <w:proofErr w:type="spellEnd"/>
      <w:r w:rsidR="00535BF4">
        <w:t>: 030102480.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F334C8">
        <w:t>1</w:t>
      </w:r>
      <w:r w:rsidR="00CE59B3">
        <w:t>. veljače</w:t>
      </w:r>
      <w:r w:rsidR="00F334C8">
        <w:t xml:space="preserve"> 2018.</w:t>
      </w:r>
      <w:r>
        <w:t>, objavio oglas na mrežnoj stranici e-oglasna ploča sudova pod poslovnim brojem St-</w:t>
      </w:r>
      <w:r w:rsidR="00CE59B3">
        <w:t>92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334C8">
        <w:t>2</w:t>
      </w:r>
      <w:r w:rsidR="00CE59B3">
        <w:t>3. travnja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CE59B3">
      <w:t>92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948D5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48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48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8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8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48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48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8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8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St-92/2018</izvorni_sadrzaj>
    <derivirana_varijabla naziv="DomainObject.Predmet.OznakaBroj_1">St-92/2018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STABILO društvo s ograničenom odgovornošću za završne radove i proizvodnju montažnih kuća</izvorni_sadrzaj>
    <derivirana_varijabla naziv="DomainObject.Predmet.ProtustrankaFormated_1">  STABILO društvo s ograničenom odgovornošću za završne radove i proizvodnju montažnih kuća</derivirana_varijabla>
  </DomainObject.Predmet.ProtustrankaFormated>
  <DomainObject.Predmet.ProtustrankaFormatedOIB>
    <izvorni_sadrzaj>  STABILO društvo s ograničenom odgovornošću za završne radove i proizvodnju montažnih kuća, OIB 86866138263</izvorni_sadrzaj>
    <derivirana_varijabla naziv="DomainObject.Predmet.ProtustrankaFormatedOIB_1">  STABILO društvo s ograničenom odgovornošću za završne radove i proizvodnju montažnih kuća, OIB 86866138263</derivirana_varijabla>
  </DomainObject.Predmet.ProtustrankaFormatedOIB>
  <DomainObject.Predmet.ProtustrankaFormatedWithAdress>
    <izvorni_sadrzaj> STABILO društvo s ograničenom odgovornošću za završne radove i proizvodnju montažnih kuća, Ilirskog Preporoda 8, 32270 Županja</izvorni_sadrzaj>
    <derivirana_varijabla naziv="DomainObject.Predmet.ProtustrankaFormatedWithAdress_1"> STABILO društvo s ograničenom odgovornošću za završne radove i proizvodnju montažnih kuća, Ilirskog Preporoda 8, 32270 Županja</derivirana_varijabla>
  </DomainObject.Predmet.ProtustrankaFormatedWithAdress>
  <DomainObject.Predmet.ProtustrankaFormatedWithAdressOIB>
    <izvorni_sadrzaj> STABILO društvo s ograničenom odgovornošću za završne radove i proizvodnju montažnih kuća, OIB 86866138263, Ilirskog Preporoda 8, 32270 Županja</izvorni_sadrzaj>
    <derivirana_varijabla naziv="DomainObject.Predmet.ProtustrankaFormatedWithAdressOIB_1"> STABILO društvo s ograničenom odgovornošću za završne radove i proizvodnju montažnih kuća, OIB 86866138263, Ilirskog Preporoda 8, 32270 Županja</derivirana_varijabla>
  </DomainObject.Predmet.ProtustrankaFormatedWithAdressOIB>
  <DomainObject.Predmet.ProtustrankaWithAdress>
    <izvorni_sadrzaj>STABILO društvo s ograničenom odgovornošću za završne radove i proizvodnju montažnih kuća Ilirskog Preporoda 8, 32270 Županja</izvorni_sadrzaj>
    <derivirana_varijabla naziv="DomainObject.Predmet.ProtustrankaWithAdress_1">STABILO društvo s ograničenom odgovornošću za završne radove i proizvodnju montažnih kuća Ilirskog Preporoda 8, 32270 Županja</derivirana_varijabla>
  </DomainObject.Predmet.ProtustrankaWithAdress>
  <DomainObject.Predmet.ProtustrankaWithAdressOIB>
    <izvorni_sadrzaj>STABILO društvo s ograničenom odgovornošću za završne radove i proizvodnju montažnih kuća, OIB 86866138263, Ilirskog Preporoda 8, 32270 Županja</izvorni_sadrzaj>
    <derivirana_varijabla naziv="DomainObject.Predmet.ProtustrankaWithAdressOIB_1">STABILO društvo s ograničenom odgovornošću za završne radove i proizvodnju montažnih kuća, OIB 86866138263, Ilirskog Preporoda 8, 32270 Županja</derivirana_varijabla>
  </DomainObject.Predmet.ProtustrankaWithAdressOIB>
  <DomainObject.Predmet.ProtustrankaNazivFormated>
    <izvorni_sadrzaj>STABILO društvo s ograničenom odgovornošću za završne radove i proizvodnju montažnih kuća</izvorni_sadrzaj>
    <derivirana_varijabla naziv="DomainObject.Predmet.ProtustrankaNazivFormated_1">STABILO društvo s ograničenom odgovornošću za završne radove i proizvodnju montažnih kuća</derivirana_varijabla>
  </DomainObject.Predmet.ProtustrankaNazivFormated>
  <DomainObject.Predmet.ProtustrankaNazivFormatedOIB>
    <izvorni_sadrzaj>STABILO društvo s ograničenom odgovornošću za završne radove i proizvodnju montažnih kuća, OIB 86866138263</izvorni_sadrzaj>
    <derivirana_varijabla naziv="DomainObject.Predmet.ProtustrankaNazivFormatedOIB_1">STABILO društvo s ograničenom odgovornošću za završne radove i proizvodnju montažnih kuća, OIB 86866138263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STABILO društvo s ograničenom odgovornošću za završne radove i proizvodnju montažnih kuća</item>
    </izvorni_sadrzaj>
    <derivirana_varijabla naziv="DomainObject.Predmet.ProtuStrankaListFormated_1">
      <item>STABILO društvo s ograničenom odgovornošću za završne radove i proizvodnju montažnih kuća</item>
    </derivirana_varijabla>
  </DomainObject.Predmet.ProtuStrankaListFormated>
  <DomainObject.Predmet.ProtuStrankaListFormatedOIB>
    <izvorni_sadrzaj>
      <item>STABILO društvo s ograničenom odgovornošću za završne radove i proizvodnju montažnih kuća, OIB 86866138263</item>
    </izvorni_sadrzaj>
    <derivirana_varijabla naziv="DomainObject.Predmet.ProtuStrankaListFormatedOIB_1">
      <item>STABILO društvo s ograničenom odgovornošću za završne radove i proizvodnju montažnih kuća, OIB 86866138263</item>
    </derivirana_varijabla>
  </DomainObject.Predmet.ProtuStrankaListFormatedOIB>
  <DomainObject.Predmet.ProtuStrankaListFormatedWithAdress>
    <izvorni_sadrzaj>
      <item>STABILO društvo s ograničenom odgovornošću za završne radove i proizvodnju montažnih kuća, Ilirskog Preporoda 8, 32270 Županja</item>
    </izvorni_sadrzaj>
    <derivirana_varijabla naziv="DomainObject.Predmet.ProtuStrankaListFormatedWithAdress_1">
      <item>STABILO društvo s ograničenom odgovornošću za završne radove i proizvodnju montažnih kuća, Ilirskog Preporoda 8, 32270 Županja</item>
    </derivirana_varijabla>
  </DomainObject.Predmet.ProtuStrankaListFormatedWithAdress>
  <DomainObject.Predmet.ProtuStrankaListFormatedWithAdressOIB>
    <izvorni_sadrzaj>
      <item>STABILO društvo s ograničenom odgovornošću za završne radove i proizvodnju montažnih kuća, OIB 86866138263, Ilirskog Preporoda 8, 32270 Županja</item>
    </izvorni_sadrzaj>
    <derivirana_varijabla naziv="DomainObject.Predmet.ProtuStrankaListFormatedWithAdressOIB_1">
      <item>STABILO društvo s ograničenom odgovornošću za završne radove i proizvodnju montažnih kuća, OIB 86866138263, Ilirskog Preporoda 8, 32270 Županja</item>
    </derivirana_varijabla>
  </DomainObject.Predmet.ProtuStrankaListFormatedWithAdressOIB>
  <DomainObject.Predmet.ProtuStrankaListNazivFormated>
    <izvorni_sadrzaj>
      <item>STABILO društvo s ograničenom odgovornošću za završne radove i proizvodnju montažnih kuća</item>
    </izvorni_sadrzaj>
    <derivirana_varijabla naziv="DomainObject.Predmet.ProtuStrankaListNazivFormated_1">
      <item>STABILO društvo s ograničenom odgovornošću za završne radove i proizvodnju montažnih kuća</item>
    </derivirana_varijabla>
  </DomainObject.Predmet.ProtuStrankaListNazivFormated>
  <DomainObject.Predmet.ProtuStrankaListNazivFormatedOIB>
    <izvorni_sadrzaj>
      <item>STABILO društvo s ograničenom odgovornošću za završne radove i proizvodnju montažnih kuća, OIB 86866138263</item>
    </izvorni_sadrzaj>
    <derivirana_varijabla naziv="DomainObject.Predmet.ProtuStrankaListNazivFormatedOIB_1">
      <item>STABILO društvo s ograničenom odgovornošću za završne radove i proizvodnju montažnih kuća, OIB 86866138263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STABILO društvo s ograničenom odgovornošću za završne radove i proizvodnju montažnih kuća</izvorni_sadrzaj>
    <derivirana_varijabla naziv="DomainObject.Predmet.ProtustrankaIDrugi_1">STABILO društvo s ograničenom odgovornošću za završne radove i proizvodnju montažnih kuća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STABILO društvo s ograničenom odgovornošću za završne radove i proizvodnju montažnih kuća, OIB 86866138263, Ilirskog Preporoda 8, 32270 Županja</izvorni_sadrzaj>
    <derivirana_varijabla naziv="DomainObject.Predmet.ProtustrankaIDrugiAdressOIB_1">STABILO društvo s ograničenom odgovornošću za završne radove i proizvodnju montažnih kuća, OIB 86866138263, Ilirskog Preporoda 8,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STABILO društvo s ograničenom odgovornošću za završne radove i proizvodnju montažnih kuća</item>
    </izvorni_sadrzaj>
    <derivirana_varijabla naziv="DomainObject.Predmet.SudioniciListNaziv_1">
      <item>FINA RC OSIJEK</item>
      <item>STABILO društvo s ograničenom odgovornošću za završne radove i proizvodnju montažnih kuća</item>
    </derivirana_varijabla>
  </DomainObject.Predmet.SudioniciListNaziv>
  <DomainObject.Predmet.SudioniciListAdressOIB>
    <izvorni_sadrzaj>
      <item>FINA RC OSIJEK, OIB 85821130368</item>
      <item>STABILO društvo s ograničenom odgovornošću za završne radove i proizvodnju montažnih kuća, OIB 86866138263, Ilirskog Preporoda 8,32270 Županja</item>
    </izvorni_sadrzaj>
    <derivirana_varijabla naziv="DomainObject.Predmet.SudioniciListAdressOIB_1">
      <item>FINA RC OSIJEK, OIB 85821130368</item>
      <item>STABILO društvo s ograničenom odgovornošću za završne radove i proizvodnju montažnih kuća, OIB 86866138263, Ilirskog Preporoda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86866138263</item>
    </izvorni_sadrzaj>
    <derivirana_varijabla naziv="DomainObject.Predmet.SudioniciListNazivOIB_1">
      <item>, OIB 85821130368</item>
      <item>, OIB 86866138263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AE00E-A445-4E6C-89B2-A1840C816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2979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2018-04-23T06:11:00Z</dcterms:created>
  <dc:creator>Korisnik</dc:creator>
  <cp:lastModifiedBy>Ljiljana Floršić</cp:lastModifiedBy>
  <cp:lastPrinted>2018-04-23T06:14:00Z</cp:lastPrinted>
  <dcterms:modified xmlns:xsi="http://www.w3.org/2001/XMLSchema-instance" xsi:type="dcterms:W3CDTF">2018-04-23T06:16:00Z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(St-92-18 - otvaranje i zaključenje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