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d4ee" w14:paraId="1e4d4e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91091A">
        <w:t>LANDSCAPE j.</w:t>
      </w:r>
      <w:r w:rsidR="00524059">
        <w:t>d.o.o.</w:t>
      </w:r>
      <w:r w:rsidR="006444A6">
        <w:t>,</w:t>
      </w:r>
      <w:r w:rsidR="00395D66">
        <w:t xml:space="preserve"> </w:t>
      </w:r>
      <w:r w:rsidR="00F938AE">
        <w:t>Zadar</w:t>
      </w:r>
      <w:r w:rsidR="006444A6">
        <w:t xml:space="preserve">, </w:t>
      </w:r>
      <w:r w:rsidR="0091091A">
        <w:t>Put Dukića 15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91091A">
        <w:t>67133111479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24059">
        <w:t>8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1091A" w:rsidRPr="0091091A">
        <w:t>LANDSCAPE j.d.o.o., Zadar, Put Dukića 15, OIB: 67133111479</w:t>
      </w:r>
      <w:r w:rsidR="00990573">
        <w:t xml:space="preserve">, </w:t>
      </w:r>
      <w:r>
        <w:t xml:space="preserve">na temelju neizvršenih osnova za plaćanje iznosi </w:t>
      </w:r>
      <w:r w:rsidR="0091091A">
        <w:t>6</w:t>
      </w:r>
      <w:r w:rsidR="00990573">
        <w:t>.</w:t>
      </w:r>
      <w:r w:rsidR="0091091A">
        <w:t>049</w:t>
      </w:r>
      <w:r w:rsidR="00990573">
        <w:t>,</w:t>
      </w:r>
      <w:r w:rsidR="0091091A">
        <w:t>6</w:t>
      </w:r>
      <w:r w:rsidR="005672FD">
        <w:t>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1091A">
        <w:t>Carolina Verem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AD11E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91091A">
      <w:t>291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91091A">
      <w:t>291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4304"/>
    <w:rsid w:val="0019042D"/>
    <w:rsid w:val="00284EA7"/>
    <w:rsid w:val="002920D8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24059"/>
    <w:rsid w:val="00551BCA"/>
    <w:rsid w:val="005672FD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1091A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AD11E5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LANDSCAPE j.d.o.o. za usluge i građenje</izvorni_sadrzaj>
    <derivirana_varijabla naziv="DomainObject.Predmet.ProtustrankaFormated_1">  LANDSCAPE j.d.o.o. za usluge i građenje</derivirana_varijabla>
  </DomainObject.Predmet.ProtustrankaFormated>
  <DomainObject.Predmet.ProtustrankaFormatedOIB>
    <izvorni_sadrzaj>  LANDSCAPE j.d.o.o. za usluge i građenje, OIB 67133111479</izvorni_sadrzaj>
    <derivirana_varijabla naziv="DomainObject.Predmet.ProtustrankaFormatedOIB_1">  LANDSCAPE j.d.o.o. za usluge i građenje, OIB 67133111479</derivirana_varijabla>
  </DomainObject.Predmet.ProtustrankaFormatedOIB>
  <DomainObject.Predmet.ProtustrankaFormatedWithAdress>
    <izvorni_sadrzaj> LANDSCAPE j.d.o.o. za usluge i građenje, Put Dukića 15, 23000 Zadar</izvorni_sadrzaj>
    <derivirana_varijabla naziv="DomainObject.Predmet.ProtustrankaFormatedWithAdress_1"> LANDSCAPE j.d.o.o. za usluge i građenje, Put Dukića 15, 23000 Zadar</derivirana_varijabla>
  </DomainObject.Predmet.ProtustrankaFormatedWithAdress>
  <DomainObject.Predmet.ProtustrankaFormatedWithAdressOIB>
    <izvorni_sadrzaj> LANDSCAPE j.d.o.o. za usluge i građenje, OIB 67133111479, Put Dukića 15, 23000 Zadar</izvorni_sadrzaj>
    <derivirana_varijabla naziv="DomainObject.Predmet.ProtustrankaFormatedWithAdressOIB_1"> LANDSCAPE j.d.o.o. za usluge i građenje, OIB 67133111479, Put Dukića 15, 23000 Zadar</derivirana_varijabla>
  </DomainObject.Predmet.ProtustrankaFormatedWithAdressOIB>
  <DomainObject.Predmet.ProtustrankaWithAdress>
    <izvorni_sadrzaj>LANDSCAPE j.d.o.o. za usluge i građenje Put Dukića 15, 23000 Zadar</izvorni_sadrzaj>
    <derivirana_varijabla naziv="DomainObject.Predmet.ProtustrankaWithAdress_1">LANDSCAPE j.d.o.o. za usluge i građenje Put Dukića 15, 23000 Zadar</derivirana_varijabla>
  </DomainObject.Predmet.ProtustrankaWithAdress>
  <DomainObject.Predmet.ProtustrankaWithAdressOIB>
    <izvorni_sadrzaj>LANDSCAPE j.d.o.o. za usluge i građenje, OIB 67133111479, Put Dukića 15, 23000 Zadar</izvorni_sadrzaj>
    <derivirana_varijabla naziv="DomainObject.Predmet.ProtustrankaWithAdressOIB_1">LANDSCAPE j.d.o.o. za usluge i građenje, OIB 67133111479, Put Dukića 15, 23000 Zadar</derivirana_varijabla>
  </DomainObject.Predmet.ProtustrankaWithAdressOIB>
  <DomainObject.Predmet.ProtustrankaNazivFormated>
    <izvorni_sadrzaj>LANDSCAPE j.d.o.o. za usluge i građenje</izvorni_sadrzaj>
    <derivirana_varijabla naziv="DomainObject.Predmet.ProtustrankaNazivFormated_1">LANDSCAPE j.d.o.o. za usluge i građenje</derivirana_varijabla>
  </DomainObject.Predmet.ProtustrankaNazivFormated>
  <DomainObject.Predmet.ProtustrankaNazivFormatedOIB>
    <izvorni_sadrzaj>LANDSCAPE j.d.o.o. za usluge i građenje, OIB 67133111479</izvorni_sadrzaj>
    <derivirana_varijabla naziv="DomainObject.Predmet.ProtustrankaNazivFormatedOIB_1">LANDSCAPE j.d.o.o. za usluge i građenje, OIB 67133111479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LANDSCAPE j.d.o.o. za usluge i građenje</item>
    </izvorni_sadrzaj>
    <derivirana_varijabla naziv="DomainObject.Predmet.ProtuStrankaListFormated_1">
      <item>LANDSCAPE j.d.o.o. za usluge i građenje</item>
    </derivirana_varijabla>
  </DomainObject.Predmet.ProtuStrankaListFormated>
  <DomainObject.Predmet.ProtuStrankaListFormatedOIB>
    <izvorni_sadrzaj>
      <item>LANDSCAPE j.d.o.o. za usluge i građenje, OIB 67133111479</item>
    </izvorni_sadrzaj>
    <derivirana_varijabla naziv="DomainObject.Predmet.ProtuStrankaListFormatedOIB_1">
      <item>LANDSCAPE j.d.o.o. za usluge i građenje, OIB 67133111479</item>
    </derivirana_varijabla>
  </DomainObject.Predmet.ProtuStrankaListFormatedOIB>
  <DomainObject.Predmet.ProtuStrankaListFormatedWithAdress>
    <izvorni_sadrzaj>
      <item>LANDSCAPE j.d.o.o. za usluge i građenje, Put Dukića 15, 23000 Zadar</item>
    </izvorni_sadrzaj>
    <derivirana_varijabla naziv="DomainObject.Predmet.ProtuStrankaListFormatedWithAdress_1">
      <item>LANDSCAPE j.d.o.o. za usluge i građenje, Put Dukića 15, 23000 Zadar</item>
    </derivirana_varijabla>
  </DomainObject.Predmet.ProtuStrankaListFormatedWithAdress>
  <DomainObject.Predmet.ProtuStrankaListFormatedWithAdressOIB>
    <izvorni_sadrzaj>
      <item>LANDSCAPE j.d.o.o. za usluge i građenje, OIB 67133111479, Put Dukića 15, 23000 Zadar</item>
    </izvorni_sadrzaj>
    <derivirana_varijabla naziv="DomainObject.Predmet.ProtuStrankaListFormatedWithAdressOIB_1">
      <item>LANDSCAPE j.d.o.o. za usluge i građenje, OIB 67133111479, Put Dukića 15, 23000 Zadar</item>
    </derivirana_varijabla>
  </DomainObject.Predmet.ProtuStrankaListFormatedWithAdressOIB>
  <DomainObject.Predmet.ProtuStrankaListNazivFormated>
    <izvorni_sadrzaj>
      <item>LANDSCAPE j.d.o.o. za usluge i građenje</item>
    </izvorni_sadrzaj>
    <derivirana_varijabla naziv="DomainObject.Predmet.ProtuStrankaListNazivFormated_1">
      <item>LANDSCAPE j.d.o.o. za usluge i građenje</item>
    </derivirana_varijabla>
  </DomainObject.Predmet.ProtuStrankaListNazivFormated>
  <DomainObject.Predmet.ProtuStrankaListNazivFormatedOIB>
    <izvorni_sadrzaj>
      <item>LANDSCAPE j.d.o.o. za usluge i građenje, OIB 67133111479</item>
    </izvorni_sadrzaj>
    <derivirana_varijabla naziv="DomainObject.Predmet.ProtuStrankaListNazivFormatedOIB_1">
      <item>LANDSCAPE j.d.o.o. za usluge i građenje, OIB 67133111479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LANDSCAPE j.d.o.o. za usluge i građenje</izvorni_sadrzaj>
    <derivirana_varijabla naziv="DomainObject.Predmet.ProtustrankaIDrugi_1">LANDSCAPE j.d.o.o. za usluge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LANDSCAPE j.d.o.o. za usluge i građenje, OIB 67133111479, Put Dukića 15, 23000 Zadar</izvorni_sadrzaj>
    <derivirana_varijabla naziv="DomainObject.Predmet.ProtustrankaIDrugiAdressOIB_1">LANDSCAPE j.d.o.o. za usluge i građenje, OIB 67133111479, Put Dukića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LANDSCAPE j.d.o.o. za usluge i građenje</item>
    </izvorni_sadrzaj>
    <derivirana_varijabla naziv="DomainObject.Predmet.SudioniciListNaziv_1">
      <item>fina</item>
      <item>LANDSCAPE j.d.o.o. za usluge i građenje</item>
    </derivirana_varijabla>
  </DomainObject.Predmet.SudioniciListNaziv>
  <DomainObject.Predmet.SudioniciListAdressOIB>
    <izvorni_sadrzaj>
      <item>fina, OIB 85821130368</item>
      <item>LANDSCAPE j.d.o.o. za usluge i građenje, OIB 67133111479, Put Dukića 15,23000 Zadar</item>
    </izvorni_sadrzaj>
    <derivirana_varijabla naziv="DomainObject.Predmet.SudioniciListAdressOIB_1">
      <item>fina, OIB 85821130368</item>
      <item>LANDSCAPE j.d.o.o. za usluge i građenje, OIB 67133111479, Put Dukića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67133111479</item>
    </izvorni_sadrzaj>
    <derivirana_varijabla naziv="DomainObject.Predmet.SudioniciListNazivOIB_1">
      <item>, OIB 85821130368</item>
      <item>, OIB 67133111479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6CDC8-4016-47E7-AA59-539825B07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1962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2017-07-17T11:37:00Z</dcterms:created>
  <dc:creator>Tina Grgas</dc:creator>
  <cp:lastModifiedBy>wsadmin</cp:lastModifiedBy>
  <cp:lastPrinted>2017-07-17T11:39:00Z</cp:lastPrinted>
  <dcterms:modified xmlns:xsi="http://www.w3.org/2001/XMLSchema-instance" xsi:type="dcterms:W3CDTF">2017-07-25T08:10:00Z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