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8056" w14:paraId="fbb8056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C697B">
        <w:rPr>
          <w:rFonts w:hAnsi="Times New Roman" w:ascii="Times New Roman"/>
          <w:szCs w:val="24"/>
          <w:lang w:val="hr-HR"/>
        </w:rPr>
        <w:t>5405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5C697B">
        <w:rPr>
          <w:rFonts w:hAnsi="Times New Roman" w:ascii="Times New Roman"/>
          <w:szCs w:val="24"/>
        </w:rPr>
        <w:t xml:space="preserve"> </w:t>
      </w:r>
      <w:r w:rsidR="005C697B">
        <w:rPr>
          <w:rFonts w:hAnsi="Times New Roman" w:ascii="Times New Roman"/>
        </w:rPr>
        <w:t xml:space="preserve">ROSACEAE j.d.o.o., turistička agencija, Sveta Nedelja, Trg Ante Starčevića 5, OIB </w:t>
      </w:r>
      <w:r w:rsidR="005C697B" w:rsidRPr="00D609ED">
        <w:rPr>
          <w:rFonts w:hAnsi="Times New Roman" w:ascii="Times New Roman"/>
        </w:rPr>
        <w:t>97324243025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3D3129">
        <w:rPr>
          <w:rFonts w:hAnsi="Times New Roman" w:ascii="Times New Roman"/>
        </w:rPr>
        <w:t>14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392B2D">
        <w:rPr>
          <w:rFonts w:hAnsi="Times New Roman" w:ascii="Times New Roman"/>
          <w:szCs w:val="24"/>
          <w:lang w:val="hr-HR"/>
        </w:rPr>
        <w:t xml:space="preserve"> </w:t>
      </w:r>
      <w:r w:rsidR="005C697B">
        <w:rPr>
          <w:rFonts w:hAnsi="Times New Roman" w:ascii="Times New Roman"/>
        </w:rPr>
        <w:t xml:space="preserve">ROSACEAE j.d.o.o., turistička agencija, Sveta Nedelja, Trg Ante Starčevića 5, OIB </w:t>
      </w:r>
      <w:r w:rsidR="005C697B" w:rsidRPr="00D609ED">
        <w:rPr>
          <w:rFonts w:hAnsi="Times New Roman" w:ascii="Times New Roman"/>
        </w:rPr>
        <w:t>97324243025</w:t>
      </w:r>
      <w:r w:rsidR="005C697B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FB241F">
        <w:rPr>
          <w:rFonts w:hAnsi="Times New Roman" w:ascii="Times New Roman"/>
          <w:szCs w:val="24"/>
          <w:lang w:val="hr-HR"/>
        </w:rPr>
        <w:t>1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3D3129">
        <w:rPr>
          <w:rFonts w:hAnsi="Times New Roman" w:ascii="Times New Roman"/>
          <w:szCs w:val="24"/>
          <w:lang w:val="hr-HR"/>
        </w:rPr>
        <w:t>11,</w:t>
      </w:r>
      <w:r w:rsidR="005C697B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5C697B">
        <w:rPr>
          <w:rFonts w:hAnsi="Times New Roman" w:ascii="Times New Roman"/>
        </w:rPr>
        <w:t xml:space="preserve">ROSACEAE j.d.o.o., turistička agencija, Sveta Nedelja, Trg Ante Starčevića 5, OIB </w:t>
      </w:r>
      <w:r w:rsidR="005C697B" w:rsidRPr="00D609ED">
        <w:rPr>
          <w:rFonts w:hAnsi="Times New Roman" w:ascii="Times New Roman"/>
        </w:rPr>
        <w:t>97324243025</w:t>
      </w:r>
    </w:p>
    <w:p w:rsidRDefault="00FC5251" w:rsidP="005C697B" w:rsidR="005C697B" w:rsidRPr="00C00EDB">
      <w:pPr>
        <w:ind w:right="-2"/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5C697B" w:rsidRPr="00C00EDB">
        <w:rPr>
          <w:rFonts w:hAnsi="Times New Roman" w:ascii="Times New Roman"/>
          <w:szCs w:val="24"/>
          <w:lang w:val="hr-HR"/>
        </w:rPr>
        <w:t xml:space="preserve">Krunoslava Lužaić, Zagreb, Cesarov Gaj 4, </w:t>
      </w:r>
    </w:p>
    <w:p w:rsidRDefault="00BE1823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C697B">
        <w:rPr>
          <w:rFonts w:hAnsi="Times New Roman" w:ascii="Times New Roman"/>
          <w:szCs w:val="24"/>
          <w:lang w:val="hr-HR"/>
        </w:rPr>
        <w:t>47.989,50</w:t>
      </w:r>
      <w:r w:rsidR="00392B2D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C697B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D3129">
        <w:rPr>
          <w:rFonts w:hAnsi="Times New Roman" w:ascii="Times New Roman"/>
          <w:szCs w:val="24"/>
          <w:lang w:val="hr-HR"/>
        </w:rPr>
        <w:t>14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1075C2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1075C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075C2" w:rsidP="002152A3" w:rsidR="001075C2" w:rsidRPr="001075C2">
      <w:pPr>
        <w:jc w:val="right"/>
        <w:rPr>
          <w:rFonts w:hAnsi="Times New Roman" w:ascii="Times New Roman"/>
        </w:rPr>
      </w:pPr>
      <w:r w:rsidRPr="001075C2">
        <w:rPr>
          <w:rFonts w:hAnsi="Times New Roman" w:ascii="Times New Roman"/>
        </w:rPr>
        <w:t>za točnost otpravka-ovlašteni službenik</w:t>
      </w:r>
    </w:p>
    <w:p w:rsidRDefault="001075C2" w:rsidP="002152A3" w:rsidR="001075C2" w:rsidRPr="001075C2">
      <w:pPr>
        <w:jc w:val="right"/>
        <w:rPr>
          <w:rFonts w:hAnsi="Times New Roman" w:ascii="Times New Roman"/>
        </w:rPr>
      </w:pPr>
      <w:r w:rsidRPr="001075C2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C697B">
      <w:rPr>
        <w:rFonts w:hAnsi="Times New Roman" w:ascii="Times New Roman"/>
        <w:szCs w:val="24"/>
        <w:lang w:val="pl-PL"/>
      </w:rPr>
      <w:t>5405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75C2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2B2D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C697B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7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5C2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5C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5C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07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5C2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5C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5C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5405</izvorni_sadrzaj>
    <derivirana_varijabla naziv="DomainObject.Predmet.Broj_1">5405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St-5405/2016</izvorni_sadrzaj>
    <derivirana_varijabla naziv="DomainObject.Predmet.OznakaBroj_1">St-5405/2016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ROSACEAE jednostavno društvo s ograničenom odgovornošću za ugostiteljstvo, turistička agencija zastupanog po punomoćniku Krunoslava Lužaić</izvorni_sadrzaj>
    <derivirana_varijabla naziv="DomainObject.Predmet.ProtustrankaFormated_1">  ROSACEAE jednostavno društvo s ograničenom odgovornošću za ugostiteljstvo, turistička agencija zastupanog po punomoćniku Krunoslava Lužaić</derivirana_varijabla>
  </DomainObject.Predmet.ProtustrankaFormated>
  <DomainObject.Predmet.ProtustrankaFormatedOIB>
    <izvorni_sadrzaj>  ROSACEAE jednostavno društvo s ograničenom odgovornošću za ugostiteljstvo, turistička agencija, OIB 97324243025 zastupanog po punomoćniku Krunoslava Lužaić</izvorni_sadrzaj>
    <derivirana_varijabla naziv="DomainObject.Predmet.ProtustrankaFormatedOIB_1">  ROSACEAE jednostavno društvo s ograničenom odgovornošću za ugostiteljstvo, turistička agencija, OIB 97324243025 zastupanog po punomoćniku Krunoslava Lužaić</derivirana_varijabla>
  </DomainObject.Predmet.ProtustrankaFormatedOIB>
  <DomainObject.Predmet.ProtustrankaFormatedWithAdress>
    <izvorni_sadrzaj> ROSACEAE jednostavno društvo s ograničenom odgovornošću za ugostiteljstvo, turistička agencija, Trg Ante Starčevića 5, 10431 Sveta Nedelja zastupanog po punomoćniku Krunoslava Lužaić</izvorni_sadrzaj>
    <derivirana_varijabla naziv="DomainObject.Predmet.ProtustrankaFormatedWithAdress_1"> ROSACEAE jednostavno društvo s ograničenom odgovornošću za ugostiteljstvo, turistička agencija, Trg Ante Starčevića 5, 10431 Sveta Nedelja zastupanog po punomoćniku Krunoslava Lužaić</derivirana_varijabla>
  </DomainObject.Predmet.ProtustrankaFormatedWithAdress>
  <DomainObject.Predmet.ProtustrankaFormatedWithAdressOIB>
    <izvorni_sadrzaj> ROSACEAE jednostavno društvo s ograničenom odgovornošću za ugostiteljstvo, turistička agencija, OIB 97324243025, Trg Ante Starčevića 5, 10431 Sveta Nedelja zastupanog po punomoćniku Krunoslava Lužaić</izvorni_sadrzaj>
    <derivirana_varijabla naziv="DomainObject.Predmet.ProtustrankaFormatedWithAdressOIB_1"> ROSACEAE jednostavno društvo s ograničenom odgovornošću za ugostiteljstvo, turistička agencija, OIB 97324243025, Trg Ante Starčevića 5, 10431 Sveta Nedelja zastupanog po punomoćniku Krunoslava Lužaić</derivirana_varijabla>
  </DomainObject.Predmet.ProtustrankaFormatedWithAdressOIB>
  <DomainObject.Predmet.ProtustrankaWithAdress>
    <izvorni_sadrzaj>ROSACEAE jednostavno društvo s ograničenom odgovornošću za ugostiteljstvo, turistička agencija Trg Ante Starčevića 5, 10431 Sveta Nedelja</izvorni_sadrzaj>
    <derivirana_varijabla naziv="DomainObject.Predmet.ProtustrankaWithAdress_1">ROSACEAE jednostavno društvo s ograničenom odgovornošću za ugostiteljstvo, turistička agencija Trg Ante Starčevića 5, 10431 Sveta Nedelja</derivirana_varijabla>
  </DomainObject.Predmet.ProtustrankaWithAdress>
  <DomainObject.Predmet.ProtustrankaWithAdressOIB>
    <izvorni_sadrzaj>ROSACEAE jednostavno društvo s ograničenom odgovornošću za ugostiteljstvo, turistička agencija, OIB 97324243025, Trg Ante Starčevića 5, 10431 Sveta Nedelja</izvorni_sadrzaj>
    <derivirana_varijabla naziv="DomainObject.Predmet.ProtustrankaWithAdressOIB_1">ROSACEAE jednostavno društvo s ograničenom odgovornošću za ugostiteljstvo, turistička agencija, OIB 97324243025, Trg Ante Starčevića 5, 10431 Sveta Nedelja</derivirana_varijabla>
  </DomainObject.Predmet.ProtustrankaWithAdressOIB>
  <DomainObject.Predmet.ProtustrankaNazivFormated>
    <izvorni_sadrzaj>ROSACEAE jednostavno društvo s ograničenom odgovornošću za ugostiteljstvo, turistička agencija</izvorni_sadrzaj>
    <derivirana_varijabla naziv="DomainObject.Predmet.ProtustrankaNazivFormated_1">ROSACEAE jednostavno društvo s ograničenom odgovornošću za ugostiteljstvo, turistička agencija</derivirana_varijabla>
  </DomainObject.Predmet.ProtustrankaNazivFormated>
  <DomainObject.Predmet.ProtustrankaNazivFormatedOIB>
    <izvorni_sadrzaj>ROSACEAE jednostavno društvo s ograničenom odgovornošću za ugostiteljstvo, turistička agencija, OIB 97324243025</izvorni_sadrzaj>
    <derivirana_varijabla naziv="DomainObject.Predmet.ProtustrankaNazivFormatedOIB_1">ROSACEAE jednostavno društvo s ograničenom odgovornošću za ugostiteljstvo, turistička agencija, OIB 97324243025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Krunoslava Lužaić</izvorni_sadrzaj>
    <derivirana_varijabla naziv="DomainObject.Predmet.StrankaFormated_1">  FINA Regionalni centar Zagreb; Krunoslava Lužaić</derivirana_varijabla>
  </DomainObject.Predmet.StrankaFormated>
  <DomainObject.Predmet.StrankaFormatedOIB>
    <izvorni_sadrzaj>  FINA Regionalni centar Zagreb, OIB 85821130368; Krunoslava Lužaić, OIB 89732112592</izvorni_sadrzaj>
    <derivirana_varijabla naziv="DomainObject.Predmet.StrankaFormatedOIB_1">  FINA Regionalni centar Zagreb, OIB 85821130368; Krunoslava Lužaić, OIB 89732112592</derivirana_varijabla>
  </DomainObject.Predmet.StrankaFormatedOIB>
  <DomainObject.Predmet.StrankaFormatedWithAdress>
    <izvorni_sadrzaj> FINA Regionalni centar Zagreb, Trg svibanjskih žrtava 1995. br. 1, 10000 Zagreb; Krunoslava Lužaić, Cesarov Gaj 4, 10000 Zagreb</izvorni_sadrzaj>
    <derivirana_varijabla naziv="DomainObject.Predmet.StrankaFormatedWithAdress_1"> FINA Regionalni centar Zagreb, Trg svibanjskih žrtava 1995. br. 1, 10000 Zagreb; Krunoslava Lužaić, Cesarov Gaj 4, 10000 Zagreb</derivirana_varijabla>
  </DomainObject.Predmet.StrankaFormatedWithAdress>
  <DomainObject.Predmet.StrankaFormatedWithAdressOIB>
    <izvorni_sadrzaj> FINA Regionalni centar Zagreb, OIB 85821130368, Trg svibanjskih žrtava 1995. br. 1, 10000 Zagreb; Krunoslava Lužaić, OIB 89732112592, Cesarov Gaj 4, 10000 Zagreb</izvorni_sadrzaj>
    <derivirana_varijabla naziv="DomainObject.Predmet.StrankaFormatedWithAdressOIB_1"> FINA Regionalni centar Zagreb, OIB 85821130368, Trg svibanjskih žrtava 1995. br. 1, 10000 Zagreb; Krunoslava Lužaić, OIB 89732112592, Cesarov Gaj 4, 10000 Zagreb</derivirana_varijabla>
  </DomainObject.Predmet.StrankaFormatedWithAdressOIB>
  <DomainObject.Predmet.StrankaWithAdress>
    <izvorni_sadrzaj>FINA Regionalni centar Zagreb Trg svibanjskih žrtava 1995. br. 1,10000 Zagreb,Krunoslava Lužaić Cesarov Gaj 4,10000 Zagreb</izvorni_sadrzaj>
    <derivirana_varijabla naziv="DomainObject.Predmet.StrankaWithAdress_1">FINA Regionalni centar Zagreb Trg svibanjskih žrtava 1995. br. 1,10000 Zagreb,Krunoslava Lužaić Cesarov Gaj 4,10000 Zagreb</derivirana_varijabla>
  </DomainObject.Predmet.StrankaWithAdress>
  <DomainObject.Predmet.StrankaWithAdressOIB>
    <izvorni_sadrzaj>FINA Regionalni centar Zagreb, OIB 85821130368, Trg svibanjskih žrtava 1995. br. 1,10000 Zagreb,Krunoslava Lužaić, OIB 89732112592, Cesarov Gaj 4,10000 Zagreb</izvorni_sadrzaj>
    <derivirana_varijabla naziv="DomainObject.Predmet.StrankaWithAdressOIB_1">FINA Regionalni centar Zagreb, OIB 85821130368, Trg svibanjskih žrtava 1995. br. 1,10000 Zagreb,Krunoslava Lužaić, OIB 89732112592, Cesarov Gaj 4,10000 Zagreb</derivirana_varijabla>
  </DomainObject.Predmet.StrankaWithAdressOIB>
  <DomainObject.Predmet.StrankaNazivFormated>
    <izvorni_sadrzaj>FINA Regionalni centar Zagreb,Krunoslava Lužaić</izvorni_sadrzaj>
    <derivirana_varijabla naziv="DomainObject.Predmet.StrankaNazivFormated_1">FINA Regionalni centar Zagreb,Krunoslava Lužaić</derivirana_varijabla>
  </DomainObject.Predmet.StrankaNazivFormated>
  <DomainObject.Predmet.StrankaNazivFormatedOIB>
    <izvorni_sadrzaj>FINA Regionalni centar Zagreb, OIB 85821130368,Krunoslava Lužaić, OIB 89732112592</izvorni_sadrzaj>
    <derivirana_varijabla naziv="DomainObject.Predmet.StrankaNazivFormatedOIB_1">FINA Regionalni centar Zagreb, OIB 85821130368,Krunoslava Lužaić, OIB 89732112592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Krunoslava Lužaić</item>
    </izvorni_sadrzaj>
    <derivirana_varijabla naziv="DomainObject.Predmet.StrankaListFormated_1">
      <item>FINA Regionalni centar Zagreb</item>
      <item>Krunoslava Lužaić</item>
    </derivirana_varijabla>
  </DomainObject.Predmet.StrankaListFormated>
  <DomainObject.Predmet.StrankaListFormatedOIB>
    <izvorni_sadrzaj>
      <item>FINA Regionalni centar Zagreb, OIB 85821130368</item>
      <item>Krunoslava Lužaić, OIB 89732112592</item>
    </izvorni_sadrzaj>
    <derivirana_varijabla naziv="DomainObject.Predmet.StrankaListFormatedOIB_1">
      <item>FINA Regionalni centar Zagreb, OIB 85821130368</item>
      <item>Krunoslava Lužaić, OIB 89732112592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Krunoslava Lužaić, Cesarov Gaj 4, 10000 Zagreb</item>
    </izvorni_sadrzaj>
    <derivirana_varijabla naziv="DomainObject.Predmet.StrankaListFormatedWithAdress_1">
      <item>FINA Regionalni centar Zagreb, Trg svibanjskih žrtava 1995. br. 1, 10000 Zagreb</item>
      <item>Krunoslava Lužaić, Cesarov Gaj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Krunoslava Lužaić, OIB 89732112592, Cesarov Gaj 4, 10000 Zagreb</item>
    </izvorni_sadrzaj>
    <derivirana_varijabla naziv="DomainObject.Predmet.StrankaListFormatedWithAdressOIB_1">
      <item>FINA Regionalni centar Zagreb, OIB 85821130368, Trg svibanjskih žrtava 1995. br. 1, 10000 Zagreb</item>
      <item>Krunoslava Lužaić, OIB 89732112592, Cesarov Gaj 4, 10000 Zagreb</item>
    </derivirana_varijabla>
  </DomainObject.Predmet.StrankaListFormatedWithAdressOIB>
  <DomainObject.Predmet.StrankaListNazivFormated>
    <izvorni_sadrzaj>
      <item>FINA Regionalni centar Zagreb</item>
      <item>Krunoslava Lužaić</item>
    </izvorni_sadrzaj>
    <derivirana_varijabla naziv="DomainObject.Predmet.StrankaListNazivFormated_1">
      <item>FINA Regionalni centar Zagreb</item>
      <item>Krunoslava Lužaić</item>
    </derivirana_varijabla>
  </DomainObject.Predmet.StrankaListNazivFormated>
  <DomainObject.Predmet.StrankaListNazivFormatedOIB>
    <izvorni_sadrzaj>
      <item>FINA Regionalni centar Zagreb, OIB 85821130368</item>
      <item>Krunoslava Lužaić, OIB 89732112592</item>
    </izvorni_sadrzaj>
    <derivirana_varijabla naziv="DomainObject.Predmet.StrankaListNazivFormatedOIB_1">
      <item>FINA Regionalni centar Zagreb, OIB 85821130368</item>
      <item>Krunoslava Lužaić, OIB 89732112592</item>
    </derivirana_varijabla>
  </DomainObject.Predmet.StrankaListNazivFormatedOIB>
  <DomainObject.Predmet.ProtuStrankaListFormated>
    <izvorni_sadrzaj>
      <item>ROSACEAE jednostavno društvo s ograničenom odgovornošću za ugostiteljstvo, turistička agencija zastupanog po punomoćniku Krunoslava Lužaić</item>
    </izvorni_sadrzaj>
    <derivirana_varijabla naziv="DomainObject.Predmet.ProtuStrankaListFormated_1">
      <item>ROSACEAE jednostavno društvo s ograničenom odgovornošću za ugostiteljstvo, turistička agencija zastupanog po punomoćniku Krunoslava Lužaić</item>
    </derivirana_varijabla>
  </DomainObject.Predmet.ProtuStrankaListFormated>
  <DomainObject.Predmet.ProtuStrankaListFormatedOIB>
    <izvorni_sadrzaj>
      <item>ROSACEAE jednostavno društvo s ograničenom odgovornošću za ugostiteljstvo, turistička agencija, OIB 97324243025 zastupanog po punomoćniku Krunoslava Lužaić</item>
    </izvorni_sadrzaj>
    <derivirana_varijabla naziv="DomainObject.Predmet.ProtuStrankaListFormatedOIB_1">
      <item>ROSACEAE jednostavno društvo s ograničenom odgovornošću za ugostiteljstvo, turistička agencija, OIB 97324243025 zastupanog po punomoćniku Krunoslava Lužaić</item>
    </derivirana_varijabla>
  </DomainObject.Predmet.ProtuStrankaListFormatedOIB>
  <DomainObject.Predmet.ProtuStrankaListFormatedWithAdress>
    <izvorni_sadrzaj>
      <item>ROSACEAE jednostavno društvo s ograničenom odgovornošću za ugostiteljstvo, turistička agencija, Trg Ante Starčevića 5, 10431 Sveta Nedelja zastupanog po punomoćniku Krunoslava Lužaić</item>
    </izvorni_sadrzaj>
    <derivirana_varijabla naziv="DomainObject.Predmet.ProtuStrankaListFormatedWithAdress_1">
      <item>ROSACEAE jednostavno društvo s ograničenom odgovornošću za ugostiteljstvo, turistička agencija, Trg Ante Starčevića 5, 10431 Sveta Nedelja zastupanog po punomoćniku Krunoslava Lužaić</item>
    </derivirana_varijabla>
  </DomainObject.Predmet.ProtuStrankaListFormatedWithAdress>
  <DomainObject.Predmet.ProtuStrankaListFormatedWithAdressOIB>
    <izvorni_sadrzaj>
      <item>ROSACEAE jednostavno društvo s ograničenom odgovornošću za ugostiteljstvo, turistička agencija, OIB 97324243025, Trg Ante Starčevića 5, 10431 Sveta Nedelja zastupanog po punomoćniku Krunoslava Lužaić</item>
    </izvorni_sadrzaj>
    <derivirana_varijabla naziv="DomainObject.Predmet.ProtuStrankaListFormatedWithAdressOIB_1">
      <item>ROSACEAE jednostavno društvo s ograničenom odgovornošću za ugostiteljstvo, turistička agencija, OIB 97324243025, Trg Ante Starčevića 5, 10431 Sveta Nedelja zastupanog po punomoćniku Krunoslava Lužaić</item>
    </derivirana_varijabla>
  </DomainObject.Predmet.ProtuStrankaListFormatedWithAdressOIB>
  <DomainObject.Predmet.ProtuStrankaListNazivFormated>
    <izvorni_sadrzaj>
      <item>ROSACEAE jednostavno društvo s ograničenom odgovornošću za ugostiteljstvo, turistička agencija</item>
    </izvorni_sadrzaj>
    <derivirana_varijabla naziv="DomainObject.Predmet.ProtuStrankaListNazivFormated_1">
      <item>ROSACEAE jednostavno društvo s ograničenom odgovornošću za ugostiteljstvo, turistička agencija</item>
    </derivirana_varijabla>
  </DomainObject.Predmet.ProtuStrankaListNazivFormated>
  <DomainObject.Predmet.ProtuStrankaListNazivFormatedOIB>
    <izvorni_sadrzaj>
      <item>ROSACEAE jednostavno društvo s ograničenom odgovornošću za ugostiteljstvo, turistička agencija, OIB 97324243025</item>
    </izvorni_sadrzaj>
    <derivirana_varijabla naziv="DomainObject.Predmet.ProtuStrankaListNazivFormatedOIB_1">
      <item>ROSACEAE jednostavno društvo s ograničenom odgovornošću za ugostiteljstvo, turistička agencija, OIB 97324243025</item>
    </derivirana_varijabla>
  </DomainObject.Predmet.ProtuStrankaListNazivFormatedOIB>
  <DomainObject.Predmet.OstaliListFormated>
    <izvorni_sadrzaj>
      <item>Krunoslava Lužaić punomoćnik sudionika u postupku ROSACEAE jednostavno društvo s ograničenom odgovornošću za ugostiteljstvo, turistička agencija</item>
    </izvorni_sadrzaj>
    <derivirana_varijabla naziv="DomainObject.Predmet.OstaliListFormated_1">
      <item>Krunoslava Lužaić punomoćnik sudionika u postupku ROSACEAE jednostavno društvo s ograničenom odgovornošću za ugostiteljstvo, turistička agencija</item>
    </derivirana_varijabla>
  </DomainObject.Predmet.OstaliListFormated>
  <DomainObject.Predmet.OstaliListFormatedOIB>
    <izvorni_sadrzaj>
      <item>Krunoslava Lužaić, OIB 89732112592 punomoćnik sudionika u postupku ROSACEAE jednostavno društvo s ograničenom odgovornošću za ugostiteljstvo, turistička agencija</item>
    </izvorni_sadrzaj>
    <derivirana_varijabla naziv="DomainObject.Predmet.OstaliListFormatedOIB_1">
      <item>Krunoslava Lužaić, OIB 89732112592 punomoćnik sudionika u postupku ROSACEAE jednostavno društvo s ograničenom odgovornošću za ugostiteljstvo, turistička agencija</item>
    </derivirana_varijabla>
  </DomainObject.Predmet.OstaliListFormatedOIB>
  <DomainObject.Predmet.OstaliListFormatedWithAdress>
    <izvorni_sadrzaj>
      <item>Krunoslava Lužaić, Cesarov Gaj 4, 10000 Zagreb punomoćnik sudionika u postupku ROSACEAE jednostavno društvo s ograničenom odgovornošću za ugostiteljstvo, turistička agencija</item>
    </izvorni_sadrzaj>
    <derivirana_varijabla naziv="DomainObject.Predmet.OstaliListFormatedWithAdress_1">
      <item>Krunoslava Lužaić, Cesarov Gaj 4, 10000 Zagreb punomoćnik sudionika u postupku ROSACEAE jednostavno društvo s ograničenom odgovornošću za ugostiteljstvo, turistička agencija</item>
    </derivirana_varijabla>
  </DomainObject.Predmet.OstaliListFormatedWithAdress>
  <DomainObject.Predmet.OstaliListFormatedWithAdressOIB>
    <izvorni_sadrzaj>
      <item>Krunoslava Lužaić, OIB 89732112592, Cesarov Gaj 4, 10000 Zagreb punomoćnik sudionika u postupku ROSACEAE jednostavno društvo s ograničenom odgovornošću za ugostiteljstvo, turistička agencija</item>
    </izvorni_sadrzaj>
    <derivirana_varijabla naziv="DomainObject.Predmet.OstaliListFormatedWithAdressOIB_1">
      <item>Krunoslava Lužaić, OIB 89732112592, Cesarov Gaj 4, 10000 Zagreb punomoćnik sudionika u postupku ROSACEAE jednostavno društvo s ograničenom odgovornošću za ugostiteljstvo, turistička agencija</item>
    </derivirana_varijabla>
  </DomainObject.Predmet.OstaliListFormatedWithAdressOIB>
  <DomainObject.Predmet.OstaliListNazivFormated>
    <izvorni_sadrzaj>
      <item>Krunoslava Lužaić</item>
    </izvorni_sadrzaj>
    <derivirana_varijabla naziv="DomainObject.Predmet.OstaliListNazivFormated_1">
      <item>Krunoslava Lužaić</item>
    </derivirana_varijabla>
  </DomainObject.Predmet.OstaliListNazivFormated>
  <DomainObject.Predmet.OstaliListNazivFormatedOIB>
    <izvorni_sadrzaj>
      <item>Krunoslava Lužaić, OIB 89732112592</item>
    </izvorni_sadrzaj>
    <derivirana_varijabla naziv="DomainObject.Predmet.OstaliListNazivFormatedOIB_1">
      <item>Krunoslava Lužaić, OIB 89732112592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ROSACEAE jednostavno društvo s ograničenom odgovornošću za ugostiteljstvo, turistička agencija</izvorni_sadrzaj>
    <derivirana_varijabla naziv="DomainObject.Predmet.ProtustrankaIDrugi_1">ROSACEAE jednostavno društvo s ograničenom odgovornošću za ugostiteljstvo, turistička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ROSACEAE jednostavno društvo s ograničenom odgovornošću za ugostiteljstvo, turistička agencija, OIB 97324243025, Trg Ante Starčevića 5, 10431 Sveta Nedelja</izvorni_sadrzaj>
    <derivirana_varijabla naziv="DomainObject.Predmet.ProtustrankaIDrugiAdressOIB_1">ROSACEAE jednostavno društvo s ograničenom odgovornošću za ugostiteljstvo, turistička agencija, OIB 97324243025, Trg Ante Starčevića 5,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ROSACEAE jednostavno društvo s ograničenom odgovornošću za ugostiteljstvo, turistička agencija</item>
      <item>Krunoslava Lužaić</item>
      <item>Krunoslava Lužaić</item>
    </izvorni_sadrzaj>
    <derivirana_varijabla naziv="DomainObject.Predmet.SudioniciListNaziv_1">
      <item>FINA Regionalni centar Zagreb</item>
      <item>ROSACEAE jednostavno društvo s ograničenom odgovornošću za ugostiteljstvo, turistička agencija</item>
      <item>Krunoslava Lužaić</item>
      <item>Krunoslava Lužaić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ROSACEAE jednostavno društvo s ograničenom odgovornošću za ugostiteljstvo, turistička agencija, OIB 97324243025, Trg Ante Starčevića 5,10431 Sveta Nedelja</item>
      <item>Krunoslava Lužaić, OIB 89732112592, Cesarov Gaj 4,10000 Zagreb</item>
      <item>Krunoslava Lužaić, OIB 89732112592, Cesarov Gaj 4,10000 Zagreb</item>
    </izvorni_sadrzaj>
    <derivirana_varijabla naziv="DomainObject.Predmet.SudioniciListAdressOIB_1">
      <item>FINA Regionalni centar Zagreb, OIB 85821130368, Trg svibanjskih žrtava 1995. br. 1,10000 Zagreb</item>
      <item>ROSACEAE jednostavno društvo s ograničenom odgovornošću za ugostiteljstvo, turistička agencija, OIB 97324243025, Trg Ante Starčevića 5,10431 Sveta Nedelja</item>
      <item>Krunoslava Lužaić, OIB 89732112592, Cesarov Gaj 4,10000 Zagreb</item>
      <item>Krunoslava Lužaić, OIB 89732112592, Cesarov Gaj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97324243025</item>
      <item>, OIB 89732112592</item>
      <item>, OIB 89732112592</item>
    </izvorni_sadrzaj>
    <derivirana_varijabla naziv="DomainObject.Predmet.SudioniciListNazivOIB_1">
      <item>, OIB 85821130368</item>
      <item>, OIB 97324243025</item>
      <item>, OIB 89732112592</item>
      <item>, OIB 89732112592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9960E-F95B-4FF3-9CA8-004F7B0F5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320</properties:Words>
  <properties:Characters>1786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2017-03-14T09:51:00Z</dcterms:created>
  <dc:creator>Sudsko vijeće</dc:creator>
  <cp:lastModifiedBy>Višnja Svečak</cp:lastModifiedBy>
  <cp:lastPrinted>2017-03-14T09:55:00Z</cp:lastPrinted>
  <dcterms:modified xmlns:xsi="http://www.w3.org/2001/XMLSchema-instance" xsi:type="dcterms:W3CDTF">2017-03-14T09:55:00Z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