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36bc" w14:paraId="53736bc" w:rsidRDefault="004E063E" w:rsidP="004E063E" w:rsidR="004E063E" w:rsidRPr="005831C1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</w:t>
      </w:r>
      <w:r>
        <w:rPr>
          <w:bCs/>
        </w:rPr>
        <w:t xml:space="preserve"> </w:t>
      </w:r>
      <w:r w:rsidRPr="00F83270">
        <w:rPr>
          <w:bCs/>
        </w:rPr>
        <w:t xml:space="preserve">  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610A" w:rsidP="004E063E" w:rsidR="004E063E" w:rsidRPr="00F83270">
      <w:r>
        <w:t xml:space="preserve">   </w:t>
      </w:r>
      <w:r w:rsidR="004E063E" w:rsidRPr="00F83270">
        <w:t>REPUBLIKA HRVATSKA</w:t>
      </w:r>
    </w:p>
    <w:p w:rsidRDefault="004E063E" w:rsidP="004E063E" w:rsidR="004E063E" w:rsidRPr="00F83270">
      <w:r w:rsidRPr="00F83270">
        <w:t xml:space="preserve">TRGOVAČKI SUD U </w:t>
      </w:r>
      <w:r>
        <w:t>PAZINU</w:t>
      </w:r>
    </w:p>
    <w:p w:rsidRDefault="00D0610A" w:rsidP="004E063E" w:rsidR="004E063E" w:rsidRPr="00F83270">
      <w:pPr>
        <w:rPr>
          <w:sz w:val="20"/>
          <w:szCs w:val="20"/>
        </w:rPr>
      </w:pPr>
      <w:r>
        <w:t xml:space="preserve">    </w:t>
      </w:r>
      <w:r w:rsidR="004E063E">
        <w:t>52000 PAZIN, Dršćevka 1</w:t>
      </w:r>
      <w:r w:rsidR="004E063E" w:rsidRPr="00F83270">
        <w:tab/>
      </w:r>
      <w:r w:rsidR="004E063E" w:rsidRPr="00F83270">
        <w:tab/>
      </w:r>
      <w:r w:rsidR="004E063E" w:rsidRPr="00F83270">
        <w:tab/>
      </w:r>
      <w:r w:rsidR="004E063E" w:rsidRPr="00F83270">
        <w:tab/>
        <w:t xml:space="preserve">    </w:t>
      </w:r>
      <w:r w:rsidR="004E063E">
        <w:t xml:space="preserve">              </w:t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  <w:t xml:space="preserve">   </w:t>
      </w:r>
    </w:p>
    <w:p w:rsidRDefault="004E063E" w:rsidP="004E063E" w:rsidR="004E063E" w:rsidRPr="00F83270">
      <w:pPr>
        <w:jc w:val="right"/>
      </w:pPr>
    </w:p>
    <w:p w:rsidRDefault="006574D5" w:rsidP="00B06E83" w:rsidR="00B06E83">
      <w:pPr>
        <w:ind w:firstLine="708"/>
        <w:jc w:val="both"/>
      </w:pPr>
      <w:r w:rsidRPr="006574D5">
        <w:t xml:space="preserve">Trgovački sud u Pazinu, po sucu Ivanu Dujiću, u postupku </w:t>
      </w:r>
      <w:r w:rsidR="00795462">
        <w:t xml:space="preserve">nad </w:t>
      </w:r>
      <w:r w:rsidRPr="006574D5">
        <w:t>dužnik</w:t>
      </w:r>
      <w:r w:rsidR="00795462">
        <w:t>om</w:t>
      </w:r>
      <w:r w:rsidRPr="006574D5">
        <w:t xml:space="preserve"> HISTRIA TUBE d. d. Potpićan, Industrijska 3, OIB 67930158481, </w:t>
      </w:r>
      <w:r w:rsidR="00FB1282">
        <w:t>2</w:t>
      </w:r>
      <w:r w:rsidR="00795462">
        <w:t>1</w:t>
      </w:r>
      <w:r>
        <w:t xml:space="preserve">. </w:t>
      </w:r>
      <w:r w:rsidR="00FB1282">
        <w:t>rujna</w:t>
      </w:r>
      <w:r>
        <w:t xml:space="preserve"> 2017. </w:t>
      </w:r>
      <w:r w:rsidR="00B06E83">
        <w:t xml:space="preserve">donio je sljedeći </w:t>
      </w:r>
    </w:p>
    <w:p w:rsidRDefault="00B06E83" w:rsidP="00B06E83" w:rsidR="00B06E83">
      <w:pPr>
        <w:ind w:firstLine="708"/>
        <w:jc w:val="both"/>
      </w:pPr>
    </w:p>
    <w:p w:rsidRDefault="00B06E83" w:rsidP="00D0610A" w:rsidR="00B06E83">
      <w:pPr>
        <w:jc w:val="center"/>
      </w:pPr>
      <w:r>
        <w:t>Z A K L J U Č A K</w:t>
      </w:r>
    </w:p>
    <w:p w:rsidRDefault="004E063E" w:rsidP="006574D5" w:rsidR="004E063E" w:rsidRPr="00F83270">
      <w:pPr>
        <w:ind w:firstLine="708"/>
        <w:jc w:val="both"/>
      </w:pPr>
    </w:p>
    <w:p w:rsidRDefault="004E063E" w:rsidP="00FB1282" w:rsidR="00FB1282">
      <w:pPr>
        <w:jc w:val="both"/>
      </w:pPr>
      <w:r w:rsidRPr="00F83270">
        <w:tab/>
      </w:r>
      <w:r w:rsidR="00FB1282">
        <w:t xml:space="preserve">Određuje se ročište radi očitovanja o prijedlogu za otvaranje stečajnoga postupka (čl. 123. SZ-a) te radi rasprave o pretpostavkama za otvaranje stečajnoga postupka (čl. 128. st. 1. SZ-a) za dan </w:t>
      </w:r>
    </w:p>
    <w:p w:rsidRDefault="00D0610A" w:rsidP="00FB1282" w:rsidR="00D0610A">
      <w:pPr>
        <w:jc w:val="both"/>
      </w:pPr>
    </w:p>
    <w:p w:rsidRDefault="00FB1282" w:rsidP="00FB1282" w:rsidR="00FB1282">
      <w:pPr>
        <w:jc w:val="center"/>
      </w:pPr>
      <w:r>
        <w:t>20. listopada 2017. u 12:00 sati,</w:t>
      </w:r>
    </w:p>
    <w:p w:rsidRDefault="00FB1282" w:rsidP="00FB1282" w:rsidR="00FB1282">
      <w:pPr>
        <w:jc w:val="center"/>
      </w:pPr>
      <w:r>
        <w:t>u Trgovačkom sudu u Pazinu, Dršćevka 1, sudnica 1,</w:t>
      </w:r>
    </w:p>
    <w:p w:rsidRDefault="00FB1282" w:rsidP="00FB1282" w:rsidR="00FB1282">
      <w:pPr>
        <w:jc w:val="both"/>
      </w:pPr>
    </w:p>
    <w:p w:rsidRDefault="00FB1282" w:rsidP="00FB1282" w:rsidR="00FB1282">
      <w:pPr>
        <w:jc w:val="both"/>
      </w:pPr>
      <w:r>
        <w:t>na koje se pozivaju:</w:t>
      </w:r>
    </w:p>
    <w:p w:rsidRDefault="00FB1282" w:rsidP="00FB1282" w:rsidR="00FB1282">
      <w:pPr>
        <w:jc w:val="both"/>
      </w:pPr>
      <w:r>
        <w:t>- privremeni stečajni upravitelj Ivan Gjurašić iz Zagreba, Petrinjska 28,</w:t>
      </w:r>
    </w:p>
    <w:p w:rsidRDefault="00FB1282" w:rsidP="00FB1282" w:rsidR="00FB1282">
      <w:pPr>
        <w:jc w:val="both"/>
      </w:pPr>
      <w:r>
        <w:t>- FINA, Rijeka,</w:t>
      </w:r>
    </w:p>
    <w:p w:rsidRDefault="00FB1282" w:rsidP="00FB1282" w:rsidR="00FB1282">
      <w:pPr>
        <w:jc w:val="both"/>
      </w:pPr>
      <w:r>
        <w:t>- dužnik,</w:t>
      </w:r>
    </w:p>
    <w:p w:rsidRDefault="00FB1282" w:rsidP="00FB1282" w:rsidR="00795462">
      <w:pPr>
        <w:jc w:val="both"/>
      </w:pPr>
      <w:r>
        <w:t>- zakonski zastupnik dužnika Zoran Stankovski, iz Pule, Paganorska ulica 11.</w:t>
      </w:r>
    </w:p>
    <w:p w:rsidRDefault="00FB1282" w:rsidP="004E063E" w:rsidR="00FB1282">
      <w:pPr>
        <w:jc w:val="center"/>
      </w:pPr>
    </w:p>
    <w:p w:rsidRDefault="004E063E" w:rsidP="004E063E" w:rsidR="004E063E" w:rsidRPr="00F83270">
      <w:pPr>
        <w:jc w:val="center"/>
      </w:pPr>
      <w:r w:rsidRPr="00F83270">
        <w:t xml:space="preserve">U Pazinu, </w:t>
      </w:r>
      <w:r w:rsidR="00FB1282">
        <w:t>2</w:t>
      </w:r>
      <w:r w:rsidR="00547714" w:rsidRPr="00547714">
        <w:t xml:space="preserve">1. </w:t>
      </w:r>
      <w:r w:rsidR="00FB1282">
        <w:t>rujna</w:t>
      </w:r>
      <w:r w:rsidR="00547714" w:rsidRPr="00547714">
        <w:t xml:space="preserve"> 2017.</w:t>
      </w:r>
    </w:p>
    <w:p w:rsidRDefault="004E063E" w:rsidP="004E063E" w:rsidR="004E063E" w:rsidRPr="00F83270">
      <w:pPr>
        <w:jc w:val="center"/>
      </w:pPr>
    </w:p>
    <w:p w:rsidRDefault="004E063E" w:rsidP="004E063E" w:rsidR="004E063E" w:rsidRPr="00F83270">
      <w:pPr>
        <w:jc w:val="both"/>
      </w:pP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      </w:t>
      </w:r>
      <w:r w:rsidR="00AF0546">
        <w:t xml:space="preserve">   </w:t>
      </w:r>
      <w:r w:rsidRPr="00F83270">
        <w:t>Stečajni sudac</w:t>
      </w:r>
    </w:p>
    <w:p w:rsidRDefault="004E063E" w:rsidP="004E063E" w:rsidR="00957510">
      <w:pPr>
        <w:jc w:val="both"/>
      </w:pP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      </w:t>
      </w:r>
    </w:p>
    <w:p w:rsidRDefault="00957510" w:rsidP="004E063E" w:rsidR="004E063E" w:rsidRPr="00F8327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F0546">
        <w:t xml:space="preserve">    </w:t>
      </w:r>
      <w:r>
        <w:t>Ivan Dujić</w:t>
      </w:r>
      <w:r w:rsidR="00AF4BBE">
        <w:t>, v.r.</w:t>
      </w:r>
    </w:p>
    <w:p w:rsidRDefault="004E063E" w:rsidP="004E063E" w:rsidR="004E063E" w:rsidRPr="00F83270">
      <w:pPr>
        <w:jc w:val="both"/>
      </w:pPr>
    </w:p>
    <w:p w:rsidRDefault="004E063E" w:rsidP="004E063E" w:rsidR="004E063E" w:rsidRPr="00F83270">
      <w:pPr>
        <w:jc w:val="both"/>
      </w:pPr>
    </w:p>
    <w:p w:rsidRDefault="004E063E" w:rsidP="004E063E" w:rsidR="004E063E">
      <w:pPr>
        <w:jc w:val="both"/>
      </w:pPr>
    </w:p>
    <w:p w:rsidRDefault="004E063E" w:rsidP="004E063E" w:rsidR="004E063E">
      <w:pPr>
        <w:jc w:val="both"/>
      </w:pPr>
    </w:p>
    <w:p w:rsidRDefault="00B06E83" w:rsidP="004E063E" w:rsidR="00B06E83">
      <w:pPr>
        <w:jc w:val="both"/>
      </w:pPr>
    </w:p>
    <w:p w:rsidRDefault="00B06E83" w:rsidP="00B06E83" w:rsidR="00B06E83">
      <w:pPr>
        <w:jc w:val="both"/>
      </w:pPr>
      <w:r>
        <w:t>UPUTA O PRAVNOM LIJEKU</w:t>
      </w:r>
    </w:p>
    <w:p w:rsidRDefault="00B06E83" w:rsidP="00B06E83" w:rsidR="00B06E83" w:rsidRPr="00F83270">
      <w:pPr>
        <w:jc w:val="both"/>
      </w:pPr>
      <w:r>
        <w:t>Protiv ovog zaključka nije dopuštena žalba (čl. 11. st. 9. SZ-a).</w:t>
      </w:r>
    </w:p>
    <w:p w:rsidRDefault="00B06E83" w:rsidP="004E063E" w:rsidR="00B06E83"/>
    <w:p w:rsidRDefault="00957510" w:rsidP="004E063E" w:rsidR="004E063E">
      <w:r>
        <w:t xml:space="preserve">DNA: </w:t>
      </w:r>
    </w:p>
    <w:p w:rsidRDefault="00A20F09" w:rsidP="00A20F09" w:rsidR="00A20F09">
      <w:r>
        <w:t>- e-Oglasna ploča sudova 8 dana</w:t>
      </w:r>
    </w:p>
    <w:p w:rsidRDefault="00A20F09" w:rsidP="00A20F09" w:rsidR="00A20F09">
      <w:r>
        <w:t>- FINA, Rijeka,</w:t>
      </w:r>
    </w:p>
    <w:p w:rsidRDefault="00554220" w:rsidP="00A20F09" w:rsidR="00FB1282">
      <w:r>
        <w:t xml:space="preserve">- povjerenik - privremeni stečajni upravitelj Ivan Gjurašić iz Zagreba, Petrinjska 28 </w:t>
      </w:r>
    </w:p>
    <w:p w:rsidRDefault="00A20F09" w:rsidP="00A20F09" w:rsidR="00A20F09">
      <w:r>
        <w:t>- dužnik,</w:t>
      </w:r>
    </w:p>
    <w:p w:rsidRDefault="00A20F09" w:rsidP="00A20F09" w:rsidR="00500701">
      <w:r>
        <w:t>- zakonski zastupnik dužnika Zoran Stankovski, iz Pule, Paganorska ulica 11.</w:t>
      </w:r>
    </w:p>
    <w:sectPr w:rsidSect="00D0610A" w:rsidR="00500701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CA5" w:rsidP="00957510" w:rsidR="00AA4CA5">
      <w:r>
        <w:separator/>
      </w:r>
    </w:p>
  </w:endnote>
  <w:endnote w:id="0" w:type="continuationSeparator">
    <w:p w:rsidRDefault="00AA4CA5" w:rsidP="00957510" w:rsidR="00AA4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CA5" w:rsidP="00957510" w:rsidR="00AA4CA5">
      <w:r>
        <w:separator/>
      </w:r>
    </w:p>
  </w:footnote>
  <w:footnote w:id="0" w:type="continuationSeparator">
    <w:p w:rsidRDefault="00AA4CA5" w:rsidP="00957510" w:rsidR="00AA4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510" w:rsidR="00957510">
    <w:pPr>
      <w:pStyle w:val="Zaglavlje"/>
    </w:pPr>
    <w:r>
      <w:tab/>
    </w:r>
    <w:r>
      <w:tab/>
    </w:r>
    <w:r w:rsidRPr="00957510">
      <w:t xml:space="preserve">Posl.br.: </w:t>
    </w:r>
    <w:r>
      <w:t>10</w:t>
    </w:r>
    <w:r w:rsidRPr="00957510">
      <w:t xml:space="preserve"> St-</w:t>
    </w:r>
    <w:r w:rsidR="00FB1282">
      <w:t>529</w:t>
    </w:r>
    <w:r w:rsidR="001170B0">
      <w:t>/17</w:t>
    </w:r>
    <w:r w:rsidRPr="00957510">
      <w:t>-</w:t>
    </w:r>
    <w:r w:rsidR="00FB1282">
      <w:t>34</w:t>
    </w:r>
  </w:p>
  <w:p w:rsidRDefault="00FB1282" w:rsidP="00FB1282" w:rsidR="00FB1282">
    <w:pPr>
      <w:pStyle w:val="Zaglavlje"/>
    </w:pPr>
    <w:r>
      <w:tab/>
      <w:t xml:space="preserve">                                                                                                             (ranije p</w:t>
    </w:r>
    <w:r w:rsidRPr="00957510">
      <w:t>osl.br. St-</w:t>
    </w:r>
    <w:r>
      <w:t>167/17)</w:t>
    </w:r>
  </w:p>
  <w:p w:rsidRDefault="00FB1282" w:rsidR="00FB128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63E"/>
    <w:rsid w:val="00006B6F"/>
    <w:rsid w:val="001170B0"/>
    <w:rsid w:val="001D62FF"/>
    <w:rsid w:val="00340949"/>
    <w:rsid w:val="00416106"/>
    <w:rsid w:val="00460FC9"/>
    <w:rsid w:val="004E063E"/>
    <w:rsid w:val="00547714"/>
    <w:rsid w:val="00554220"/>
    <w:rsid w:val="00554328"/>
    <w:rsid w:val="00640989"/>
    <w:rsid w:val="006574D5"/>
    <w:rsid w:val="00795462"/>
    <w:rsid w:val="00846423"/>
    <w:rsid w:val="008C13F5"/>
    <w:rsid w:val="00957510"/>
    <w:rsid w:val="009619A0"/>
    <w:rsid w:val="00985388"/>
    <w:rsid w:val="00A20F09"/>
    <w:rsid w:val="00A8374E"/>
    <w:rsid w:val="00AA06BE"/>
    <w:rsid w:val="00AA4CA5"/>
    <w:rsid w:val="00AF0546"/>
    <w:rsid w:val="00AF39C9"/>
    <w:rsid w:val="00AF4BBE"/>
    <w:rsid w:val="00B06E83"/>
    <w:rsid w:val="00B66D8D"/>
    <w:rsid w:val="00C44E1E"/>
    <w:rsid w:val="00D0610A"/>
    <w:rsid w:val="00FB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06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06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063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75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751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4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B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B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BB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BB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06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06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063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75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751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4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B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B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BB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BB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sukladno naredbi suca predmetu
dodijeljen novi posl.br.</izvorni_sadrzaj>
    <derivirana_varijabla naziv="DomainObject.Predmet.PrimjedbaSuca_1">sukladno naredbi suca predmetu
dodijeljen novi posl.br.</derivirana_varijabla>
  </DomainObject.Predmet.PrimjedbaSuca>
  <DomainObject.Predmet.ProtustrankaFormated>
    <izvorni_sadrzaj>  HISTRIA TUBE d.d. POTPIĆAN</izvorni_sadrzaj>
    <derivirana_varijabla naziv="DomainObject.Predmet.ProtustrankaFormated_1">  HISTRIA TUBE d.d. POTPIĆAN</derivirana_varijabla>
  </DomainObject.Predmet.ProtustrankaFormated>
  <DomainObject.Predmet.ProtustrankaFormatedOIB>
    <izvorni_sadrzaj>  HISTRIA TUBE d.d. POTPIĆAN, OIB 67930158481</izvorni_sadrzaj>
    <derivirana_varijabla naziv="DomainObject.Predmet.ProtustrankaFormatedOIB_1">  HISTRIA TUBE d.d. POTPIĆAN, OIB 67930158481</derivirana_varijabla>
  </DomainObject.Predmet.ProtustrankaFormatedOIB>
  <DomainObject.Predmet.ProtustrankaFormatedWithAdress>
    <izvorni_sadrzaj> HISTRIA TUBE d.d. POTPIĆAN, Industrijska 3, 52333 Potpićan</izvorni_sadrzaj>
    <derivirana_varijabla naziv="DomainObject.Predmet.ProtustrankaFormatedWithAdress_1"> HISTRIA TUBE d.d. POTPIĆAN, Industrijska 3, 52333 Potpićan</derivirana_varijabla>
  </DomainObject.Predmet.ProtustrankaFormatedWithAdress>
  <DomainObject.Predmet.ProtustrankaFormatedWithAdressOIB>
    <izvorni_sadrzaj> HISTRIA TUBE d.d. POTPIĆAN, OIB 67930158481, Industrijska 3, 52333 Potpićan</izvorni_sadrzaj>
    <derivirana_varijabla naziv="DomainObject.Predmet.ProtustrankaFormatedWithAdressOIB_1"> HISTRIA TUBE d.d. POTPIĆAN, OIB 67930158481, Industrijska 3, 52333 Potpićan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</item>
    </izvorni_sadrzaj>
    <derivirana_varijabla naziv="DomainObject.Predmet.ProtuStrankaListFormated_1">
      <item>HISTRIA TUBE d.d. POTPIĆAN</item>
    </derivirana_varijabla>
  </DomainObject.Predmet.ProtuStrankaListFormated>
  <DomainObject.Predmet.ProtuStrankaListFormatedOIB>
    <izvorni_sadrzaj>
      <item>HISTRIA TUBE d.d. POTPIĆAN, OIB 67930158481</item>
    </izvorni_sadrzaj>
    <derivirana_varijabla naziv="DomainObject.Predmet.ProtuStrankaListFormatedOIB_1">
      <item>HISTRIA TUBE d.d. POTPIĆAN, OIB 67930158481</item>
    </derivirana_varijabla>
  </DomainObject.Predmet.ProtuStrankaListFormatedOIB>
  <DomainObject.Predmet.ProtuStrankaListFormatedWithAdress>
    <izvorni_sadrzaj>
      <item>HISTRIA TUBE d.d. POTPIĆAN, Industrijska 3, 52333 Potpićan</item>
    </izvorni_sadrzaj>
    <derivirana_varijabla naziv="DomainObject.Predmet.ProtuStrankaListFormatedWithAdress_1">
      <item>HISTRIA TUBE d.d. POTPIĆAN, Industrijska 3, 52333 Potpićan</item>
    </derivirana_varijabla>
  </DomainObject.Predmet.ProtuStrankaListFormatedWithAdress>
  <DomainObject.Predmet.ProtuStrankaListFormatedWithAdressOIB>
    <izvorni_sadrzaj>
      <item>HISTRIA TUBE d.d. POTPIĆAN, OIB 67930158481, Industrijska 3, 52333 Potpićan</item>
    </izvorni_sadrzaj>
    <derivirana_varijabla naziv="DomainObject.Predmet.ProtuStrankaListFormatedWithAdressOIB_1">
      <item>HISTRIA TUBE d.d. POTPIĆAN, OIB 67930158481, Industrijska 3, 52333 Potpićan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</item>
    </izvorni_sadrzaj>
    <derivirana_varijabla naziv="DomainObject.Predmet.OstaliListFormated_1">
      <item>Odvj. Marijan Belušić</item>
    </derivirana_varijabla>
  </DomainObject.Predmet.OstaliListFormated>
  <DomainObject.Predmet.OstaliListFormatedOIB>
    <izvorni_sadrzaj>
      <item>Odvj. Marijan Belušić, OIB 24699184696</item>
    </izvorni_sadrzaj>
    <derivirana_varijabla naziv="DomainObject.Predmet.OstaliListFormatedOIB_1">
      <item>Odvj. Marijan Belušić, OIB 24699184696</item>
    </derivirana_varijabla>
  </DomainObject.Predmet.OstaliListFormatedOIB>
  <DomainObject.Predmet.OstaliListFormatedWithAdress>
    <izvorni_sadrzaj>
      <item>Odvj. Marijan Belušić, Sv. Katarina 14, 52220 Labin</item>
    </izvorni_sadrzaj>
    <derivirana_varijabla naziv="DomainObject.Predmet.OstaliListFormatedWithAdress_1">
      <item>Odvj. Marijan Belušić, Sv. Katarina 14, 52220 Labin</item>
    </derivirana_varijabla>
  </DomainObject.Predmet.OstaliListFormatedWithAdress>
  <DomainObject.Predmet.OstaliListFormatedWithAdressOIB>
    <izvorni_sadrzaj>
      <item>Odvj. Marijan Belušić, OIB 24699184696, Sv. Katarina 14, 52220 Labin</item>
    </izvorni_sadrzaj>
    <derivirana_varijabla naziv="DomainObject.Predmet.OstaliListFormatedWithAdressOIB_1">
      <item>Odvj. Marijan Belušić, OIB 24699184696, Sv. Katarina 14, 52220 Labin</item>
    </derivirana_varijabla>
  </DomainObject.Predmet.OstaliListFormatedWithAdressOIB>
  <DomainObject.Predmet.OstaliListNazivFormated>
    <izvorni_sadrzaj>
      <item>Odvj. Marijan Belušić</item>
    </izvorni_sadrzaj>
    <derivirana_varijabla naziv="DomainObject.Predmet.OstaliListNazivFormated_1">
      <item>Odvj. Marijan Belušić</item>
    </derivirana_varijabla>
  </DomainObject.Predmet.OstaliListNazivFormated>
  <DomainObject.Predmet.OstaliListNazivFormatedOIB>
    <izvorni_sadrzaj>
      <item>Odvj. Marijan Belušić, OIB 24699184696</item>
    </izvorni_sadrzaj>
    <derivirana_varijabla naziv="DomainObject.Predmet.OstaliListNazivFormatedOIB_1">
      <item>Odvj. Marijan Belušić, OIB 24699184696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</izvorni_sadrzaj>
    <derivirana_varijabla naziv="DomainObject.Predmet.SudioniciListNaziv_1">
      <item>HISTRIA TUBE d.d. POTPIĆAN</item>
      <item>HISTRIA TUBE d.d. POTPIĆAN</item>
      <item>Odvj. Marijan Belušić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</izvorni_sadrzaj>
    <derivirana_varijabla naziv="DomainObject.Predmet.SudioniciListNazivOIB_1">
      <item>, OIB 67930158481</item>
      <item>, OIB 67930158481</item>
      <item>, OIB 24699184696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920</properties:Characters>
  <properties:Lines>43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2017-09-21T10:38:00Z</dcterms:created>
  <dc:creator>Jasmina Matika</dc:creator>
  <cp:lastModifiedBy>Sanja Lakošeljac</cp:lastModifiedBy>
  <dcterms:modified xmlns:xsi="http://www.w3.org/2001/XMLSchema-instance" xsi:type="dcterms:W3CDTF">2017-09-21T10:42:00Z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