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74fc" w14:paraId="11a74fc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4D439F">
        <w:rPr>
          <w:szCs w:val="24"/>
          <w:lang w:val="hr-HR"/>
        </w:rPr>
        <w:t>948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BJELOVARU, po sudskom savjetniku Miroslavu Lovrekoviću, u skraćenom stečajnom postupku nad</w:t>
      </w:r>
      <w:r w:rsidR="00B00A31" w:rsidRPr="00B00A31">
        <w:rPr>
          <w:szCs w:val="24"/>
          <w:lang w:val="hr-HR"/>
        </w:rPr>
        <w:t xml:space="preserve"> </w:t>
      </w:r>
      <w:r w:rsidR="00B00A31">
        <w:rPr>
          <w:szCs w:val="24"/>
          <w:lang w:val="hr-HR"/>
        </w:rPr>
        <w:t>dužnikom</w:t>
      </w:r>
      <w:r>
        <w:rPr>
          <w:szCs w:val="24"/>
          <w:lang w:val="hr-HR"/>
        </w:rPr>
        <w:t xml:space="preserve"> </w:t>
      </w:r>
      <w:r w:rsidR="004D439F">
        <w:rPr>
          <w:lang w:val="hr-HR"/>
        </w:rPr>
        <w:t xml:space="preserve">TITAN PROMET društvo s ograničenom odgovornošću za trgovinu i graditeljstvo, Zagreb, Supetarska 5, </w:t>
      </w:r>
      <w:r w:rsidR="004D439F" w:rsidRPr="000664E3">
        <w:rPr>
          <w:lang w:val="hr-HR"/>
        </w:rPr>
        <w:t>MB</w:t>
      </w:r>
      <w:r w:rsidR="004D439F">
        <w:rPr>
          <w:lang w:val="hr-HR"/>
        </w:rPr>
        <w:t>S: 080650430, OIB: 97466326191</w:t>
      </w:r>
      <w:r>
        <w:rPr>
          <w:lang w:val="hr-HR"/>
        </w:rPr>
        <w:t xml:space="preserve">, dana </w:t>
      </w:r>
      <w:r w:rsidR="008452FA">
        <w:rPr>
          <w:lang w:val="hr-HR"/>
        </w:rPr>
        <w:t>04</w:t>
      </w:r>
      <w:r>
        <w:rPr>
          <w:lang w:val="hr-HR"/>
        </w:rPr>
        <w:t xml:space="preserve">. </w:t>
      </w:r>
      <w:r w:rsidR="008452FA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4D439F">
        <w:rPr>
          <w:lang w:val="hr-HR"/>
        </w:rPr>
        <w:t xml:space="preserve">TITAN PROMET društvo s ograničenom odgovornošću za trgovinu i graditeljstvo, Zagreb, Supetarska 5, </w:t>
      </w:r>
      <w:r w:rsidR="004D439F" w:rsidRPr="000664E3">
        <w:rPr>
          <w:lang w:val="hr-HR"/>
        </w:rPr>
        <w:t>MB</w:t>
      </w:r>
      <w:r w:rsidR="004D439F">
        <w:rPr>
          <w:lang w:val="hr-HR"/>
        </w:rPr>
        <w:t>S: 080650430, OIB: 97466326191</w:t>
      </w:r>
      <w:r w:rsidR="0032468C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454E70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4D439F">
        <w:rPr>
          <w:lang w:val="hr-HR"/>
        </w:rPr>
        <w:t xml:space="preserve">TITAN PROMET društvo s ograničenom odgovornošću za trgovinu i graditeljstvo, Zagreb, Supetarska 5, </w:t>
      </w:r>
      <w:r w:rsidR="004D439F" w:rsidRPr="000664E3">
        <w:rPr>
          <w:lang w:val="hr-HR"/>
        </w:rPr>
        <w:t>MB</w:t>
      </w:r>
      <w:r w:rsidR="004D439F">
        <w:rPr>
          <w:lang w:val="hr-HR"/>
        </w:rPr>
        <w:t>S: 080650430, OIB: 97466326191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454E70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54E70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954E36"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3BC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4D439F">
        <w:rPr>
          <w:szCs w:val="24"/>
          <w:lang w:val="hr-HR"/>
        </w:rPr>
        <w:t>948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6665ED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454E70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454E70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454E70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454E70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E4B9F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468C"/>
    <w:rsid w:val="00327C2F"/>
    <w:rsid w:val="003323CC"/>
    <w:rsid w:val="00373185"/>
    <w:rsid w:val="003A3BC3"/>
    <w:rsid w:val="003C095D"/>
    <w:rsid w:val="003D5A29"/>
    <w:rsid w:val="003D79F5"/>
    <w:rsid w:val="003E2983"/>
    <w:rsid w:val="003E4D06"/>
    <w:rsid w:val="003E6298"/>
    <w:rsid w:val="00400AFB"/>
    <w:rsid w:val="00431599"/>
    <w:rsid w:val="0045032A"/>
    <w:rsid w:val="00454E70"/>
    <w:rsid w:val="0045634D"/>
    <w:rsid w:val="004655AD"/>
    <w:rsid w:val="00466FE8"/>
    <w:rsid w:val="0047162A"/>
    <w:rsid w:val="004755E8"/>
    <w:rsid w:val="004B4BC0"/>
    <w:rsid w:val="004D439F"/>
    <w:rsid w:val="004F1638"/>
    <w:rsid w:val="004F39E3"/>
    <w:rsid w:val="004F4AB9"/>
    <w:rsid w:val="00552523"/>
    <w:rsid w:val="005526B8"/>
    <w:rsid w:val="00597456"/>
    <w:rsid w:val="005D636F"/>
    <w:rsid w:val="00606200"/>
    <w:rsid w:val="00617799"/>
    <w:rsid w:val="006257D4"/>
    <w:rsid w:val="006665ED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521C"/>
    <w:rsid w:val="008367D6"/>
    <w:rsid w:val="008452FA"/>
    <w:rsid w:val="0084535D"/>
    <w:rsid w:val="00852587"/>
    <w:rsid w:val="00865844"/>
    <w:rsid w:val="0088713A"/>
    <w:rsid w:val="00887739"/>
    <w:rsid w:val="00897F41"/>
    <w:rsid w:val="008B6A08"/>
    <w:rsid w:val="008D11EB"/>
    <w:rsid w:val="008E1710"/>
    <w:rsid w:val="008F7644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71FB6"/>
    <w:rsid w:val="00A7224F"/>
    <w:rsid w:val="00B00A31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562EC"/>
    <w:rsid w:val="00F64DF3"/>
    <w:rsid w:val="00F7214A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A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F4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A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TITAN PROMET d.o.o. zastupanog po punomoćniku Nedko Mihaylov Mihaylov; Ventzislav Tiankov Ivanov</izvorni_sadrzaj>
    <derivirana_varijabla naziv="DomainObject.Predmet.ProtustrankaFormated_1">  TITAN PROMET d.o.o. zastupanog po punomoćniku Nedko Mihaylov Mihaylov; Ventzislav Tiankov Ivanov</derivirana_varijabla>
  </DomainObject.Predmet.ProtustrankaFormated>
  <DomainObject.Predmet.ProtustrankaFormatedOIB>
    <izvorni_sadrzaj>  TITAN PROMET d.o.o., OIB 97466326191 zastupanog po punomoćniku Nedko Mihaylov Mihaylov; Ventzislav Tiankov Ivanov</izvorni_sadrzaj>
    <derivirana_varijabla naziv="DomainObject.Predmet.ProtustrankaFormatedOIB_1">  TITAN PROMET d.o.o., OIB 97466326191 zastupanog po punomoćniku Nedko Mihaylov Mihaylov; Ventzislav Tiankov Ivanov</derivirana_varijabla>
  </DomainObject.Predmet.ProtustrankaFormatedOIB>
  <DomainObject.Predmet.ProtustrankaFormatedWithAdress>
    <izvorni_sadrzaj> TITAN PROMET d.o.o., Supetarska 5, 10000 Zagreb zastupanog po punomoćniku Nedko Mihaylov Mihaylov; Ventzislav Tiankov Ivanov</izvorni_sadrzaj>
    <derivirana_varijabla naziv="DomainObject.Predmet.ProtustrankaFormatedWithAdress_1"> TITAN PROMET d.o.o., Supetarska 5, 10000 Zagreb zastupanog po punomoćniku Nedko Mihaylov Mihaylov; Ventzislav Tiankov Ivanov</derivirana_varijabla>
  </DomainObject.Predmet.ProtustrankaFormatedWithAdress>
  <DomainObject.Predmet.ProtustrankaFormatedWithAdressOIB>
    <izvorni_sadrzaj> TITAN PROMET d.o.o., OIB 97466326191, Supetarska 5, 10000 Zagreb zastupanog po punomoćniku Nedko Mihaylov Mihaylov; Ventzislav Tiankov Ivanov</izvorni_sadrzaj>
    <derivirana_varijabla naziv="DomainObject.Predmet.ProtustrankaFormatedWithAdressOIB_1"> TITAN PROMET d.o.o., OIB 97466326191, Supetarska 5, 10000 Zagreb zastupanog po punomoćniku Nedko Mihaylov Mihaylov; Ventzislav Tiankov Ivanov</derivirana_varijabla>
  </DomainObject.Predmet.ProtustrankaFormatedWithAdressOIB>
  <DomainObject.Predmet.ProtustrankaWithAdress>
    <izvorni_sadrzaj>TITAN PROMET d.o.o. Supetarska 5, 10000 Zagreb</izvorni_sadrzaj>
    <derivirana_varijabla naziv="DomainObject.Predmet.ProtustrankaWithAdress_1">TITAN PROMET d.o.o. Supetarska 5, 10000 Zagreb</derivirana_varijabla>
  </DomainObject.Predmet.ProtustrankaWithAdress>
  <DomainObject.Predmet.ProtustrankaWithAdressOIB>
    <izvorni_sadrzaj>TITAN PROMET d.o.o., OIB 97466326191, Supetarska 5, 10000 Zagreb</izvorni_sadrzaj>
    <derivirana_varijabla naziv="DomainObject.Predmet.ProtustrankaWithAdressOIB_1">TITAN PROMET d.o.o., OIB 97466326191, Supetarska 5, 10000 Zagreb</derivirana_varijabla>
  </DomainObject.Predmet.ProtustrankaWithAdressOIB>
  <DomainObject.Predmet.ProtustrankaNazivFormated>
    <izvorni_sadrzaj>TITAN PROMET d.o.o.</izvorni_sadrzaj>
    <derivirana_varijabla naziv="DomainObject.Predmet.ProtustrankaNazivFormated_1">TITAN PROMET d.o.o.</derivirana_varijabla>
  </DomainObject.Predmet.ProtustrankaNazivFormated>
  <DomainObject.Predmet.ProtustrankaNazivFormatedOIB>
    <izvorni_sadrzaj>TITAN PROMET d.o.o., OIB 97466326191</izvorni_sadrzaj>
    <derivirana_varijabla naziv="DomainObject.Predmet.ProtustrankaNazivFormatedOIB_1">TITAN PROMET d.o.o., OIB 97466326191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TITAN PROMET d.o.o. zastupanog po punomoćniku Nedko Mihaylov Mihaylov; Ventzislav Tiankov Ivanov</item>
    </izvorni_sadrzaj>
    <derivirana_varijabla naziv="DomainObject.Predmet.ProtuStrankaListFormated_1">
      <item>TITAN PROMET d.o.o. zastupanog po punomoćniku Nedko Mihaylov Mihaylov; Ventzislav Tiankov Ivanov</item>
    </derivirana_varijabla>
  </DomainObject.Predmet.ProtuStrankaListFormated>
  <DomainObject.Predmet.ProtuStrankaListFormatedOIB>
    <izvorni_sadrzaj>
      <item>TITAN PROMET d.o.o., OIB 97466326191 zastupanog po punomoćniku Nedko Mihaylov Mihaylov; Ventzislav Tiankov Ivanov</item>
    </izvorni_sadrzaj>
    <derivirana_varijabla naziv="DomainObject.Predmet.ProtuStrankaListFormatedOIB_1">
      <item>TITAN PROMET d.o.o., OIB 97466326191 zastupanog po punomoćniku Nedko Mihaylov Mihaylov; Ventzislav Tiankov Ivanov</item>
    </derivirana_varijabla>
  </DomainObject.Predmet.ProtuStrankaListFormatedOIB>
  <DomainObject.Predmet.ProtuStrankaListFormatedWithAdress>
    <izvorni_sadrzaj>
      <item>TITAN PROMET d.o.o., Supetarska 5, 10000 Zagreb zastupanog po punomoćniku Nedko Mihaylov Mihaylov; Ventzislav Tiankov Ivanov</item>
    </izvorni_sadrzaj>
    <derivirana_varijabla naziv="DomainObject.Predmet.ProtuStrankaListFormatedWithAdress_1">
      <item>TITAN PROMET d.o.o., Supetarska 5, 10000 Zagreb zastupanog po punomoćniku Nedko Mihaylov Mihaylov; Ventzislav Tiankov Ivanov</item>
    </derivirana_varijabla>
  </DomainObject.Predmet.ProtuStrankaListFormatedWithAdress>
  <DomainObject.Predmet.ProtuStrankaListFormatedWithAdressOIB>
    <izvorni_sadrzaj>
      <item>TITAN PROMET d.o.o., OIB 97466326191, Supetarska 5, 10000 Zagreb zastupanog po punomoćniku Nedko Mihaylov Mihaylov; Ventzislav Tiankov Ivanov</item>
    </izvorni_sadrzaj>
    <derivirana_varijabla naziv="DomainObject.Predmet.ProtuStrankaListFormatedWithAdressOIB_1">
      <item>TITAN PROMET d.o.o., OIB 97466326191, Supetarska 5, 10000 Zagreb zastupanog po punomoćniku Nedko Mihaylov Mihaylov; Ventzislav Tiankov Ivanov</item>
    </derivirana_varijabla>
  </DomainObject.Predmet.ProtuStrankaListFormatedWithAdressOIB>
  <DomainObject.Predmet.ProtuStrankaListNazivFormated>
    <izvorni_sadrzaj>
      <item>TITAN PROMET d.o.o.</item>
    </izvorni_sadrzaj>
    <derivirana_varijabla naziv="DomainObject.Predmet.ProtuStrankaListNazivFormated_1">
      <item>TITAN PROMET d.o.o.</item>
    </derivirana_varijabla>
  </DomainObject.Predmet.ProtuStrankaListNazivFormated>
  <DomainObject.Predmet.ProtuStrankaListNazivFormatedOIB>
    <izvorni_sadrzaj>
      <item>TITAN PROMET d.o.o., OIB 97466326191</item>
    </izvorni_sadrzaj>
    <derivirana_varijabla naziv="DomainObject.Predmet.ProtuStrankaListNazivFormatedOIB_1">
      <item>TITAN PROMET d.o.o., OIB 97466326191</item>
    </derivirana_varijabla>
  </DomainObject.Predmet.ProtuStrankaListNazivFormatedOIB>
  <DomainObject.Predmet.OstaliListFormated>
    <izvorni_sadrzaj>
      <item>Ventzislav Tiankov Ivanov punomoćnik sudionika u postupku TITAN PROMET d.o.o.</item>
      <item>Nedko Mihaylov Mihaylov punomoćnik sudionika u postupku TITAN PROMET d.o.o.</item>
    </izvorni_sadrzaj>
    <derivirana_varijabla naziv="DomainObject.Predmet.OstaliListFormated_1">
      <item>Ventzislav Tiankov Ivanov punomoćnik sudionika u postupku TITAN PROMET d.o.o.</item>
      <item>Nedko Mihaylov Mihaylov punomoćnik sudionika u postupku TITAN PROMET d.o.o.</item>
    </derivirana_varijabla>
  </DomainObject.Predmet.OstaliListFormated>
  <DomainObject.Predmet.OstaliListFormatedOIB>
    <izvorni_sadrzaj>
      <item>Ventzislav Tiankov Ivanov, OIB 93804254067 punomoćnik sudionika u postupku TITAN PROMET d.o.o.</item>
      <item>Nedko Mihaylov Mihaylov, OIB 61119350016 punomoćnik sudionika u postupku TITAN PROMET d.o.o.</item>
    </izvorni_sadrzaj>
    <derivirana_varijabla naziv="DomainObject.Predmet.OstaliListFormatedOIB_1">
      <item>Ventzislav Tiankov Ivanov, OIB 93804254067 punomoćnik sudionika u postupku TITAN PROMET d.o.o.</item>
      <item>Nedko Mihaylov Mihaylov, OIB 61119350016 punomoćnik sudionika u postupku TITAN PROMET d.o.o.</item>
    </derivirana_varijabla>
  </DomainObject.Predmet.OstaliListFormatedOIB>
  <DomainObject.Predmet.OstaliListFormatedWithAdress>
    <izvorni_sadrzaj>
      <item>Ventzislav Tiankov Ivanov, Ulica Plana planina 6, Sofija punomoćnik sudionika u postupku TITAN PROMET d.o.o.</item>
      <item>Nedko Mihaylov Mihaylov, ž.k. Mladost III. blok 309, vh. 2, et. 4, app. 47, Sofija punomoćnik sudionika u postupku TITAN PROMET d.o.o.</item>
    </izvorni_sadrzaj>
    <derivirana_varijabla naziv="DomainObject.Predmet.OstaliListFormatedWithAdress_1">
      <item>Ventzislav Tiankov Ivanov, Ulica Plana planina 6, Sofija punomoćnik sudionika u postupku TITAN PROMET d.o.o.</item>
      <item>Nedko Mihaylov Mihaylov, ž.k. Mladost III. blok 309, vh. 2, et. 4, app. 47, Sofija punomoćnik sudionika u postupku TITAN PROMET d.o.o.</item>
    </derivirana_varijabla>
  </DomainObject.Predmet.OstaliListFormatedWithAdress>
  <DomainObject.Predmet.OstaliListFormatedWithAdressOIB>
    <izvorni_sadrzaj>
      <item>Ventzislav Tiankov Ivanov, OIB 93804254067, Ulica Plana planina 6, Sofija punomoćnik sudionika u postupku TITAN PROMET d.o.o.</item>
      <item>Nedko Mihaylov Mihaylov, OIB 61119350016, ž.k. Mladost III. blok 309, vh. 2, et. 4, app. 47, Sofija punomoćnik sudionika u postupku TITAN PROMET d.o.o.</item>
    </izvorni_sadrzaj>
    <derivirana_varijabla naziv="DomainObject.Predmet.OstaliListFormatedWithAdressOIB_1">
      <item>Ventzislav Tiankov Ivanov, OIB 93804254067, Ulica Plana planina 6, Sofija punomoćnik sudionika u postupku TITAN PROMET d.o.o.</item>
      <item>Nedko Mihaylov Mihaylov, OIB 61119350016, ž.k. Mladost III. blok 309, vh. 2, et. 4, app. 47, Sofija punomoćnik sudionika u postupku TITAN PROMET d.o.o.</item>
    </derivirana_varijabla>
  </DomainObject.Predmet.OstaliListFormatedWithAdressOIB>
  <DomainObject.Predmet.OstaliListNazivFormated>
    <izvorni_sadrzaj>
      <item>Ventzislav Tiankov Ivanov</item>
      <item>Nedko Mihaylov Mihaylov</item>
    </izvorni_sadrzaj>
    <derivirana_varijabla naziv="DomainObject.Predmet.OstaliListNazivFormated_1">
      <item>Ventzislav Tiankov Ivanov</item>
      <item>Nedko Mihaylov Mihaylov</item>
    </derivirana_varijabla>
  </DomainObject.Predmet.OstaliListNazivFormated>
  <DomainObject.Predmet.OstaliListNazivFormatedOIB>
    <izvorni_sadrzaj>
      <item>Ventzislav Tiankov Ivanov, OIB 93804254067</item>
      <item>Nedko Mihaylov Mihaylov, OIB 61119350016</item>
    </izvorni_sadrzaj>
    <derivirana_varijabla naziv="DomainObject.Predmet.OstaliListNazivFormatedOIB_1">
      <item>Ventzislav Tiankov Ivanov, OIB 93804254067</item>
      <item>Nedko Mihaylov Mihaylov, OIB 61119350016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TITAN PROMET d.o.o.</izvorni_sadrzaj>
    <derivirana_varijabla naziv="DomainObject.Predmet.ProtustrankaIDrugi_1">TITAN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TITAN PROMET d.o.o., OIB 97466326191, Supetarska 5, 10000 Zagreb</izvorni_sadrzaj>
    <derivirana_varijabla naziv="DomainObject.Predmet.ProtustrankaIDrugiAdressOIB_1">TITAN PROMET d.o.o., OIB 97466326191, Supetarska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TITAN PROMET d.o.o.</item>
      <item>FINA Regionalni centar Zagreb</item>
      <item>Ventzislav Tiankov Ivanov</item>
      <item>Nedko Mihaylov Mihaylov</item>
    </izvorni_sadrzaj>
    <derivirana_varijabla naziv="DomainObject.Predmet.SudioniciListNaziv_1">
      <item>TITAN PROMET d.o.o.</item>
      <item>FINA Regionalni centar Zagreb</item>
      <item>Ventzislav Tiankov Ivanov</item>
      <item>Nedko Mihaylov Mihaylov</item>
    </derivirana_varijabla>
  </DomainObject.Predmet.SudioniciListNaziv>
  <DomainObject.Predmet.SudioniciListAdressOIB>
    <izvorni_sadrzaj>
      <item>TITAN PROMET d.o.o., OIB 97466326191, Supetarska 5,10000 Zagreb</item>
      <item>FINA Regionalni centar Zagreb, OIB 85821130368, Trg svibanjskih žrtava 1995. 1,10000 Zagreb</item>
      <item>Ventzislav Tiankov Ivanov, OIB 93804254067, Ulica Plana planina 6,Sofija</item>
      <item>Nedko Mihaylov Mihaylov, OIB 61119350016, ž.k. Mladost III. blok 309, vh. 2, et. 4, app. 47,Sofija</item>
    </izvorni_sadrzaj>
    <derivirana_varijabla naziv="DomainObject.Predmet.SudioniciListAdressOIB_1">
      <item>TITAN PROMET d.o.o., OIB 97466326191, Supetarska 5,10000 Zagreb</item>
      <item>FINA Regionalni centar Zagreb, OIB 85821130368, Trg svibanjskih žrtava 1995. 1,10000 Zagreb</item>
      <item>Ventzislav Tiankov Ivanov, OIB 93804254067, Ulica Plana planina 6,Sofija</item>
      <item>Nedko Mihaylov Mihaylov, OIB 61119350016, ž.k. Mladost III. blok 309, vh. 2, et. 4, app. 47,Sofija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97466326191</item>
      <item>, OIB 85821130368</item>
      <item>, OIB 93804254067</item>
      <item>, OIB 61119350016</item>
    </izvorni_sadrzaj>
    <derivirana_varijabla naziv="DomainObject.Predmet.SudioniciListNazivOIB_1">
      <item>, OIB 97466326191</item>
      <item>, OIB 85821130368</item>
      <item>, OIB 93804254067</item>
      <item>, OIB 61119350016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3839</properties:Characters>
  <properties:Lines>113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2016-08-19T10:45:00Z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