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050f" w14:paraId="b44050f" w:rsidRDefault="00B626C8" w:rsidP="00910611" w:rsidR="00B626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6C8" w:rsidP="00910611" w:rsidR="00B626C8">
      <w:r>
        <w:rPr>
          <w:rFonts w:eastAsia="MS Mincho"/>
        </w:rPr>
        <w:t xml:space="preserve">   REPUBLIKA HRVATSKA</w:t>
      </w:r>
    </w:p>
    <w:p w:rsidRDefault="00B626C8" w:rsidP="00910611" w:rsidR="00B626C8">
      <w:r>
        <w:rPr>
          <w:rFonts w:eastAsia="MS Mincho"/>
        </w:rPr>
        <w:t>TRGOVAČKI SUD U RIJECI</w:t>
      </w:r>
    </w:p>
    <w:p w:rsidRDefault="00B626C8" w:rsidP="00B626C8" w:rsidR="00270CAB" w:rsidRPr="00B626C8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97306C">
        <w:t>270/18-4</w:t>
      </w:r>
    </w:p>
    <w:p w:rsidRDefault="00270CAB" w:rsidP="00DA66D5" w:rsidR="00270CAB" w:rsidRPr="00A83FF9">
      <w:pPr>
        <w:jc w:val="center"/>
      </w:pP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97306C">
        <w:rPr>
          <w:rFonts w:cs="Arial"/>
          <w:b/>
        </w:rPr>
        <w:t>MOJITO LEMON društvo s ograničenom odgovornošću za trgovinu i usluge, Bribir, Dragaljin 2a, OIB 67963589183,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97306C">
        <w:rPr>
          <w:rFonts w:cs="Arial"/>
        </w:rPr>
        <w:t>23</w:t>
      </w:r>
      <w:r w:rsidR="00805F8A">
        <w:rPr>
          <w:rFonts w:cs="Arial"/>
        </w:rPr>
        <w:t>. travnja</w:t>
      </w:r>
      <w:r w:rsidR="00134E2B">
        <w:rPr>
          <w:rFonts w:cs="Arial"/>
        </w:rPr>
        <w:t xml:space="preserve">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7306C">
        <w:rPr>
          <w:rFonts w:cs="Arial"/>
          <w:b/>
        </w:rPr>
        <w:t>MOJITO LEMON društvo s ograničenom odgovornošću za trgovinu i usluge, Bribir, Dragaljin 2a, OIB 67963589183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805F8A">
        <w:t xml:space="preserve"> </w:t>
      </w:r>
      <w:r w:rsidR="0097306C" w:rsidRPr="0097306C">
        <w:rPr>
          <w:b/>
        </w:rPr>
        <w:t>Kristijan Mijandrušić, Pula, Kaštanjer 23, OIB 96007816779</w:t>
      </w:r>
      <w:r w:rsidR="00AE264B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C2518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12</w:t>
      </w:r>
      <w:r w:rsidR="00AE264B">
        <w:rPr>
          <w:b/>
          <w:bCs/>
        </w:rPr>
        <w:t>. lipanj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CC7D0C" w:rsidP="00BF24A6" w:rsidR="00CC7D0C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677DB1" w:rsidP="00BF24A6" w:rsidR="00677DB1">
      <w:pPr>
        <w:jc w:val="both"/>
      </w:pPr>
    </w:p>
    <w:p w:rsidRDefault="003D6D77" w:rsidP="00BF24A6" w:rsidR="00BF24A6" w:rsidRPr="00BF24A6">
      <w:pPr>
        <w:jc w:val="both"/>
      </w:pPr>
      <w:r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DC2518">
        <w:t>12. travnja</w:t>
      </w:r>
      <w:r w:rsidR="00D32640">
        <w:t xml:space="preserve"> 2018.</w:t>
      </w:r>
      <w:r w:rsidR="003D6D77">
        <w:t xml:space="preserve"> </w:t>
      </w:r>
      <w:r>
        <w:t xml:space="preserve">prijedlog za otvaranje stečajnog postupka nad dužnikom </w:t>
      </w:r>
      <w:r w:rsidR="00DC2518">
        <w:rPr>
          <w:rFonts w:cs="Arial"/>
          <w:b/>
        </w:rPr>
        <w:t xml:space="preserve">MOJITO LEMON društvo s ograničenom odgovornošću za trgovinu i usluge, Bribir, Dragaljin 2a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DC2518">
        <w:t>9. travnja</w:t>
      </w:r>
      <w:r w:rsidR="00D32640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DC2518">
        <w:t>104.463,65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D32640">
        <w:t xml:space="preserve">jednog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DC2518">
        <w:t>23.</w:t>
      </w:r>
      <w:r w:rsidR="00D32640">
        <w:t xml:space="preserve"> travnja</w:t>
      </w:r>
      <w:r>
        <w:t xml:space="preserve"> 2018. utvrđeno je da su na računu dužnika evidentirane neizvršene osnove za plaćanje u razdoblju dužem od 60 dana, a iznos nepodmirenih obveza iznosi </w:t>
      </w:r>
      <w:r w:rsidR="00DC2518">
        <w:t xml:space="preserve">104.685,27 </w:t>
      </w:r>
      <w:r>
        <w:t>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 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 85. st. 1. SZ-a.</w:t>
      </w:r>
    </w:p>
    <w:p w:rsidRDefault="00B65459" w:rsidP="00B65459" w:rsidR="00B65459">
      <w:pPr>
        <w:jc w:val="both"/>
      </w:pPr>
    </w:p>
    <w:p w:rsidRDefault="001704C1" w:rsidR="00722C92" w:rsidRPr="00134E2B">
      <w:pPr>
        <w:jc w:val="center"/>
      </w:pPr>
      <w:r w:rsidRPr="00134E2B">
        <w:t>U Rijeci,</w:t>
      </w:r>
      <w:r w:rsidR="00016072" w:rsidRPr="00134E2B">
        <w:t xml:space="preserve"> </w:t>
      </w:r>
      <w:r w:rsidR="00DC2518">
        <w:t>23</w:t>
      </w:r>
      <w:r w:rsidR="00D32640">
        <w:t>. travnja</w:t>
      </w:r>
      <w:r w:rsidR="00134E2B">
        <w:t xml:space="preserve"> 2018.</w:t>
      </w: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E97155" w:rsidP="00986FCD" w:rsidR="00681744" w:rsidRPr="00A43A2A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CC7D0C" w:rsidP="00E50421" w:rsidR="00CC7D0C" w:rsidRPr="004E613C">
      <w:pPr>
        <w:ind w:firstLine="708" w:left="1416"/>
        <w:jc w:val="right"/>
        <w:rPr>
          <w:sz w:val="32"/>
        </w:rPr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6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2F5D3C" w:rsidRPr="00DC2518">
    <w:pPr>
      <w:pStyle w:val="Zaglavlje"/>
      <w:jc w:val="right"/>
    </w:pPr>
    <w:r>
      <w:t>Poslovni broj</w:t>
    </w:r>
    <w:r w:rsidRPr="00DA66D5">
      <w:t xml:space="preserve"> 15 St-</w:t>
    </w:r>
    <w:r>
      <w:t>270/18-4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F5D3C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722"/>
    <w:rsid w:val="00851399"/>
    <w:rsid w:val="00856C6D"/>
    <w:rsid w:val="00871E20"/>
    <w:rsid w:val="00885ECD"/>
    <w:rsid w:val="008E181E"/>
    <w:rsid w:val="00902968"/>
    <w:rsid w:val="00945219"/>
    <w:rsid w:val="0097306C"/>
    <w:rsid w:val="00986FCD"/>
    <w:rsid w:val="009B219F"/>
    <w:rsid w:val="009B744A"/>
    <w:rsid w:val="00A43A2A"/>
    <w:rsid w:val="00A46343"/>
    <w:rsid w:val="00A5297B"/>
    <w:rsid w:val="00A61CD8"/>
    <w:rsid w:val="00A63D14"/>
    <w:rsid w:val="00A71F87"/>
    <w:rsid w:val="00A83FF9"/>
    <w:rsid w:val="00AA2E5E"/>
    <w:rsid w:val="00AB559F"/>
    <w:rsid w:val="00AD0E3C"/>
    <w:rsid w:val="00AE264B"/>
    <w:rsid w:val="00B05FBF"/>
    <w:rsid w:val="00B12EF7"/>
    <w:rsid w:val="00B1315C"/>
    <w:rsid w:val="00B20466"/>
    <w:rsid w:val="00B21DA4"/>
    <w:rsid w:val="00B626C8"/>
    <w:rsid w:val="00B64195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86CBE"/>
    <w:rsid w:val="00C87349"/>
    <w:rsid w:val="00CB53EC"/>
    <w:rsid w:val="00CC7D0C"/>
    <w:rsid w:val="00CD53BB"/>
    <w:rsid w:val="00D203CE"/>
    <w:rsid w:val="00D32640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6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6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6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6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6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6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6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6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MOJITO LEMON d.o.o.</izvorni_sadrzaj>
    <derivirana_varijabla naziv="DomainObject.Predmet.ProtustrankaFormated_1">  MOJITO LEMON d.o.o.</derivirana_varijabla>
  </DomainObject.Predmet.ProtustrankaFormated>
  <DomainObject.Predmet.ProtustrankaFormatedOIB>
    <izvorni_sadrzaj>  MOJITO LEMON d.o.o., OIB 67963589183</izvorni_sadrzaj>
    <derivirana_varijabla naziv="DomainObject.Predmet.ProtustrankaFormatedOIB_1">  MOJITO LEMON d.o.o., OIB 67963589183</derivirana_varijabla>
  </DomainObject.Predmet.ProtustrankaFormatedOIB>
  <DomainObject.Predmet.ProtustrankaFormatedWithAdress>
    <izvorni_sadrzaj> MOJITO LEMON d.o.o., Dragaljin 2a, 51253 Bribir</izvorni_sadrzaj>
    <derivirana_varijabla naziv="DomainObject.Predmet.ProtustrankaFormatedWithAdress_1"> MOJITO LEMON d.o.o., Dragaljin 2a, 51253 Bribir</derivirana_varijabla>
  </DomainObject.Predmet.ProtustrankaFormatedWithAdress>
  <DomainObject.Predmet.ProtustrankaFormatedWithAdressOIB>
    <izvorni_sadrzaj> MOJITO LEMON d.o.o., OIB 67963589183, Dragaljin 2a, 51253 Bribir</izvorni_sadrzaj>
    <derivirana_varijabla naziv="DomainObject.Predmet.ProtustrankaFormatedWithAdressOIB_1"> MOJITO LEMON d.o.o., OIB 67963589183, Dragaljin 2a, 51253 Bribir</derivirana_varijabla>
  </DomainObject.Predmet.ProtustrankaFormatedWithAdressOIB>
  <DomainObject.Predmet.ProtustrankaWithAdress>
    <izvorni_sadrzaj>MOJITO LEMON d.o.o. Dragaljin 2a, 51253 Bribir</izvorni_sadrzaj>
    <derivirana_varijabla naziv="DomainObject.Predmet.ProtustrankaWithAdress_1">MOJITO LEMON d.o.o. Dragaljin 2a, 51253 Bribir</derivirana_varijabla>
  </DomainObject.Predmet.ProtustrankaWithAdress>
  <DomainObject.Predmet.ProtustrankaWithAdressOIB>
    <izvorni_sadrzaj>MOJITO LEMON d.o.o., OIB 67963589183, Dragaljin 2a, 51253 Bribir</izvorni_sadrzaj>
    <derivirana_varijabla naziv="DomainObject.Predmet.ProtustrankaWithAdressOIB_1">MOJITO LEMON d.o.o., OIB 67963589183, Dragaljin 2a, 51253 Bribir</derivirana_varijabla>
  </DomainObject.Predmet.ProtustrankaWithAdressOIB>
  <DomainObject.Predmet.ProtustrankaNazivFormated>
    <izvorni_sadrzaj>MOJITO LEMON d.o.o.</izvorni_sadrzaj>
    <derivirana_varijabla naziv="DomainObject.Predmet.ProtustrankaNazivFormated_1">MOJITO LEMON d.o.o.</derivirana_varijabla>
  </DomainObject.Predmet.ProtustrankaNazivFormated>
  <DomainObject.Predmet.ProtustrankaNazivFormatedOIB>
    <izvorni_sadrzaj>MOJITO LEMON d.o.o., OIB 67963589183</izvorni_sadrzaj>
    <derivirana_varijabla naziv="DomainObject.Predmet.ProtustrankaNazivFormatedOIB_1">MOJITO LEMON d.o.o., OIB 67963589183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MOJITO LEMON d.o.o.</item>
    </izvorni_sadrzaj>
    <derivirana_varijabla naziv="DomainObject.Predmet.ProtuStrankaListFormated_1">
      <item>MOJITO LEMON d.o.o.</item>
    </derivirana_varijabla>
  </DomainObject.Predmet.ProtuStrankaListFormated>
  <DomainObject.Predmet.ProtuStrankaListFormatedOIB>
    <izvorni_sadrzaj>
      <item>MOJITO LEMON d.o.o., OIB 67963589183</item>
    </izvorni_sadrzaj>
    <derivirana_varijabla naziv="DomainObject.Predmet.ProtuStrankaListFormatedOIB_1">
      <item>MOJITO LEMON d.o.o., OIB 67963589183</item>
    </derivirana_varijabla>
  </DomainObject.Predmet.ProtuStrankaListFormatedOIB>
  <DomainObject.Predmet.ProtuStrankaListFormatedWithAdress>
    <izvorni_sadrzaj>
      <item>MOJITO LEMON d.o.o., Dragaljin 2a, 51253 Bribir</item>
    </izvorni_sadrzaj>
    <derivirana_varijabla naziv="DomainObject.Predmet.ProtuStrankaListFormatedWithAdress_1">
      <item>MOJITO LEMON d.o.o., Dragaljin 2a, 51253 Bribir</item>
    </derivirana_varijabla>
  </DomainObject.Predmet.ProtuStrankaListFormatedWithAdress>
  <DomainObject.Predmet.ProtuStrankaListFormatedWithAdressOIB>
    <izvorni_sadrzaj>
      <item>MOJITO LEMON d.o.o., OIB 67963589183, Dragaljin 2a, 51253 Bribir</item>
    </izvorni_sadrzaj>
    <derivirana_varijabla naziv="DomainObject.Predmet.ProtuStrankaListFormatedWithAdressOIB_1">
      <item>MOJITO LEMON d.o.o., OIB 67963589183, Dragaljin 2a, 51253 Bribir</item>
    </derivirana_varijabla>
  </DomainObject.Predmet.ProtuStrankaListFormatedWithAdressOIB>
  <DomainObject.Predmet.ProtuStrankaListNazivFormated>
    <izvorni_sadrzaj>
      <item>MOJITO LEMON d.o.o.</item>
    </izvorni_sadrzaj>
    <derivirana_varijabla naziv="DomainObject.Predmet.ProtuStrankaListNazivFormated_1">
      <item>MOJITO LEMON d.o.o.</item>
    </derivirana_varijabla>
  </DomainObject.Predmet.ProtuStrankaListNazivFormated>
  <DomainObject.Predmet.ProtuStrankaListNazivFormatedOIB>
    <izvorni_sadrzaj>
      <item>MOJITO LEMON d.o.o., OIB 67963589183</item>
    </izvorni_sadrzaj>
    <derivirana_varijabla naziv="DomainObject.Predmet.ProtuStrankaListNazivFormatedOIB_1">
      <item>MOJITO LEMON d.o.o., OIB 67963589183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MOJITO LEMON d.o.o.</izvorni_sadrzaj>
    <derivirana_varijabla naziv="DomainObject.Predmet.ProtustrankaIDrugi_1">MOJITO LEMON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MOJITO LEMON d.o.o., OIB 67963589183, Dragaljin 2a, 51253 Bribir</izvorni_sadrzaj>
    <derivirana_varijabla naziv="DomainObject.Predmet.ProtustrankaIDrugiAdressOIB_1">MOJITO LEMON d.o.o., OIB 67963589183, Dragaljin 2a,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MOJITO LEMON d.o.o.</item>
    </izvorni_sadrzaj>
    <derivirana_varijabla naziv="DomainObject.Predmet.SudioniciListNaziv_1">
      <item>FINA  Rijeka</item>
      <item>MOJITO LEMON d.o.o.</item>
    </derivirana_varijabla>
  </DomainObject.Predmet.SudioniciListNaziv>
  <DomainObject.Predmet.SudioniciListAdressOIB>
    <izvorni_sadrzaj>
      <item>FINA  Rijeka, OIB 85821130368, Frana Kurelca 8,51000 Rijeka</item>
      <item>MOJITO LEMON d.o.o., OIB 67963589183, Dragaljin 2a,51253 Bribir</item>
    </izvorni_sadrzaj>
    <derivirana_varijabla naziv="DomainObject.Predmet.SudioniciListAdressOIB_1">
      <item>FINA  Rijeka, OIB 85821130368, Frana Kurelca 8,51000 Rijeka</item>
      <item>MOJITO LEMON d.o.o., OIB 67963589183, Dragaljin 2a,51253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67963589183</item>
    </izvorni_sadrzaj>
    <derivirana_varijabla naziv="DomainObject.Predmet.SudioniciListNazivOIB_1">
      <item>, OIB 85821130368</item>
      <item>, OIB 67963589183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226B0-F525-46AC-AEF4-B61B11443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633</properties:Words>
  <properties:Characters>3505</properties:Characters>
  <properties:Lines>92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2018-04-23T11:32:00Z</dcterms:created>
  <dc:creator>stecaj</dc:creator>
  <cp:lastModifiedBy>Jasna Radulović</cp:lastModifiedBy>
  <cp:lastPrinted>2018-04-06T09:52:00Z</cp:lastPrinted>
  <dcterms:modified xmlns:xsi="http://www.w3.org/2001/XMLSchema-instance" xsi:type="dcterms:W3CDTF">2018-04-23T11:43:00Z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(270-18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