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e1851" w14:paraId="c1e1851" w:rsidRDefault="004515E8" w:rsidR="00B5498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B5498B" w:rsidR="0063316E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 xml:space="preserve">Zagreb, Amruševa 2/II                                             </w:t>
      </w:r>
      <w:r w:rsidR="00B5498B">
        <w:rPr>
          <w:sz w:val="24"/>
          <w:szCs w:val="24"/>
        </w:rPr>
        <w:t xml:space="preserve">                           </w:t>
      </w:r>
      <w:r w:rsidRPr="003B182B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027459">
        <w:rPr>
          <w:sz w:val="24"/>
          <w:szCs w:val="24"/>
        </w:rPr>
        <w:t>5554/2016</w:t>
      </w:r>
      <w:r w:rsidR="00BF1E29">
        <w:rPr>
          <w:sz w:val="24"/>
          <w:szCs w:val="24"/>
        </w:rPr>
        <w:t>-59</w:t>
      </w:r>
    </w:p>
    <w:p w:rsidRDefault="00B5498B" w:rsidP="0063316E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REPUBLIKA HRVATSKA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F56D88" w:rsidP="0063316E" w:rsidR="00F56D88" w:rsidRPr="003B182B">
      <w:pPr>
        <w:jc w:val="center"/>
        <w:rPr>
          <w:b/>
          <w:sz w:val="24"/>
          <w:szCs w:val="24"/>
        </w:rPr>
      </w:pPr>
    </w:p>
    <w:p w:rsidRDefault="00061185" w:rsidP="00061185" w:rsidR="00061185">
      <w:pPr>
        <w:jc w:val="both"/>
        <w:rPr>
          <w:sz w:val="24"/>
          <w:szCs w:val="24"/>
          <w:lang w:val="pt-BR"/>
        </w:rPr>
      </w:pPr>
      <w:r w:rsidRPr="00061185">
        <w:rPr>
          <w:sz w:val="24"/>
          <w:szCs w:val="24"/>
          <w:lang w:val="pt-BR"/>
        </w:rPr>
        <w:t xml:space="preserve">Trgovački sud u Zagrebu, po sucu Nikoli Ribariću, u stečajnom postupku nad dužnikom VINICI – MURTER d.o.o.  u stečaju, OIB: 06965340596, Savska cesta 183, 10000 Zagreb, nakon održanog posebnog ispitnog ročišta 16.11.2017., dana 16. studenoga 2017. godine, </w:t>
      </w:r>
    </w:p>
    <w:p w:rsidRDefault="00061185" w:rsidP="00170E7C" w:rsidR="00061185">
      <w:pPr>
        <w:jc w:val="center"/>
        <w:rPr>
          <w:sz w:val="24"/>
          <w:szCs w:val="24"/>
          <w:lang w:val="pt-BR"/>
        </w:rPr>
      </w:pP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EE7300" w:rsidP="00170E7C" w:rsidR="00EE7300" w:rsidRPr="00B5498B">
      <w:pPr>
        <w:jc w:val="center"/>
        <w:rPr>
          <w:sz w:val="24"/>
          <w:szCs w:val="24"/>
        </w:rPr>
      </w:pPr>
    </w:p>
    <w:p w:rsidRDefault="00352ACD" w:rsidP="00170E7C" w:rsidR="00352ACD">
      <w:pPr>
        <w:jc w:val="center"/>
        <w:rPr>
          <w:sz w:val="24"/>
          <w:szCs w:val="24"/>
        </w:rPr>
      </w:pPr>
    </w:p>
    <w:p w:rsidRDefault="00352ACD" w:rsidP="00352ACD" w:rsidR="00352ACD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352ACD" w:rsidP="00352ACD" w:rsidR="00352ACD" w:rsidRPr="00D3523C">
      <w:pPr>
        <w:ind w:left="720"/>
        <w:jc w:val="both"/>
        <w:rPr>
          <w:b/>
          <w:sz w:val="24"/>
          <w:szCs w:val="24"/>
        </w:rPr>
      </w:pPr>
    </w:p>
    <w:p w:rsidRDefault="00352ACD" w:rsidP="00352ACD" w:rsidR="00352ACD">
      <w:pPr>
        <w:pStyle w:val="TableContents"/>
        <w:ind w:left="708"/>
        <w:rPr>
          <w:rFonts w:cs="Times New Roman"/>
          <w:b/>
          <w:bCs/>
        </w:rPr>
      </w:pPr>
    </w:p>
    <w:p w:rsidRDefault="00352ACD" w:rsidP="00352ACD" w:rsidR="00352ACD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352ACD" w:rsidP="00352ACD" w:rsidR="00352ACD" w:rsidRPr="000D7E78">
      <w:pPr>
        <w:pStyle w:val="TableContents"/>
        <w:ind w:left="708"/>
        <w:rPr>
          <w:rFonts w:cs="Times New Roman"/>
          <w:b/>
          <w:bCs/>
        </w:rPr>
      </w:pPr>
    </w:p>
    <w:p w:rsidRDefault="00352ACD" w:rsidP="00352ACD" w:rsidR="00352ACD">
      <w:pPr>
        <w:ind w:hanging="705" w:left="705"/>
        <w:jc w:val="both"/>
        <w:rPr>
          <w:bCs/>
          <w:sz w:val="24"/>
          <w:szCs w:val="24"/>
        </w:rPr>
      </w:pPr>
    </w:p>
    <w:p w:rsidRDefault="00352ACD" w:rsidP="00352ACD" w:rsidR="00352ACD" w:rsidRPr="00A452D3">
      <w:pPr>
        <w:numPr>
          <w:ilvl w:val="12"/>
          <w:numId w:val="0"/>
        </w:numPr>
        <w:jc w:val="both"/>
        <w:rPr>
          <w:bCs/>
          <w:sz w:val="24"/>
          <w:szCs w:val="24"/>
        </w:rPr>
      </w:pPr>
      <w:r w:rsidRPr="00A452D3">
        <w:rPr>
          <w:bCs/>
          <w:sz w:val="24"/>
          <w:szCs w:val="24"/>
        </w:rPr>
        <w:tab/>
      </w:r>
    </w:p>
    <w:tbl>
      <w:tblPr>
        <w:tblW w:type="dxa" w:w="6864"/>
        <w:tblInd w:type="dxa" w:w="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815"/>
        <w:gridCol w:w="1418"/>
        <w:gridCol w:w="1701"/>
        <w:gridCol w:w="1371"/>
        <w:gridCol w:w="1559"/>
      </w:tblGrid>
      <w:tr w:rsidTr="00B03BD1" w:rsidR="00352ACD" w:rsidRPr="00A452D3">
        <w:tc>
          <w:tcPr>
            <w:tcW w:type="dxa" w:w="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52ACD" w:rsidP="00B03BD1" w:rsidR="00352ACD" w:rsidRPr="00A452D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Default="00352ACD" w:rsidP="00B03BD1" w:rsidR="00352ACD" w:rsidRPr="00A452D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A452D3">
              <w:rPr>
                <w:sz w:val="24"/>
                <w:szCs w:val="24"/>
              </w:rPr>
              <w:t>Redni broj prijavljene tražbine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52ACD" w:rsidP="00B03BD1" w:rsidR="00352ACD" w:rsidRPr="00A452D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A452D3">
              <w:rPr>
                <w:sz w:val="24"/>
                <w:szCs w:val="24"/>
              </w:rPr>
              <w:t>Ime i prezime/ tvrtka ili naziv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52ACD" w:rsidP="00B03BD1" w:rsidR="00352ACD" w:rsidRPr="00A452D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Default="00352ACD" w:rsidP="00B03BD1" w:rsidR="00352ACD" w:rsidRPr="00A452D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Default="00352ACD" w:rsidP="00B03BD1" w:rsidR="00352ACD" w:rsidRPr="00A452D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A452D3">
              <w:rPr>
                <w:sz w:val="24"/>
                <w:szCs w:val="24"/>
              </w:rPr>
              <w:t>OIB vjerovnika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52ACD" w:rsidP="00B03BD1" w:rsidR="00352ACD" w:rsidRPr="00A452D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Default="00352ACD" w:rsidP="00B03BD1" w:rsidR="00352ACD" w:rsidRPr="00A452D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A452D3">
              <w:rPr>
                <w:sz w:val="24"/>
                <w:szCs w:val="24"/>
              </w:rPr>
              <w:t>Iznos prijavljene tražbine (kn)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52ACD" w:rsidP="00B03BD1" w:rsidR="00352ACD" w:rsidRPr="00A452D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A452D3">
              <w:rPr>
                <w:sz w:val="24"/>
                <w:szCs w:val="24"/>
              </w:rPr>
              <w:t>Iznos priznate tražbine (kn)</w:t>
            </w:r>
          </w:p>
        </w:tc>
      </w:tr>
      <w:tr w:rsidTr="00B03BD1" w:rsidR="00352ACD" w:rsidRPr="00A452D3">
        <w:tc>
          <w:tcPr>
            <w:tcW w:type="dxa" w:w="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52ACD" w:rsidP="00B03BD1" w:rsidR="00352ACD" w:rsidRPr="00A452D3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  <w:r w:rsidRPr="00A452D3">
              <w:rPr>
                <w:sz w:val="24"/>
                <w:szCs w:val="24"/>
              </w:rPr>
              <w:t>1.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52ACD" w:rsidP="00B03BD1" w:rsidR="00352ACD" w:rsidRPr="00A452D3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  <w:r w:rsidRPr="00A452D3">
              <w:rPr>
                <w:sz w:val="24"/>
                <w:szCs w:val="24"/>
              </w:rPr>
              <w:t xml:space="preserve">Gabor Adam Galdi,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52ACD" w:rsidP="00B03BD1" w:rsidR="00352ACD" w:rsidRPr="00A452D3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  <w:r w:rsidRPr="00A452D3">
              <w:rPr>
                <w:sz w:val="24"/>
                <w:szCs w:val="24"/>
              </w:rPr>
              <w:t>86688418658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52ACD" w:rsidP="00B03BD1" w:rsidR="00352ACD" w:rsidRPr="00A452D3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  <w:r w:rsidRPr="00A452D3">
              <w:rPr>
                <w:sz w:val="24"/>
                <w:szCs w:val="24"/>
              </w:rPr>
              <w:t>324.580,25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52ACD" w:rsidP="00B03BD1" w:rsidR="00352ACD" w:rsidRPr="00A452D3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  <w:r w:rsidRPr="00A452D3">
              <w:rPr>
                <w:sz w:val="24"/>
                <w:szCs w:val="24"/>
              </w:rPr>
              <w:t>324.580,25 kn</w:t>
            </w:r>
          </w:p>
        </w:tc>
      </w:tr>
      <w:tr w:rsidTr="00B03BD1" w:rsidR="00352ACD" w:rsidRPr="00A452D3">
        <w:tc>
          <w:tcPr>
            <w:tcW w:type="dxa" w:w="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52ACD" w:rsidP="00B03BD1" w:rsidR="00352ACD" w:rsidRPr="00A452D3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  <w:r w:rsidRPr="00A452D3">
              <w:rPr>
                <w:sz w:val="24"/>
                <w:szCs w:val="24"/>
              </w:rPr>
              <w:t>2.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52ACD" w:rsidP="00B03BD1" w:rsidR="00352ACD" w:rsidRPr="00A452D3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  <w:r w:rsidRPr="00A452D3">
              <w:rPr>
                <w:sz w:val="24"/>
                <w:szCs w:val="24"/>
              </w:rPr>
              <w:t>Gabor Laszlo Velkei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52ACD" w:rsidP="00B03BD1" w:rsidR="00352ACD" w:rsidRPr="00A452D3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  <w:r w:rsidRPr="00A452D3">
              <w:rPr>
                <w:sz w:val="24"/>
                <w:szCs w:val="24"/>
              </w:rPr>
              <w:t>34562526246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52ACD" w:rsidP="00B03BD1" w:rsidR="00352ACD" w:rsidRPr="00A452D3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  <w:r w:rsidRPr="00A452D3">
              <w:rPr>
                <w:sz w:val="24"/>
                <w:szCs w:val="24"/>
              </w:rPr>
              <w:t>195.005,09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52ACD" w:rsidP="00B03BD1" w:rsidR="00352ACD" w:rsidRPr="00A452D3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  <w:r w:rsidRPr="00A452D3">
              <w:rPr>
                <w:sz w:val="24"/>
                <w:szCs w:val="24"/>
              </w:rPr>
              <w:t>195.005,09 kn</w:t>
            </w:r>
          </w:p>
        </w:tc>
      </w:tr>
      <w:tr w:rsidTr="00B03BD1" w:rsidR="00352ACD" w:rsidRPr="00A452D3">
        <w:tc>
          <w:tcPr>
            <w:tcW w:type="dxa" w:w="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52ACD" w:rsidP="00B03BD1" w:rsidR="00352ACD" w:rsidRPr="00A452D3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  <w:r w:rsidRPr="00A452D3">
              <w:rPr>
                <w:sz w:val="24"/>
                <w:szCs w:val="24"/>
              </w:rPr>
              <w:t>3.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52ACD" w:rsidP="00B03BD1" w:rsidR="00352ACD" w:rsidRPr="00A452D3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  <w:r w:rsidRPr="00A452D3">
              <w:rPr>
                <w:sz w:val="24"/>
                <w:szCs w:val="24"/>
              </w:rPr>
              <w:t>Gyorgy Narai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52ACD" w:rsidP="00B03BD1" w:rsidR="00352ACD" w:rsidRPr="00A452D3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  <w:r w:rsidRPr="00A452D3">
              <w:rPr>
                <w:sz w:val="24"/>
                <w:szCs w:val="24"/>
              </w:rPr>
              <w:t>69341332245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52ACD" w:rsidP="00B03BD1" w:rsidR="00352ACD" w:rsidRPr="00A452D3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  <w:r w:rsidRPr="00A452D3">
              <w:rPr>
                <w:sz w:val="24"/>
                <w:szCs w:val="24"/>
              </w:rPr>
              <w:t>217.135,94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52ACD" w:rsidP="00B03BD1" w:rsidR="00352ACD" w:rsidRPr="00A452D3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  <w:r w:rsidRPr="00A452D3">
              <w:rPr>
                <w:sz w:val="24"/>
                <w:szCs w:val="24"/>
              </w:rPr>
              <w:t>217.135,94 kn</w:t>
            </w:r>
          </w:p>
        </w:tc>
      </w:tr>
      <w:tr w:rsidTr="00B03BD1" w:rsidR="00352ACD" w:rsidRPr="00A452D3">
        <w:tc>
          <w:tcPr>
            <w:tcW w:type="dxa" w:w="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52ACD" w:rsidP="00B03BD1" w:rsidR="00352ACD" w:rsidRPr="00A452D3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  <w:r w:rsidRPr="00A452D3">
              <w:rPr>
                <w:sz w:val="24"/>
                <w:szCs w:val="24"/>
              </w:rPr>
              <w:t>4.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52ACD" w:rsidP="00B03BD1" w:rsidR="00352ACD" w:rsidRPr="00A452D3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  <w:r w:rsidRPr="00A452D3">
              <w:rPr>
                <w:sz w:val="24"/>
                <w:szCs w:val="24"/>
              </w:rPr>
              <w:t>Gal Laszlo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52ACD" w:rsidP="00B03BD1" w:rsidR="00352ACD" w:rsidRPr="00A452D3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  <w:r w:rsidRPr="00A452D3">
              <w:rPr>
                <w:sz w:val="24"/>
                <w:szCs w:val="24"/>
              </w:rPr>
              <w:t>82611436284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52ACD" w:rsidP="00B03BD1" w:rsidR="00352ACD" w:rsidRPr="00A452D3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  <w:r w:rsidRPr="00A452D3">
              <w:rPr>
                <w:sz w:val="24"/>
                <w:szCs w:val="24"/>
              </w:rPr>
              <w:t>102.452,33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52ACD" w:rsidP="00B03BD1" w:rsidR="00352ACD" w:rsidRPr="00A452D3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  <w:r w:rsidRPr="00A452D3">
              <w:rPr>
                <w:sz w:val="24"/>
                <w:szCs w:val="24"/>
              </w:rPr>
              <w:t>102.452,33 kn</w:t>
            </w:r>
          </w:p>
        </w:tc>
      </w:tr>
      <w:tr w:rsidTr="00B03BD1" w:rsidR="00352ACD" w:rsidRPr="00A452D3">
        <w:tc>
          <w:tcPr>
            <w:tcW w:type="dxa" w:w="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52ACD" w:rsidP="00B03BD1" w:rsidR="00352ACD" w:rsidRPr="00A452D3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  <w:r w:rsidRPr="00A452D3">
              <w:rPr>
                <w:sz w:val="24"/>
                <w:szCs w:val="24"/>
              </w:rPr>
              <w:t>5.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52ACD" w:rsidP="00B03BD1" w:rsidR="00352ACD" w:rsidRPr="00A452D3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  <w:r w:rsidRPr="00A452D3">
              <w:rPr>
                <w:sz w:val="24"/>
                <w:szCs w:val="24"/>
              </w:rPr>
              <w:t>Gabor Jozsef Deri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52ACD" w:rsidP="00B03BD1" w:rsidR="00352ACD" w:rsidRPr="00A452D3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  <w:r w:rsidRPr="00A452D3">
              <w:rPr>
                <w:sz w:val="24"/>
                <w:szCs w:val="24"/>
              </w:rPr>
              <w:t>68503729689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52ACD" w:rsidP="00B03BD1" w:rsidR="00352ACD" w:rsidRPr="00A452D3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  <w:r w:rsidRPr="00A452D3">
              <w:rPr>
                <w:sz w:val="24"/>
                <w:szCs w:val="24"/>
              </w:rPr>
              <w:t>350.371,02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52ACD" w:rsidP="00B03BD1" w:rsidR="00352ACD" w:rsidRPr="00A452D3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  <w:r w:rsidRPr="00A452D3">
              <w:rPr>
                <w:sz w:val="24"/>
                <w:szCs w:val="24"/>
              </w:rPr>
              <w:t>350.371,02 kn</w:t>
            </w:r>
          </w:p>
        </w:tc>
      </w:tr>
      <w:tr w:rsidTr="00B03BD1" w:rsidR="00352ACD" w:rsidRPr="00A452D3">
        <w:tc>
          <w:tcPr>
            <w:tcW w:type="dxa" w:w="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52ACD" w:rsidP="00B03BD1" w:rsidR="00352ACD" w:rsidRPr="00A452D3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  <w:r w:rsidRPr="00A452D3">
              <w:rPr>
                <w:sz w:val="24"/>
                <w:szCs w:val="24"/>
              </w:rPr>
              <w:t>6.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52ACD" w:rsidP="00B03BD1" w:rsidR="00352ACD" w:rsidRPr="00A452D3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  <w:r w:rsidRPr="00A452D3">
              <w:rPr>
                <w:sz w:val="24"/>
                <w:szCs w:val="24"/>
              </w:rPr>
              <w:t xml:space="preserve">Galne Szego </w:t>
            </w:r>
            <w:r w:rsidRPr="00A452D3">
              <w:rPr>
                <w:sz w:val="24"/>
                <w:szCs w:val="24"/>
              </w:rPr>
              <w:lastRenderedPageBreak/>
              <w:t>Agnes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52ACD" w:rsidP="00B03BD1" w:rsidR="00352ACD" w:rsidRPr="00A452D3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  <w:r w:rsidRPr="00A452D3">
              <w:rPr>
                <w:sz w:val="24"/>
                <w:szCs w:val="24"/>
              </w:rPr>
              <w:lastRenderedPageBreak/>
              <w:t>86340082042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52ACD" w:rsidP="00B03BD1" w:rsidR="00352ACD" w:rsidRPr="00A452D3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  <w:r w:rsidRPr="00A452D3">
              <w:rPr>
                <w:sz w:val="24"/>
                <w:szCs w:val="24"/>
              </w:rPr>
              <w:t>102.452,33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52ACD" w:rsidP="00B03BD1" w:rsidR="00352ACD" w:rsidRPr="00A452D3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  <w:r w:rsidRPr="00A452D3">
              <w:rPr>
                <w:sz w:val="24"/>
                <w:szCs w:val="24"/>
              </w:rPr>
              <w:t>102.452,33 kn</w:t>
            </w:r>
          </w:p>
        </w:tc>
      </w:tr>
      <w:tr w:rsidTr="00B03BD1" w:rsidR="00352ACD" w:rsidRPr="00A452D3">
        <w:tc>
          <w:tcPr>
            <w:tcW w:type="dxa" w:w="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52ACD" w:rsidP="00B03BD1" w:rsidR="00352ACD" w:rsidRPr="00A452D3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  <w:r w:rsidRPr="00A452D3"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52ACD" w:rsidP="00B03BD1" w:rsidR="00352ACD" w:rsidRPr="00A452D3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  <w:r w:rsidRPr="00A452D3">
              <w:rPr>
                <w:sz w:val="24"/>
                <w:szCs w:val="24"/>
              </w:rPr>
              <w:t>Zoltan Lading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52ACD" w:rsidP="00B03BD1" w:rsidR="00352ACD" w:rsidRPr="00A452D3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  <w:r w:rsidRPr="00A452D3">
              <w:rPr>
                <w:sz w:val="24"/>
                <w:szCs w:val="24"/>
              </w:rPr>
              <w:t>71981074110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52ACD" w:rsidP="00B03BD1" w:rsidR="00352ACD" w:rsidRPr="00A452D3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  <w:r w:rsidRPr="00A452D3">
              <w:rPr>
                <w:sz w:val="24"/>
                <w:szCs w:val="24"/>
              </w:rPr>
              <w:t>217.504,11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52ACD" w:rsidP="00B03BD1" w:rsidR="00352ACD" w:rsidRPr="00A452D3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  <w:r w:rsidRPr="00A452D3">
              <w:rPr>
                <w:sz w:val="24"/>
                <w:szCs w:val="24"/>
              </w:rPr>
              <w:t>217.504,11 kn</w:t>
            </w:r>
          </w:p>
        </w:tc>
      </w:tr>
    </w:tbl>
    <w:p w:rsidRDefault="00352ACD" w:rsidP="00170E7C" w:rsidR="00352ACD">
      <w:pPr>
        <w:jc w:val="center"/>
        <w:rPr>
          <w:sz w:val="24"/>
          <w:szCs w:val="24"/>
        </w:rPr>
      </w:pPr>
    </w:p>
    <w:p w:rsidRDefault="00352ACD" w:rsidP="00170E7C" w:rsidR="00352ACD">
      <w:pPr>
        <w:jc w:val="center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352ACD" w:rsidP="00016BD9" w:rsidR="00016B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posebnom</w:t>
      </w:r>
      <w:r w:rsidR="00016BD9" w:rsidRPr="00616BBE">
        <w:rPr>
          <w:sz w:val="24"/>
          <w:szCs w:val="24"/>
        </w:rPr>
        <w:t xml:space="preserve"> ispitnom ročištu održanom </w:t>
      </w:r>
      <w:r>
        <w:rPr>
          <w:sz w:val="24"/>
          <w:szCs w:val="24"/>
        </w:rPr>
        <w:t>16</w:t>
      </w:r>
      <w:r w:rsidR="00BD273F">
        <w:rPr>
          <w:sz w:val="24"/>
          <w:szCs w:val="24"/>
        </w:rPr>
        <w:t>.</w:t>
      </w:r>
      <w:r>
        <w:rPr>
          <w:sz w:val="24"/>
          <w:szCs w:val="24"/>
        </w:rPr>
        <w:t xml:space="preserve"> studenoga</w:t>
      </w:r>
      <w:r w:rsidR="00016BD9" w:rsidRPr="00616BBE">
        <w:rPr>
          <w:sz w:val="24"/>
          <w:szCs w:val="24"/>
        </w:rPr>
        <w:t xml:space="preserve"> 201</w:t>
      </w:r>
      <w:r w:rsidR="00A968C1">
        <w:rPr>
          <w:sz w:val="24"/>
          <w:szCs w:val="24"/>
        </w:rPr>
        <w:t>7</w:t>
      </w:r>
      <w:r w:rsidR="00016BD9"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EA471A" w:rsidP="00016BD9" w:rsidR="00EA471A">
      <w:pPr>
        <w:ind w:firstLine="720"/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 st. 1.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352ACD">
        <w:rPr>
          <w:sz w:val="24"/>
          <w:szCs w:val="24"/>
        </w:rPr>
        <w:t>agrebu 16</w:t>
      </w:r>
      <w:r w:rsidR="00BD273F">
        <w:rPr>
          <w:sz w:val="24"/>
          <w:szCs w:val="24"/>
        </w:rPr>
        <w:t>.</w:t>
      </w:r>
      <w:r w:rsidR="00352ACD">
        <w:rPr>
          <w:sz w:val="24"/>
          <w:szCs w:val="24"/>
        </w:rPr>
        <w:t xml:space="preserve"> studenog</w:t>
      </w:r>
      <w:r w:rsidR="00BF1E29">
        <w:rPr>
          <w:sz w:val="24"/>
          <w:szCs w:val="24"/>
        </w:rPr>
        <w:t>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A968C1">
        <w:rPr>
          <w:sz w:val="24"/>
          <w:szCs w:val="24"/>
        </w:rPr>
        <w:t>7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BB29CB" w:rsidP="00E91121" w:rsidR="00BB29C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B29CB" w:rsidP="00E91121" w:rsidR="00BB29C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B29CB" w:rsidP="00E91121" w:rsidR="00BB29C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B29CB" w:rsidP="00E91121" w:rsidR="00BB29C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B29CB" w:rsidP="00E91121" w:rsidR="00BB29C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70E7C" w:rsidP="00352ACD" w:rsidR="00170E7C" w:rsidRPr="003B182B">
      <w:pPr>
        <w:pStyle w:val="Podnaslov"/>
        <w:ind w:firstLine="708" w:left="4956"/>
        <w:rPr>
          <w:szCs w:val="24"/>
        </w:rPr>
      </w:pPr>
      <w:r w:rsidRPr="003B182B">
        <w:rPr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AC0C6B" w:rsidP="00016BD9" w:rsidR="00AC0C6B">
      <w:pPr>
        <w:jc w:val="both"/>
        <w:rPr>
          <w:sz w:val="24"/>
          <w:szCs w:val="24"/>
        </w:rPr>
      </w:pPr>
    </w:p>
    <w:p w:rsidRDefault="00BB29CB" w:rsidP="00016BD9" w:rsidR="00BB29CB">
      <w:pPr>
        <w:jc w:val="both"/>
        <w:rPr>
          <w:sz w:val="24"/>
          <w:szCs w:val="24"/>
        </w:rPr>
      </w:pPr>
    </w:p>
    <w:p w:rsidRDefault="00BB29CB" w:rsidP="00016BD9" w:rsidR="00BB29CB">
      <w:pPr>
        <w:jc w:val="both"/>
        <w:rPr>
          <w:sz w:val="24"/>
          <w:szCs w:val="24"/>
        </w:rPr>
      </w:pPr>
    </w:p>
    <w:p w:rsidRDefault="00BB29CB" w:rsidP="00016BD9" w:rsidR="00BB29CB">
      <w:pPr>
        <w:jc w:val="both"/>
        <w:rPr>
          <w:sz w:val="24"/>
          <w:szCs w:val="24"/>
        </w:rPr>
      </w:pPr>
    </w:p>
    <w:p w:rsidRDefault="00BB29CB" w:rsidP="00016BD9" w:rsidR="00BB29CB">
      <w:pPr>
        <w:jc w:val="both"/>
        <w:rPr>
          <w:sz w:val="24"/>
          <w:szCs w:val="24"/>
        </w:rPr>
      </w:pPr>
    </w:p>
    <w:p w:rsidRDefault="00BB29CB" w:rsidP="00016BD9" w:rsidR="00BB29CB">
      <w:pPr>
        <w:jc w:val="both"/>
        <w:rPr>
          <w:sz w:val="24"/>
          <w:szCs w:val="24"/>
        </w:rPr>
      </w:pPr>
    </w:p>
    <w:p w:rsidRDefault="00BB29CB" w:rsidP="00016BD9" w:rsidR="00BB29CB">
      <w:pPr>
        <w:jc w:val="both"/>
        <w:rPr>
          <w:sz w:val="24"/>
          <w:szCs w:val="24"/>
        </w:rPr>
      </w:pPr>
    </w:p>
    <w:p w:rsidRDefault="00BB29CB" w:rsidP="00016BD9" w:rsidR="00BB29CB">
      <w:pPr>
        <w:jc w:val="both"/>
        <w:rPr>
          <w:sz w:val="24"/>
          <w:szCs w:val="24"/>
        </w:rPr>
      </w:pPr>
    </w:p>
    <w:p w:rsidRDefault="00BB29CB" w:rsidP="00016BD9" w:rsidR="00BB29CB">
      <w:pPr>
        <w:jc w:val="both"/>
        <w:rPr>
          <w:sz w:val="24"/>
          <w:szCs w:val="24"/>
        </w:rPr>
      </w:pPr>
    </w:p>
    <w:p w:rsidRDefault="00BB29CB" w:rsidP="00016BD9" w:rsidR="00BB29CB">
      <w:pPr>
        <w:jc w:val="both"/>
        <w:rPr>
          <w:sz w:val="24"/>
          <w:szCs w:val="24"/>
        </w:rPr>
      </w:pPr>
    </w:p>
    <w:p w:rsidRDefault="00BB29CB" w:rsidP="00016BD9" w:rsidR="00BB29C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360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529C7" w:rsidP="00C032B4" w:rsidR="009529C7">
    <w:pPr>
      <w:pStyle w:val="Zaglavlje"/>
      <w:jc w:val="right"/>
    </w:pPr>
    <w:r>
      <w:rPr>
        <w:sz w:val="24"/>
      </w:rPr>
      <w:t>72. St-</w:t>
    </w:r>
    <w:r w:rsidR="00EA471A">
      <w:rPr>
        <w:sz w:val="24"/>
      </w:rPr>
      <w:t>5554/2016</w:t>
    </w:r>
    <w:r w:rsidRPr="00B312E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3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5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2"/>
  </w:num>
  <w:num w:numId="2">
    <w:abstractNumId w:val="17"/>
  </w:num>
  <w:num w:numId="3">
    <w:abstractNumId w:val="1"/>
  </w:num>
  <w:num w:numId="4">
    <w:abstractNumId w:val="14"/>
  </w:num>
  <w:num w:numId="5">
    <w:abstractNumId w:val="7"/>
  </w:num>
  <w:num w:numId="6">
    <w:abstractNumId w:val="11"/>
  </w:num>
  <w:num w:numId="7">
    <w:abstractNumId w:val="5"/>
  </w:num>
  <w:num w:numId="8">
    <w:abstractNumId w:val="8"/>
  </w:num>
  <w:num w:numId="9">
    <w:abstractNumId w:val="18"/>
  </w:num>
  <w:num w:numId="10">
    <w:abstractNumId w:val="16"/>
  </w:num>
  <w:num w:numId="11">
    <w:abstractNumId w:val="13"/>
  </w:num>
  <w:num w:numId="12">
    <w:abstractNumId w:val="3"/>
  </w:num>
  <w:num w:numId="13">
    <w:abstractNumId w:val="10"/>
  </w:num>
  <w:num w:numId="14">
    <w:abstractNumId w:val="2"/>
  </w:num>
  <w:num w:numId="15">
    <w:abstractNumId w:val="4"/>
  </w:num>
  <w:num w:numId="16">
    <w:abstractNumId w:val="9"/>
  </w:num>
  <w:num w:numId="17">
    <w:abstractNumId w:val="15"/>
  </w:num>
  <w:num w:numId="18">
    <w:abstractNumId w:val="0"/>
  </w:num>
  <w:num w:numId="1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27459"/>
    <w:rsid w:val="00061185"/>
    <w:rsid w:val="000F4395"/>
    <w:rsid w:val="00102D8B"/>
    <w:rsid w:val="001079FA"/>
    <w:rsid w:val="001314D7"/>
    <w:rsid w:val="00133CC6"/>
    <w:rsid w:val="001512EE"/>
    <w:rsid w:val="001540E1"/>
    <w:rsid w:val="00170E7C"/>
    <w:rsid w:val="002B5D21"/>
    <w:rsid w:val="002C0CAF"/>
    <w:rsid w:val="002D4F1E"/>
    <w:rsid w:val="00315B36"/>
    <w:rsid w:val="003175E1"/>
    <w:rsid w:val="00352ACD"/>
    <w:rsid w:val="003A5E14"/>
    <w:rsid w:val="003B182B"/>
    <w:rsid w:val="003F7A95"/>
    <w:rsid w:val="004515E8"/>
    <w:rsid w:val="00470BFA"/>
    <w:rsid w:val="004B0A10"/>
    <w:rsid w:val="005660EA"/>
    <w:rsid w:val="00580D62"/>
    <w:rsid w:val="00596A87"/>
    <w:rsid w:val="005C24B9"/>
    <w:rsid w:val="005F6E22"/>
    <w:rsid w:val="00617708"/>
    <w:rsid w:val="00625DB5"/>
    <w:rsid w:val="0062661A"/>
    <w:rsid w:val="00631720"/>
    <w:rsid w:val="0063316E"/>
    <w:rsid w:val="00663602"/>
    <w:rsid w:val="00677361"/>
    <w:rsid w:val="006B0BB3"/>
    <w:rsid w:val="006D3565"/>
    <w:rsid w:val="006E25FF"/>
    <w:rsid w:val="006E5C3D"/>
    <w:rsid w:val="007029FA"/>
    <w:rsid w:val="00714988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529C7"/>
    <w:rsid w:val="00985B2E"/>
    <w:rsid w:val="009A0C08"/>
    <w:rsid w:val="009E3827"/>
    <w:rsid w:val="00A23EA4"/>
    <w:rsid w:val="00A40DB1"/>
    <w:rsid w:val="00A42A2B"/>
    <w:rsid w:val="00A968C1"/>
    <w:rsid w:val="00AC0C6B"/>
    <w:rsid w:val="00AF7AD6"/>
    <w:rsid w:val="00B04F0B"/>
    <w:rsid w:val="00B174F1"/>
    <w:rsid w:val="00B17FC6"/>
    <w:rsid w:val="00B42711"/>
    <w:rsid w:val="00B5498B"/>
    <w:rsid w:val="00B6640C"/>
    <w:rsid w:val="00B73B5F"/>
    <w:rsid w:val="00BA17E3"/>
    <w:rsid w:val="00BB29CB"/>
    <w:rsid w:val="00BD273F"/>
    <w:rsid w:val="00BD2EF4"/>
    <w:rsid w:val="00BD31FE"/>
    <w:rsid w:val="00BF1E29"/>
    <w:rsid w:val="00C032B4"/>
    <w:rsid w:val="00C06160"/>
    <w:rsid w:val="00C33160"/>
    <w:rsid w:val="00C4679A"/>
    <w:rsid w:val="00C51E83"/>
    <w:rsid w:val="00C84FDC"/>
    <w:rsid w:val="00C97126"/>
    <w:rsid w:val="00D254BA"/>
    <w:rsid w:val="00D3017A"/>
    <w:rsid w:val="00DD5CAF"/>
    <w:rsid w:val="00EA3102"/>
    <w:rsid w:val="00EA471A"/>
    <w:rsid w:val="00EA508E"/>
    <w:rsid w:val="00EE7300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36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36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36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36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36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36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36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36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36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36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5554</izvorni_sadrzaj>
    <derivirana_varijabla naziv="DomainObject.Predmet.Broj_1">5554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St-5554/2016</izvorni_sadrzaj>
    <derivirana_varijabla naziv="DomainObject.Predmet.OznakaBroj_1">St-5554/2016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Vinici - Murter d.o.o.</izvorni_sadrzaj>
    <derivirana_varijabla naziv="DomainObject.Predmet.ProtustrankaFormated_1">  Vinici - Murter d.o.o.</derivirana_varijabla>
  </DomainObject.Predmet.ProtustrankaFormated>
  <DomainObject.Predmet.ProtustrankaFormatedOIB>
    <izvorni_sadrzaj>  Vinici - Murter d.o.o., OIB 06965340596</izvorni_sadrzaj>
    <derivirana_varijabla naziv="DomainObject.Predmet.ProtustrankaFormatedOIB_1">  Vinici - Murter d.o.o., OIB 06965340596</derivirana_varijabla>
  </DomainObject.Predmet.ProtustrankaFormatedOIB>
  <DomainObject.Predmet.ProtustrankaFormatedWithAdress>
    <izvorni_sadrzaj> Vinici - Murter d.o.o., Savska cesta 183, 10000 Zagreb</izvorni_sadrzaj>
    <derivirana_varijabla naziv="DomainObject.Predmet.ProtustrankaFormatedWithAdress_1"> Vinici - Murter d.o.o., Savska cesta 183, 10000 Zagreb</derivirana_varijabla>
  </DomainObject.Predmet.ProtustrankaFormatedWithAdress>
  <DomainObject.Predmet.ProtustrankaFormatedWithAdressOIB>
    <izvorni_sadrzaj> Vinici - Murter d.o.o., OIB 06965340596, Savska cesta 183, 10000 Zagreb</izvorni_sadrzaj>
    <derivirana_varijabla naziv="DomainObject.Predmet.ProtustrankaFormatedWithAdressOIB_1"> Vinici - Murter d.o.o., OIB 06965340596, Savska cesta 183, 10000 Zagreb</derivirana_varijabla>
  </DomainObject.Predmet.ProtustrankaFormatedWithAdressOIB>
  <DomainObject.Predmet.ProtustrankaWithAdress>
    <izvorni_sadrzaj>Vinici - Murter d.o.o. Savska cesta 183, 10000 Zagreb</izvorni_sadrzaj>
    <derivirana_varijabla naziv="DomainObject.Predmet.ProtustrankaWithAdress_1">Vinici - Murter d.o.o. Savska cesta 183, 10000 Zagreb</derivirana_varijabla>
  </DomainObject.Predmet.ProtustrankaWithAdress>
  <DomainObject.Predmet.ProtustrankaWithAdressOIB>
    <izvorni_sadrzaj>Vinici - Murter d.o.o., OIB 06965340596, Savska cesta 183, 10000 Zagreb</izvorni_sadrzaj>
    <derivirana_varijabla naziv="DomainObject.Predmet.ProtustrankaWithAdressOIB_1">Vinici - Murter d.o.o., OIB 06965340596, Savska cesta 183, 10000 Zagreb</derivirana_varijabla>
  </DomainObject.Predmet.ProtustrankaWithAdressOIB>
  <DomainObject.Predmet.ProtustrankaNazivFormated>
    <izvorni_sadrzaj>Vinici - Murter d.o.o.</izvorni_sadrzaj>
    <derivirana_varijabla naziv="DomainObject.Predmet.ProtustrankaNazivFormated_1">Vinici - Murter d.o.o.</derivirana_varijabla>
  </DomainObject.Predmet.ProtustrankaNazivFormated>
  <DomainObject.Predmet.ProtustrankaNazivFormatedOIB>
    <izvorni_sadrzaj>Vinici - Murter d.o.o., OIB 06965340596</izvorni_sadrzaj>
    <derivirana_varijabla naziv="DomainObject.Predmet.ProtustrankaNazivFormatedOIB_1">Vinici - Murter d.o.o., OIB 06965340596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Vinici - Murter d.o.o.</item>
    </izvorni_sadrzaj>
    <derivirana_varijabla naziv="DomainObject.Predmet.ProtuStrankaListFormated_1">
      <item>Vinici - Murter d.o.o.</item>
    </derivirana_varijabla>
  </DomainObject.Predmet.ProtuStrankaListFormated>
  <DomainObject.Predmet.ProtuStrankaListFormatedOIB>
    <izvorni_sadrzaj>
      <item>Vinici - Murter d.o.o., OIB 06965340596</item>
    </izvorni_sadrzaj>
    <derivirana_varijabla naziv="DomainObject.Predmet.ProtuStrankaListFormatedOIB_1">
      <item>Vinici - Murter d.o.o., OIB 06965340596</item>
    </derivirana_varijabla>
  </DomainObject.Predmet.ProtuStrankaListFormatedOIB>
  <DomainObject.Predmet.ProtuStrankaListFormatedWithAdress>
    <izvorni_sadrzaj>
      <item>Vinici - Murter d.o.o., Savska cesta 183, 10000 Zagreb</item>
    </izvorni_sadrzaj>
    <derivirana_varijabla naziv="DomainObject.Predmet.ProtuStrankaListFormatedWithAdress_1">
      <item>Vinici - Murter d.o.o., Savska cesta 183, 10000 Zagreb</item>
    </derivirana_varijabla>
  </DomainObject.Predmet.ProtuStrankaListFormatedWithAdress>
  <DomainObject.Predmet.ProtuStrankaListFormatedWithAdressOIB>
    <izvorni_sadrzaj>
      <item>Vinici - Murter d.o.o., OIB 06965340596, Savska cesta 183, 10000 Zagreb</item>
    </izvorni_sadrzaj>
    <derivirana_varijabla naziv="DomainObject.Predmet.ProtuStrankaListFormatedWithAdressOIB_1">
      <item>Vinici - Murter d.o.o., OIB 06965340596, Savska cesta 183, 10000 Zagreb</item>
    </derivirana_varijabla>
  </DomainObject.Predmet.ProtuStrankaListFormatedWithAdressOIB>
  <DomainObject.Predmet.ProtuStrankaListNazivFormated>
    <izvorni_sadrzaj>
      <item>Vinici - Murter d.o.o.</item>
    </izvorni_sadrzaj>
    <derivirana_varijabla naziv="DomainObject.Predmet.ProtuStrankaListNazivFormated_1">
      <item>Vinici - Murter d.o.o.</item>
    </derivirana_varijabla>
  </DomainObject.Predmet.ProtuStrankaListNazivFormated>
  <DomainObject.Predmet.ProtuStrankaListNazivFormatedOIB>
    <izvorni_sadrzaj>
      <item>Vinici - Murter d.o.o., OIB 06965340596</item>
    </izvorni_sadrzaj>
    <derivirana_varijabla naziv="DomainObject.Predmet.ProtuStrankaListNazivFormatedOIB_1">
      <item>Vinici - Murter d.o.o., OIB 06965340596</item>
    </derivirana_varijabla>
  </DomainObject.Predmet.ProtuStrankaListNazivFormatedOIB>
  <DomainObject.Predmet.OstaliListFormated>
    <izvorni_sadrzaj>
      <item>Županijsko državno odvjetništvo u Zagrebu punomoćnik sudionika u postupku REPUBLIKA HRVATSKA MINISTARSTVO FINANCIJA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izvorni_sadrzaj>
    <derivirana_varijabla naziv="DomainObject.Predmet.OstaliListFormated_1">
      <item>Županijsko državno odvjetništvo u Zagrebu punomoćnik sudionika u postupku REPUBLIKA HRVATSKA MINISTARSTVO FINANCIJA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derivirana_varijabla>
  </DomainObject.Predmet.OstaliListFormated>
  <DomainObject.Predmet.OstaliListFormatedOIB>
    <izvorni_sadrzaj>
      <item>Županijsko državno odvjetništvo u Zagrebu punomoćnik sudionika u postupku REPUBLIKA HRVATSKA MINISTARSTVO FINANCIJA</item>
      <item>Financijska agencija, OIB 85821130368</item>
      <item>Raiffeisenbank Austria d.d., OIB 53056966535</item>
      <item>Aleksandra Raach</item>
      <item>REPUBLIKA HRVATSKA MINISTARSTVO FINANCIJA, OIB 18683136487</item>
      <item>MINISTARSTVO PRAVOSUĐA, OIB 26635293339</item>
      <item>OPĆINSKI SUD U ŠIBENIKU, OIB 29399232217</item>
      <item>Mirjana Jurišić</item>
    </izvorni_sadrzaj>
    <derivirana_varijabla naziv="DomainObject.Predmet.OstaliListFormatedOIB_1">
      <item>Županijsko državno odvjetništvo u Zagrebu punomoćnik sudionika u postupku REPUBLIKA HRVATSKA MINISTARSTVO FINANCIJA</item>
      <item>Financijska agencija, OIB 85821130368</item>
      <item>Raiffeisenbank Austria d.d., OIB 53056966535</item>
      <item>Aleksandra Raach</item>
      <item>REPUBLIKA HRVATSKA MINISTARSTVO FINANCIJA, OIB 18683136487</item>
      <item>MINISTARSTVO PRAVOSUĐA, OIB 26635293339</item>
      <item>OPĆINSKI SUD U ŠIBENIKU, OIB 29399232217</item>
      <item>Mirjana Jurišić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 MINISTARSTVO FINANCIJA</item>
      <item>Financijska agencija, Ulica grada Vukovara 70, 10000 Zagreb</item>
      <item>Raiffeisenbank Austria d.d., Magazinska cesta 69, 10000 Zagreb</item>
      <item>Aleksandra Raach, Svetice 23, 10000 Zagreb</item>
      <item>REPUBLIKA HRVATSKA MINISTARSTVO FINANCIJA, Av. Dubrovnik 32, 10000 Zagreb</item>
      <item>MINISTARSTVO PRAVOSUĐA, Ulica grada Vukovara 49, 10000 Zagreb</item>
      <item>OPĆINSKI SUD U ŠIBENIKU, Stjepana Radića 81, 22000 Šibenik</item>
      <item>Mirjana Jurišić, Gramača 2 L, 10000 Zagreb</item>
    </izvorni_sadrzaj>
    <derivirana_varijabla naziv="DomainObject.Predmet.OstaliListFormatedWithAdress_1">
      <item>Županijsko državno odvjetništvo u Zagrebu, Savska cesta 41, 10000 Zagreb punomoćnik sudionika u postupku REPUBLIKA HRVATSKA MINISTARSTVO FINANCIJA</item>
      <item>Financijska agencija, Ulica grada Vukovara 70, 10000 Zagreb</item>
      <item>Raiffeisenbank Austria d.d., Magazinska cesta 69, 10000 Zagreb</item>
      <item>Aleksandra Raach, Svetice 23, 10000 Zagreb</item>
      <item>REPUBLIKA HRVATSKA MINISTARSTVO FINANCIJA, Av. Dubrovnik 32, 10000 Zagreb</item>
      <item>MINISTARSTVO PRAVOSUĐA, Ulica grada Vukovara 49, 10000 Zagreb</item>
      <item>OPĆINSKI SUD U ŠIBENIKU, Stjepana Radića 81, 22000 Šibenik</item>
      <item>Mirjana Jurišić, Gramača 2 L, 10000 Zagreb</item>
    </derivirana_varijabla>
  </DomainObject.Predmet.OstaliListFormatedWithAdress>
  <DomainObject.Predmet.OstaliListFormatedWithAdressOIB>
    <izvorni_sadrzaj>
      <item>Županijsko državno odvjetništvo u Zagrebu, Savska cesta 41, 10000 Zagreb punomoćnik sudionika u postupku REPUBLIKA HRVATSKA MINISTARSTVO FINANCIJA</item>
      <item>Financijska agencija, OIB 85821130368, Ulica grada Vukovara 70, 10000 Zagreb</item>
      <item>Raiffeisenbank Austria d.d., OIB 53056966535, Magazinska cesta 69, 10000 Zagreb</item>
      <item>Aleksandra Raach, Svetice 23, 10000 Zagreb</item>
      <item>REPUBLIKA HRVATSKA MINISTARSTVO FINANCIJA, OIB 18683136487, Av. Dubrovnik 32, 10000 Zagreb</item>
      <item>MINISTARSTVO PRAVOSUĐA, OIB 26635293339, Ulica grada Vukovara 49, 10000 Zagreb</item>
      <item>OPĆINSKI SUD U ŠIBENIKU, OIB 29399232217, Stjepana Radića 81, 22000 Šibenik</item>
      <item>Mirjana Jurišić, Gramača 2 L, 10000 Zagreb</item>
    </izvorni_sadrzaj>
    <derivirana_varijabla naziv="DomainObject.Predmet.OstaliListFormatedWithAdressOIB_1">
      <item>Županijsko državno odvjetništvo u Zagrebu, Savska cesta 41, 10000 Zagreb punomoćnik sudionika u postupku REPUBLIKA HRVATSKA MINISTARSTVO FINANCIJA</item>
      <item>Financijska agencija, OIB 85821130368, Ulica grada Vukovara 70, 10000 Zagreb</item>
      <item>Raiffeisenbank Austria d.d., OIB 53056966535, Magazinska cesta 69, 10000 Zagreb</item>
      <item>Aleksandra Raach, Svetice 23, 10000 Zagreb</item>
      <item>REPUBLIKA HRVATSKA MINISTARSTVO FINANCIJA, OIB 18683136487, Av. Dubrovnik 32, 10000 Zagreb</item>
      <item>MINISTARSTVO PRAVOSUĐA, OIB 26635293339, Ulica grada Vukovara 49, 10000 Zagreb</item>
      <item>OPĆINSKI SUD U ŠIBENIKU, OIB 29399232217, Stjepana Radića 81, 22000 Šibenik</item>
      <item>Mirjana Jurišić, Gramača 2 L, 10000 Zagreb</item>
    </derivirana_varijabla>
  </DomainObject.Predmet.OstaliListFormatedWithAdressOIB>
  <DomainObject.Predmet.OstaliListNazivFormated>
    <izvorni_sadrzaj>
      <item>Županijsko državno odvjetništvo u Zagrebu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izvorni_sadrzaj>
    <derivirana_varijabla naziv="DomainObject.Predmet.OstaliListNazivFormated_1">
      <item>Županijsko državno odvjetništvo u Zagrebu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derivirana_varijabla>
  </DomainObject.Predmet.OstaliListNazivFormated>
  <DomainObject.Predmet.OstaliListNazivFormatedOIB>
    <izvorni_sadrzaj>
      <item>Županijsko državno odvjetništvo u Zagrebu</item>
      <item>Financijska agencija, OIB 85821130368</item>
      <item>Raiffeisenbank Austria d.d., OIB 53056966535</item>
      <item>Aleksandra Raach</item>
      <item>REPUBLIKA HRVATSKA MINISTARSTVO FINANCIJA, OIB 18683136487</item>
      <item>MINISTARSTVO PRAVOSUĐA, OIB 26635293339</item>
      <item>OPĆINSKI SUD U ŠIBENIKU, OIB 29399232217</item>
      <item>Mirjana Jurišić</item>
    </izvorni_sadrzaj>
    <derivirana_varijabla naziv="DomainObject.Predmet.OstaliListNazivFormatedOIB_1">
      <item>Županijsko državno odvjetništvo u Zagrebu</item>
      <item>Financijska agencija, OIB 85821130368</item>
      <item>Raiffeisenbank Austria d.d., OIB 53056966535</item>
      <item>Aleksandra Raach</item>
      <item>REPUBLIKA HRVATSKA MINISTARSTVO FINANCIJA, OIB 18683136487</item>
      <item>MINISTARSTVO PRAVOSUĐA, OIB 26635293339</item>
      <item>OPĆINSKI SUD U ŠIBENIKU, OIB 29399232217</item>
      <item>Mirjana Jurišić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Vinici - Murter d.o.o.</izvorni_sadrzaj>
    <derivirana_varijabla naziv="DomainObject.Predmet.ProtustrankaIDrugi_1">Vinici - Murter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Vinici - Murter d.o.o., OIB 06965340596, Savska cesta 183, 10000 Zagreb</izvorni_sadrzaj>
    <derivirana_varijabla naziv="DomainObject.Predmet.ProtustrankaIDrugiAdressOIB_1">Vinici - Murter d.o.o., OIB 06965340596, Savska cesta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Vinici - Murter d.o.o.</item>
      <item>FINA Regionalni centar Zagreb</item>
      <item>REPUBLIKA HRVATSKA MINISTARSTVO FINANCIJA</item>
      <item>Županijsko državno odvjetništvo u Zagrebu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izvorni_sadrzaj>
    <derivirana_varijabla naziv="DomainObject.Predmet.SudioniciListNaziv_1">
      <item>Vinici - Murter d.o.o.</item>
      <item>FINA Regionalni centar Zagreb</item>
      <item>REPUBLIKA HRVATSKA MINISTARSTVO FINANCIJA</item>
      <item>Županijsko državno odvjetništvo u Zagrebu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derivirana_varijabla>
  </DomainObject.Predmet.SudioniciListNaziv>
  <DomainObject.Predmet.SudioniciListAdressOIB>
    <izvorni_sadrzaj>
      <item>Vinici - Murter d.o.o., OIB 06965340596, Savska cesta 183,10000 Zagreb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Savska cesta 41,10000 Zagreb</item>
      <item>Financijska agencija, OIB 85821130368, Ulica grada Vukovara 70,10000 Zagreb</item>
      <item>Raiffeisenbank Austria d.d., OIB 53056966535, Magazinska cesta 69,10000 Zagreb</item>
      <item>Aleksandra Raach, Svetice 23,10000 Zagreb</item>
      <item>REPUBLIKA HRVATSKA MINISTARSTVO FINANCIJA, OIB 18683136487, Av. Dubrovnik 32,10000 Zagreb</item>
      <item>MINISTARSTVO PRAVOSUĐA, OIB 26635293339, Ulica grada Vukovara 49,10000 Zagreb</item>
      <item>OPĆINSKI SUD U ŠIBENIKU, OIB 29399232217, Stjepana Radića 81,22000 Šibenik</item>
      <item>Mirjana Jurišić, Gramača 2 L,10000 Zagreb</item>
    </izvorni_sadrzaj>
    <derivirana_varijabla naziv="DomainObject.Predmet.SudioniciListAdressOIB_1">
      <item>Vinici - Murter d.o.o., OIB 06965340596, Savska cesta 183,10000 Zagreb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Savska cesta 41,10000 Zagreb</item>
      <item>Financijska agencija, OIB 85821130368, Ulica grada Vukovara 70,10000 Zagreb</item>
      <item>Raiffeisenbank Austria d.d., OIB 53056966535, Magazinska cesta 69,10000 Zagreb</item>
      <item>Aleksandra Raach, Svetice 23,10000 Zagreb</item>
      <item>REPUBLIKA HRVATSKA MINISTARSTVO FINANCIJA, OIB 18683136487, Av. Dubrovnik 32,10000 Zagreb</item>
      <item>MINISTARSTVO PRAVOSUĐA, OIB 26635293339, Ulica grada Vukovara 49,10000 Zagreb</item>
      <item>OPĆINSKI SUD U ŠIBENIKU, OIB 29399232217, Stjepana Radića 81,22000 Šibenik</item>
      <item>Mirjana Jurišić, Gramača 2 L,10000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06965340596</item>
      <item>, OIB 85821130368</item>
      <item>, OIB 18683136487</item>
      <item>, OIB null</item>
      <item>, OIB 85821130368</item>
      <item>, OIB 53056966535</item>
      <item>, OIB null</item>
      <item>, OIB 18683136487</item>
      <item>, OIB 26635293339</item>
      <item>, OIB 29399232217</item>
      <item>, OIB null</item>
    </izvorni_sadrzaj>
    <derivirana_varijabla naziv="DomainObject.Predmet.SudioniciListNazivOIB_1">
      <item>, OIB 06965340596</item>
      <item>, OIB 85821130368</item>
      <item>, OIB 18683136487</item>
      <item>, OIB null</item>
      <item>, OIB 85821130368</item>
      <item>, OIB 53056966535</item>
      <item>, OIB null</item>
      <item>, OIB 18683136487</item>
      <item>, OIB 26635293339</item>
      <item>, OIB 29399232217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Tea Gatternig, OIB 20214370352, Branka Vodnika 4, 42000 Varaždin</item>
    </izvorni_sadrzaj>
    <derivirana_varijabla naziv="DomainObject.Predmet.StecajniUpraviteljiListAddressOIB_1">
      <item>Tea Gatternig, OIB 20214370352, Branka Vodnika 4,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381</properties:Words>
  <properties:Characters>2064</properties:Characters>
  <properties:Lines>187</properties:Lines>
  <properties:Paragraphs>61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2017-11-16T13:04:00Z</dcterms:created>
  <dc:creator>nribaric</dc:creator>
  <cp:lastModifiedBy>Jadranka Zelić</cp:lastModifiedBy>
  <cp:lastPrinted>2017-11-17T10:46:00Z</cp:lastPrinted>
  <dcterms:modified xmlns:xsi="http://www.w3.org/2001/XMLSchema-instance" xsi:type="dcterms:W3CDTF">2017-11-17T10:47:00Z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