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1bb7" w14:paraId="2331bb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E2505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E25057">
              <w:t>70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E25057" w:rsidRPr="00E25057">
        <w:t>Kolobar usluge društvo s ograničenom odgovornošću za trgovinu</w:t>
      </w:r>
      <w:r w:rsidR="00E25057">
        <w:t xml:space="preserve"> Velika Gorica, Augusta Šenoe 79 A, </w:t>
      </w:r>
      <w:proofErr w:type="spellStart"/>
      <w:r w:rsidR="00E25057">
        <w:t>OIB</w:t>
      </w:r>
      <w:proofErr w:type="spellEnd"/>
      <w:r w:rsidR="00E25057">
        <w:t xml:space="preserve">: </w:t>
      </w:r>
      <w:r w:rsidR="00E25057" w:rsidRPr="00E25057">
        <w:t>96503575984</w:t>
      </w:r>
      <w:r w:rsidR="00E25057">
        <w:t xml:space="preserve">, </w:t>
      </w:r>
      <w:proofErr w:type="spellStart"/>
      <w:r w:rsidR="00E25057">
        <w:t>MBS</w:t>
      </w:r>
      <w:proofErr w:type="spellEnd"/>
      <w:r w:rsidR="00E25057">
        <w:t xml:space="preserve">: </w:t>
      </w:r>
      <w:r w:rsidR="00E25057" w:rsidRPr="00E25057">
        <w:t>081068643</w:t>
      </w:r>
      <w:r w:rsidR="00E2505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E25057" w:rsidRPr="00E25057">
        <w:t>Kolobar usluge društvo s ograničenom odgovornošću za trgovinu</w:t>
      </w:r>
      <w:r w:rsidR="00E25057">
        <w:t xml:space="preserve"> Velika Gorica, Augusta Šenoe 79 A, </w:t>
      </w:r>
      <w:proofErr w:type="spellStart"/>
      <w:r w:rsidR="00E25057">
        <w:t>OIB</w:t>
      </w:r>
      <w:proofErr w:type="spellEnd"/>
      <w:r w:rsidR="00E25057">
        <w:t xml:space="preserve">: </w:t>
      </w:r>
      <w:r w:rsidR="00E25057" w:rsidRPr="00E25057">
        <w:t>96503575984</w:t>
      </w:r>
      <w:r w:rsidR="00E25057">
        <w:t xml:space="preserve">, </w:t>
      </w:r>
      <w:proofErr w:type="spellStart"/>
      <w:r w:rsidR="00E25057">
        <w:t>MBS</w:t>
      </w:r>
      <w:proofErr w:type="spellEnd"/>
      <w:r w:rsidR="00E25057">
        <w:t xml:space="preserve">: </w:t>
      </w:r>
      <w:r w:rsidR="00E25057" w:rsidRPr="00E25057">
        <w:t>081068643</w:t>
      </w:r>
      <w:r w:rsidR="00E25057">
        <w:t>, iznosi 34.971,51 kn</w:t>
      </w:r>
      <w:r w:rsidR="00327B93">
        <w:t>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E25057">
        <w:t xml:space="preserve">Ilija </w:t>
      </w:r>
      <w:proofErr w:type="spellStart"/>
      <w:r w:rsidR="00E25057">
        <w:t>Ageljić</w:t>
      </w:r>
      <w:proofErr w:type="spellEnd"/>
      <w:r w:rsidR="00E25057">
        <w:t xml:space="preserve"> iz Velike Gorice</w:t>
      </w:r>
      <w:r w:rsidR="00327B93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E25057">
        <w:t>70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1B77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571B7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1B7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B7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B7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571B7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1B7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B7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B7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St-1670/2018</izvorni_sadrzaj>
    <derivirana_varijabla naziv="DomainObject.Predmet.OznakaBroj_1">St-1670/2018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Kolobar usluge društvo s ograničenom odgovornošću za trgovinu</izvorni_sadrzaj>
    <derivirana_varijabla naziv="DomainObject.Predmet.ProtustrankaFormated_1">  Kolobar usluge društvo s ograničenom odgovornošću za trgovinu</derivirana_varijabla>
  </DomainObject.Predmet.ProtustrankaFormated>
  <DomainObject.Predmet.ProtustrankaFormatedOIB>
    <izvorni_sadrzaj>  Kolobar usluge društvo s ograničenom odgovornošću za trgovinu, OIB 96503575984</izvorni_sadrzaj>
    <derivirana_varijabla naziv="DomainObject.Predmet.ProtustrankaFormatedOIB_1">  Kolobar usluge društvo s ograničenom odgovornošću za trgovinu, OIB 96503575984</derivirana_varijabla>
  </DomainObject.Predmet.ProtustrankaFormatedOIB>
  <DomainObject.Predmet.ProtustrankaFormatedWithAdress>
    <izvorni_sadrzaj> Kolobar usluge društvo s ograničenom odgovornošću za trgovinu, Augusta Šenoe 79 A, 10410 Velika Gorica</izvorni_sadrzaj>
    <derivirana_varijabla naziv="DomainObject.Predmet.ProtustrankaFormatedWithAdress_1"> Kolobar usluge društvo s ograničenom odgovornošću za trgovinu, Augusta Šenoe 79 A, 10410 Velika Gorica</derivirana_varijabla>
  </DomainObject.Predmet.ProtustrankaFormatedWithAdress>
  <DomainObject.Predmet.ProtustrankaFormatedWithAdressOIB>
    <izvorni_sadrzaj> Kolobar usluge društvo s ograničenom odgovornošću za trgovinu, OIB 96503575984, Augusta Šenoe 79 A, 10410 Velika Gorica</izvorni_sadrzaj>
    <derivirana_varijabla naziv="DomainObject.Predmet.ProtustrankaFormatedWithAdressOIB_1"> Kolobar usluge društvo s ograničenom odgovornošću za trgovinu, OIB 96503575984, Augusta Šenoe 79 A, 10410 Velika Gorica</derivirana_varijabla>
  </DomainObject.Predmet.ProtustrankaFormatedWithAdressOIB>
  <DomainObject.Predmet.ProtustrankaWithAdress>
    <izvorni_sadrzaj>Kolobar usluge društvo s ograničenom odgovornošću za trgovinu Augusta Šenoe 79 A, 10410 Velika Gorica</izvorni_sadrzaj>
    <derivirana_varijabla naziv="DomainObject.Predmet.ProtustrankaWithAdress_1">Kolobar usluge društvo s ograničenom odgovornošću za trgovinu Augusta Šenoe 79 A, 10410 Velika Gorica</derivirana_varijabla>
  </DomainObject.Predmet.ProtustrankaWithAdress>
  <DomainObject.Predmet.ProtustrankaWithAdressOIB>
    <izvorni_sadrzaj>Kolobar usluge društvo s ograničenom odgovornošću za trgovinu, OIB 96503575984, Augusta Šenoe 79 A, 10410 Velika Gorica</izvorni_sadrzaj>
    <derivirana_varijabla naziv="DomainObject.Predmet.ProtustrankaWithAdressOIB_1">Kolobar usluge društvo s ograničenom odgovornošću za trgovinu, OIB 96503575984, Augusta Šenoe 79 A, 10410 Velika Gorica</derivirana_varijabla>
  </DomainObject.Predmet.ProtustrankaWithAdressOIB>
  <DomainObject.Predmet.ProtustrankaNazivFormated>
    <izvorni_sadrzaj>Kolobar usluge društvo s ograničenom odgovornošću za trgovinu</izvorni_sadrzaj>
    <derivirana_varijabla naziv="DomainObject.Predmet.ProtustrankaNazivFormated_1">Kolobar usluge društvo s ograničenom odgovornošću za trgovinu</derivirana_varijabla>
  </DomainObject.Predmet.ProtustrankaNazivFormated>
  <DomainObject.Predmet.ProtustrankaNazivFormatedOIB>
    <izvorni_sadrzaj>Kolobar usluge društvo s ograničenom odgovornošću za trgovinu, OIB 96503575984</izvorni_sadrzaj>
    <derivirana_varijabla naziv="DomainObject.Predmet.ProtustrankaNazivFormatedOIB_1">Kolobar usluge društvo s ograničenom odgovornošću za trgovinu, OIB 96503575984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Kolobar usluge društvo s ograničenom odgovornošću za trgovinu</item>
    </izvorni_sadrzaj>
    <derivirana_varijabla naziv="DomainObject.Predmet.ProtuStrankaListFormated_1">
      <item>Kolobar usluge društvo s ograničenom odgovornošću za trgovinu</item>
    </derivirana_varijabla>
  </DomainObject.Predmet.ProtuStrankaListFormated>
  <DomainObject.Predmet.ProtuStrankaListFormatedOIB>
    <izvorni_sadrzaj>
      <item>Kolobar usluge društvo s ograničenom odgovornošću za trgovinu, OIB 96503575984</item>
    </izvorni_sadrzaj>
    <derivirana_varijabla naziv="DomainObject.Predmet.ProtuStrankaListFormatedOIB_1">
      <item>Kolobar usluge društvo s ograničenom odgovornošću za trgovinu, OIB 96503575984</item>
    </derivirana_varijabla>
  </DomainObject.Predmet.ProtuStrankaListFormatedOIB>
  <DomainObject.Predmet.ProtuStrankaListFormatedWithAdress>
    <izvorni_sadrzaj>
      <item>Kolobar usluge društvo s ograničenom odgovornošću za trgovinu, Augusta Šenoe 79 A, 10410 Velika Gorica</item>
    </izvorni_sadrzaj>
    <derivirana_varijabla naziv="DomainObject.Predmet.ProtuStrankaListFormatedWithAdress_1">
      <item>Kolobar usluge društvo s ograničenom odgovornošću za trgovinu, Augusta Šenoe 79 A, 10410 Velika Gorica</item>
    </derivirana_varijabla>
  </DomainObject.Predmet.ProtuStrankaListFormatedWithAdress>
  <DomainObject.Predmet.ProtuStrankaListFormatedWithAdressOIB>
    <izvorni_sadrzaj>
      <item>Kolobar usluge društvo s ograničenom odgovornošću za trgovinu, OIB 96503575984, Augusta Šenoe 79 A, 10410 Velika Gorica</item>
    </izvorni_sadrzaj>
    <derivirana_varijabla naziv="DomainObject.Predmet.ProtuStrankaListFormatedWithAdressOIB_1">
      <item>Kolobar usluge društvo s ograničenom odgovornošću za trgovinu, OIB 96503575984, Augusta Šenoe 79 A, 10410 Velika Gorica</item>
    </derivirana_varijabla>
  </DomainObject.Predmet.ProtuStrankaListFormatedWithAdressOIB>
  <DomainObject.Predmet.ProtuStrankaListNazivFormated>
    <izvorni_sadrzaj>
      <item>Kolobar usluge društvo s ograničenom odgovornošću za trgovinu</item>
    </izvorni_sadrzaj>
    <derivirana_varijabla naziv="DomainObject.Predmet.ProtuStrankaListNazivFormated_1">
      <item>Kolobar usluge društvo s ograničenom odgovornošću za trgovinu</item>
    </derivirana_varijabla>
  </DomainObject.Predmet.ProtuStrankaListNazivFormated>
  <DomainObject.Predmet.ProtuStrankaListNazivFormatedOIB>
    <izvorni_sadrzaj>
      <item>Kolobar usluge društvo s ograničenom odgovornošću za trgovinu, OIB 96503575984</item>
    </izvorni_sadrzaj>
    <derivirana_varijabla naziv="DomainObject.Predmet.ProtuStrankaListNazivFormatedOIB_1">
      <item>Kolobar usluge društvo s ograničenom odgovornošću za trgovinu, OIB 96503575984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Kolobar usluge društvo s ograničenom odgovornošću za trgovinu</izvorni_sadrzaj>
    <derivirana_varijabla naziv="DomainObject.Predmet.ProtustrankaIDrugi_1">Kolobar usluge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Kolobar usluge društvo s ograničenom odgovornošću za trgovinu, OIB 96503575984, Augusta Šenoe 79 A, 10410 Velika Gorica</izvorni_sadrzaj>
    <derivirana_varijabla naziv="DomainObject.Predmet.ProtustrankaIDrugiAdressOIB_1">Kolobar usluge društvo s ograničenom odgovornošću za trgovinu, OIB 96503575984,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Kolobar usluge društvo s ograničenom odgovornošću za trgovinu</item>
      <item>FINA Regionalni centar Zagreb</item>
    </izvorni_sadrzaj>
    <derivirana_varijabla naziv="DomainObject.Predmet.SudioniciListNaziv_1">
      <item>Kolobar usluge društvo s ograničenom odgovornošću za trgovinu</item>
      <item>FINA Regionalni centar Zagreb</item>
    </derivirana_varijabla>
  </DomainObject.Predmet.SudioniciListNaziv>
  <DomainObject.Predmet.SudioniciListAdressOIB>
    <izvorni_sadrzaj>
      <item>Kolobar usluge društvo s ograničenom odgovornošću za trgovinu, OIB 96503575984, Augusta Šenoe 79 A,10410 Velika Gorica</item>
      <item>FINA Regionalni centar Zagreb, OIB 85821130368, Trg svibanjskih žrtava 1995. 1,10000 Zagreb</item>
    </izvorni_sadrzaj>
    <derivirana_varijabla naziv="DomainObject.Predmet.SudioniciListAdressOIB_1">
      <item>Kolobar usluge društvo s ograničenom odgovornošću za trgovinu, OIB 96503575984, Augusta Šenoe 79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96503575984</item>
      <item>, OIB 85821130368</item>
    </izvorni_sadrzaj>
    <derivirana_varijabla naziv="DomainObject.Predmet.SudioniciListNazivOIB_1">
      <item>, OIB 96503575984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2040</properties:Characters>
  <properties:Lines>48</properties:Lines>
  <properties:Paragraphs>16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2018-12-28T07:37:00Z</cp:lastPrinted>
  <dcterms:modified xmlns:xsi="http://www.w3.org/2001/XMLSchema-instance" xsi:type="dcterms:W3CDTF">2018-12-28T07:38:00Z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