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591a" w14:paraId="7e6591a" w:rsidRDefault="00106687" w:rsidP="005D7BF8" w:rsidR="00106687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687" w:rsidP="005D7BF8" w:rsidR="00106687" w:rsidRPr="00106687">
      <w:pPr>
        <w:pStyle w:val="Bezproreda"/>
        <w:jc w:val="both"/>
        <w:rPr>
          <w:rFonts w:hAnsi="Times New Roman" w:ascii="Times New Roman"/>
          <w:b w:val="false"/>
        </w:rPr>
      </w:pPr>
      <w:r w:rsidRPr="00106687">
        <w:rPr>
          <w:rFonts w:eastAsia="MS Mincho" w:hAnsi="Times New Roman" w:ascii="Times New Roman"/>
          <w:b w:val="false"/>
        </w:rPr>
        <w:t xml:space="preserve">   REPUBLIKA HRVATSKA</w:t>
      </w:r>
    </w:p>
    <w:p w:rsidRDefault="00106687" w:rsidP="005D7BF8" w:rsidR="00106687" w:rsidRPr="00106687">
      <w:pPr>
        <w:pStyle w:val="Bezproreda"/>
        <w:jc w:val="both"/>
        <w:rPr>
          <w:rFonts w:hAnsi="Times New Roman" w:ascii="Times New Roman"/>
          <w:b w:val="false"/>
        </w:rPr>
      </w:pPr>
      <w:r w:rsidRPr="00106687">
        <w:rPr>
          <w:rFonts w:eastAsia="MS Mincho" w:hAnsi="Times New Roman" w:ascii="Times New Roman"/>
          <w:b w:val="false"/>
        </w:rPr>
        <w:t>TRGOVAČKI SUD U RIJECI</w:t>
      </w:r>
    </w:p>
    <w:p w:rsidRDefault="00106687" w:rsidP="005D7BF8" w:rsidR="00106687" w:rsidRPr="00106687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106687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06687" w:rsidR="00106687"/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J E Š E N J E</w:t>
      </w:r>
    </w:p>
    <w:p w:rsidRDefault="001A3296" w:rsidP="001A3296" w:rsidR="001A3296" w:rsidRPr="00A037DC">
      <w:pPr>
        <w:jc w:val="both"/>
      </w:pPr>
    </w:p>
    <w:p w:rsidRDefault="00977450" w:rsidP="00977450" w:rsidR="00977450" w:rsidRPr="00977450">
      <w:pPr>
        <w:jc w:val="both"/>
      </w:pPr>
      <w:r w:rsidRPr="00977450">
        <w:tab/>
        <w:t>Trgovački sud u Rijeci,</w:t>
      </w:r>
      <w:r w:rsidR="006F4756">
        <w:t xml:space="preserve"> OIB 88785964957,</w:t>
      </w:r>
      <w:r w:rsidRPr="00977450">
        <w:t xml:space="preserve"> po sucu </w:t>
      </w:r>
      <w:r w:rsidR="0046532C">
        <w:t xml:space="preserve">pojedincu </w:t>
      </w:r>
      <w:r w:rsidRPr="00977450">
        <w:t xml:space="preserve">Danieli Korlević, u stečajnom postupku nad dužnikom </w:t>
      </w:r>
      <w:r w:rsidR="00D97FE0" w:rsidRPr="00D97FE0">
        <w:rPr>
          <w:b/>
        </w:rPr>
        <w:t>KVARTIN društvo s ograničenom odgovornošću za usluge i trgovinu, Kukuljanovo, Kukuljanovo 217A, OIB 23402574981</w:t>
      </w:r>
      <w:r w:rsidRPr="00977450">
        <w:rPr>
          <w:b/>
        </w:rPr>
        <w:t>,</w:t>
      </w:r>
      <w:r w:rsidRPr="00977450">
        <w:t xml:space="preserve"> </w:t>
      </w:r>
      <w:r w:rsidR="006F4756">
        <w:t xml:space="preserve">dana </w:t>
      </w:r>
      <w:r w:rsidR="00364707">
        <w:t>25</w:t>
      </w:r>
      <w:r w:rsidR="006F4756">
        <w:t>. rujna 2017</w:t>
      </w:r>
      <w:r w:rsidRPr="00977450">
        <w:t xml:space="preserve">. </w:t>
      </w:r>
      <w:r>
        <w:t>g</w:t>
      </w:r>
      <w:r w:rsidRPr="00977450">
        <w:t>odine</w:t>
      </w:r>
    </w:p>
    <w:p w:rsidRDefault="001A3296" w:rsidP="001A3296" w:rsidR="001A3296" w:rsidRPr="00A037DC">
      <w:pPr>
        <w:jc w:val="both"/>
      </w:pPr>
      <w:r w:rsidRPr="00A037DC">
        <w:tab/>
      </w:r>
      <w:r w:rsidRPr="00A037DC">
        <w:tab/>
      </w: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r i j e š i o</w:t>
      </w:r>
      <w:r w:rsidR="00E45726" w:rsidRPr="00A037DC">
        <w:rPr>
          <w:b/>
          <w:bCs/>
        </w:rPr>
        <w:t xml:space="preserve"> </w:t>
      </w:r>
      <w:r w:rsidR="000653D7" w:rsidRPr="00A037DC">
        <w:rPr>
          <w:b/>
          <w:bCs/>
        </w:rPr>
        <w:t xml:space="preserve"> </w:t>
      </w:r>
      <w:r w:rsidRPr="00A037DC">
        <w:rPr>
          <w:b/>
          <w:bCs/>
        </w:rPr>
        <w:t xml:space="preserve">  j e</w:t>
      </w:r>
    </w:p>
    <w:p w:rsidRDefault="001A3296" w:rsidP="001A3296" w:rsidR="001A3296" w:rsidRPr="00A037DC">
      <w:pPr>
        <w:jc w:val="center"/>
        <w:rPr>
          <w:bCs/>
        </w:rPr>
      </w:pPr>
    </w:p>
    <w:p w:rsidRDefault="001A3296" w:rsidP="001A3296" w:rsidR="001A3296" w:rsidRPr="00A037DC">
      <w:pPr>
        <w:jc w:val="both"/>
        <w:rPr>
          <w:b/>
        </w:rPr>
      </w:pPr>
      <w:r w:rsidRPr="00A037DC">
        <w:t xml:space="preserve">I. </w:t>
      </w:r>
      <w:r w:rsidR="00132671">
        <w:tab/>
      </w:r>
      <w:r w:rsidRPr="00A037DC">
        <w:t>Privremenom stečajnom upravitelju</w:t>
      </w:r>
      <w:r w:rsidR="0049776A" w:rsidRPr="00A037DC">
        <w:t xml:space="preserve"> </w:t>
      </w:r>
      <w:r w:rsidR="00364707" w:rsidRPr="00E36B55">
        <w:t xml:space="preserve">Zdravko Ružić iz Čavli, Čavle 43, </w:t>
      </w:r>
      <w:r w:rsidR="00364707">
        <w:t>OIB 78501117495</w:t>
      </w:r>
      <w:r w:rsidR="00E45726" w:rsidRPr="00A037DC">
        <w:t xml:space="preserve">, </w:t>
      </w:r>
      <w:r w:rsidRPr="00A037DC">
        <w:t>određuje se jednokratna nagrada za poslove obavljene u prethodnom postupku u iznosu</w:t>
      </w:r>
      <w:r w:rsidR="00162E6F" w:rsidRPr="00A037DC">
        <w:t xml:space="preserve"> </w:t>
      </w:r>
      <w:r w:rsidR="005E4E59" w:rsidRPr="00A037DC">
        <w:t xml:space="preserve">od </w:t>
      </w:r>
      <w:r w:rsidR="005B46F7">
        <w:rPr>
          <w:b/>
        </w:rPr>
        <w:t>3</w:t>
      </w:r>
      <w:r w:rsidR="0049776A" w:rsidRPr="00A037DC">
        <w:rPr>
          <w:b/>
        </w:rPr>
        <w:t xml:space="preserve">.000,00 kn </w:t>
      </w:r>
      <w:r w:rsidR="0046532C">
        <w:rPr>
          <w:b/>
        </w:rPr>
        <w:t>bruto</w:t>
      </w:r>
      <w:r w:rsidR="0049776A" w:rsidRPr="00A037DC">
        <w:rPr>
          <w:b/>
        </w:rPr>
        <w:t>.</w:t>
      </w:r>
    </w:p>
    <w:p w:rsidRDefault="001A3296" w:rsidP="001A3296" w:rsidR="001A3296" w:rsidRPr="00A037DC">
      <w:pPr>
        <w:jc w:val="both"/>
      </w:pPr>
    </w:p>
    <w:p w:rsidRDefault="001A3296" w:rsidP="0046532C" w:rsidR="0069302C">
      <w:pPr>
        <w:jc w:val="both"/>
      </w:pPr>
      <w:r w:rsidRPr="00A037DC">
        <w:t xml:space="preserve">II. </w:t>
      </w:r>
      <w:r w:rsidR="00132671">
        <w:tab/>
      </w:r>
      <w:r w:rsidR="0046532C" w:rsidRPr="0046532C">
        <w:t xml:space="preserve">Nalaže se računovodstvu suda da nakon odbitka pripadajućih doprinosa iz osnovice poreza ili drugih naknada na iznos iz točke I. izreke preostali iznos isplati na žiroračun privremenog stečajnog upravitelja </w:t>
      </w:r>
      <w:r w:rsidR="00364707" w:rsidRPr="00E36B55">
        <w:t>Zdravk</w:t>
      </w:r>
      <w:r w:rsidR="00364707">
        <w:t>a</w:t>
      </w:r>
      <w:r w:rsidR="00364707" w:rsidRPr="00E36B55">
        <w:t xml:space="preserve"> Ružić iz Čavli, Čavle 43, </w:t>
      </w:r>
      <w:r w:rsidR="00364707">
        <w:t xml:space="preserve">OIB 78501117495 </w:t>
      </w:r>
      <w:r w:rsidR="00B96E0B" w:rsidRPr="00A037DC">
        <w:t xml:space="preserve">broj </w:t>
      </w:r>
      <w:r w:rsidR="006F4756" w:rsidRPr="006F4756">
        <w:t>IBAN: HR</w:t>
      </w:r>
      <w:r w:rsidR="00364707">
        <w:t>37 2340 0093 1700 8993 1 otvoren kod Privredne banke Zagreb d.d.</w:t>
      </w:r>
      <w:r w:rsidR="0051381D" w:rsidRPr="00A037DC">
        <w:t>,</w:t>
      </w:r>
      <w:r w:rsidR="0046532C">
        <w:t xml:space="preserve"> a iz sredstava </w:t>
      </w:r>
      <w:r w:rsidR="005B46F7">
        <w:t xml:space="preserve">koje je na račun suda doznačio dužnik 04. travnja 2017. godine u iznosu 3.000,00 kn. </w:t>
      </w:r>
    </w:p>
    <w:p w:rsidRDefault="0046532C" w:rsidP="0046532C" w:rsidR="0046532C" w:rsidRPr="00A037DC">
      <w:pPr>
        <w:jc w:val="both"/>
        <w:rPr>
          <w:b/>
          <w:bCs/>
        </w:rPr>
      </w:pPr>
    </w:p>
    <w:p w:rsidRDefault="001A3296" w:rsidP="001A3296" w:rsidR="001A3296" w:rsidRPr="00A037DC">
      <w:pPr>
        <w:jc w:val="center"/>
        <w:rPr>
          <w:b/>
          <w:bCs/>
        </w:rPr>
      </w:pPr>
      <w:r w:rsidRPr="00A037DC">
        <w:rPr>
          <w:b/>
          <w:bCs/>
        </w:rPr>
        <w:t>Obrazloženje</w:t>
      </w:r>
    </w:p>
    <w:p w:rsidRDefault="00B96E0B" w:rsidP="001A3296" w:rsidR="00B96E0B" w:rsidRPr="00A037DC">
      <w:pPr>
        <w:jc w:val="center"/>
        <w:rPr>
          <w:b/>
          <w:bCs/>
        </w:rPr>
      </w:pPr>
    </w:p>
    <w:p w:rsidRDefault="0046532C" w:rsidP="0046532C" w:rsidR="005B46F7">
      <w:pPr>
        <w:jc w:val="both"/>
        <w:rPr>
          <w:bCs/>
        </w:rPr>
      </w:pPr>
      <w:r w:rsidRPr="0046532C">
        <w:rPr>
          <w:bCs/>
        </w:rPr>
        <w:tab/>
        <w:t>Rješenjem poslovni broj St-</w:t>
      </w:r>
      <w:r w:rsidR="005B46F7">
        <w:rPr>
          <w:bCs/>
        </w:rPr>
        <w:t>1070</w:t>
      </w:r>
      <w:r w:rsidRPr="0046532C">
        <w:rPr>
          <w:bCs/>
        </w:rPr>
        <w:t>/16-</w:t>
      </w:r>
      <w:r w:rsidR="005B46F7">
        <w:rPr>
          <w:bCs/>
        </w:rPr>
        <w:t>8</w:t>
      </w:r>
      <w:r w:rsidRPr="0046532C">
        <w:rPr>
          <w:bCs/>
        </w:rPr>
        <w:t xml:space="preserve"> od </w:t>
      </w:r>
      <w:r w:rsidR="005B46F7">
        <w:rPr>
          <w:bCs/>
        </w:rPr>
        <w:t>2</w:t>
      </w:r>
      <w:r w:rsidR="00C53677">
        <w:rPr>
          <w:bCs/>
        </w:rPr>
        <w:t>0. ožujka</w:t>
      </w:r>
      <w:r w:rsidRPr="0046532C">
        <w:rPr>
          <w:bCs/>
        </w:rPr>
        <w:t xml:space="preserve"> 2017. godine</w:t>
      </w:r>
      <w:r w:rsidR="000A68D3">
        <w:rPr>
          <w:bCs/>
        </w:rPr>
        <w:t xml:space="preserve"> </w:t>
      </w:r>
      <w:r w:rsidR="005B46F7">
        <w:rPr>
          <w:bCs/>
        </w:rPr>
        <w:t xml:space="preserve">određena je mjera osiguranja iz čl.118. st.2. </w:t>
      </w:r>
      <w:r w:rsidR="005B46F7" w:rsidRPr="005B46F7">
        <w:rPr>
          <w:bCs/>
        </w:rPr>
        <w:t xml:space="preserve">Stečajnog zakona (Narodne novine br. </w:t>
      </w:r>
      <w:r w:rsidR="005B46F7">
        <w:rPr>
          <w:bCs/>
        </w:rPr>
        <w:t>71/15) imenovanjem privremenog stečajnog upravitelja.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U prethodnom postupku privremeni stečajni upravitelj je po nalogu suda podnio izvješće o gospodarsko-financijskom stanju dužnika.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46532C" w:rsidP="0046532C" w:rsidR="0046532C" w:rsidRPr="0046532C">
      <w:pPr>
        <w:jc w:val="both"/>
        <w:rPr>
          <w:bCs/>
        </w:rPr>
      </w:pPr>
      <w:r w:rsidRPr="0046532C">
        <w:rPr>
          <w:bCs/>
        </w:rPr>
        <w:tab/>
        <w:t>Valjalo je stoga, temeljem odredbe čl.4. Uredbe o kriterijima i načinu obračuna i plaćanja nagrade stečajnim upraviteljima (Narodne novine broj 105/15), u vezi s čl.94. st.2., 3. i 6.Stečajnog zakona (Narodne novine broj 71/15) riješiti kao u izreci.</w:t>
      </w:r>
      <w:r w:rsidRPr="0046532C">
        <w:rPr>
          <w:bCs/>
        </w:rPr>
        <w:tab/>
        <w:t xml:space="preserve"> </w:t>
      </w:r>
    </w:p>
    <w:p w:rsidRDefault="00013D7C" w:rsidP="001A3296" w:rsidR="00013D7C" w:rsidRPr="00A037DC">
      <w:pPr>
        <w:jc w:val="center"/>
      </w:pPr>
    </w:p>
    <w:p w:rsidRDefault="001A3296" w:rsidP="001A3296" w:rsidR="001A3296" w:rsidRPr="00A037DC">
      <w:pPr>
        <w:jc w:val="center"/>
      </w:pPr>
      <w:r w:rsidRPr="00A037DC">
        <w:t>U Rijeci,</w:t>
      </w:r>
      <w:r w:rsidR="00EE3354" w:rsidRPr="00A037DC">
        <w:t xml:space="preserve"> </w:t>
      </w:r>
      <w:r w:rsidR="00364707">
        <w:t>25</w:t>
      </w:r>
      <w:r w:rsidR="006F4756">
        <w:t>. rujna 2017</w:t>
      </w:r>
      <w:r w:rsidR="000C6A01" w:rsidRPr="00A037DC">
        <w:t>. godine</w:t>
      </w:r>
    </w:p>
    <w:p w:rsidRDefault="001A3296" w:rsidP="001A3296" w:rsidR="001A3296" w:rsidRPr="00A037DC"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Pr="00A037DC">
        <w:rPr>
          <w:b/>
        </w:rPr>
        <w:tab/>
      </w:r>
      <w:r w:rsidR="00D12C30">
        <w:rPr>
          <w:b/>
        </w:rPr>
        <w:tab/>
      </w:r>
      <w:r w:rsidR="00D12C30">
        <w:rPr>
          <w:b/>
        </w:rPr>
        <w:tab/>
      </w:r>
      <w:r w:rsidR="00910940">
        <w:t>S</w:t>
      </w:r>
      <w:r w:rsidRPr="00A037DC">
        <w:t>udac</w:t>
      </w:r>
    </w:p>
    <w:p w:rsidRDefault="001A3296" w:rsidP="00106687" w:rsidR="00D97FE0">
      <w:pPr>
        <w:ind w:firstLine="708" w:left="1416"/>
        <w:jc w:val="right"/>
      </w:pP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</w:r>
      <w:r w:rsidRPr="00A037DC">
        <w:tab/>
        <w:t>Daniela Korlević</w:t>
      </w:r>
      <w:r w:rsidR="00D12C30">
        <w:t xml:space="preserve"> </w:t>
      </w:r>
    </w:p>
    <w:p w:rsidRDefault="001A3296" w:rsidP="001A3296" w:rsidR="001A3296" w:rsidRPr="00A037DC">
      <w:pPr>
        <w:rPr>
          <w:b/>
        </w:rPr>
      </w:pPr>
      <w:r w:rsidRPr="00A037DC">
        <w:rPr>
          <w:b/>
        </w:rPr>
        <w:t>UPUTA O PRAVNOM LIJEKU:</w:t>
      </w:r>
    </w:p>
    <w:p w:rsidRDefault="00910940" w:rsidP="001A3296" w:rsidR="001A3296" w:rsidRPr="00AF740F">
      <w:pPr>
        <w:jc w:val="both"/>
      </w:pPr>
      <w:r w:rsidRPr="00AF740F">
        <w:t>Protiv rješenja privremeni stečajni upravitelj (stečajni upravitelj), dužnik pojedinac i svaki stečajni vjerovnik imaju pravo na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910940" w:rsidP="001A3296" w:rsidR="00910940" w:rsidRPr="00A037DC">
      <w:pPr>
        <w:jc w:val="both"/>
      </w:pPr>
    </w:p>
    <w:p w:rsidRDefault="001A3296" w:rsidP="001A3296" w:rsidR="001A3296" w:rsidRPr="00910940">
      <w:pPr>
        <w:rPr>
          <w:b/>
          <w:sz w:val="20"/>
          <w:szCs w:val="20"/>
        </w:rPr>
      </w:pPr>
      <w:r w:rsidRPr="00910940">
        <w:rPr>
          <w:b/>
          <w:sz w:val="20"/>
          <w:szCs w:val="20"/>
        </w:rPr>
        <w:t>DNA</w:t>
      </w:r>
    </w:p>
    <w:p w:rsidRDefault="00910940" w:rsidP="001A3296" w:rsidR="00910940">
      <w:pPr>
        <w:rPr>
          <w:sz w:val="20"/>
          <w:szCs w:val="20"/>
        </w:rPr>
      </w:pPr>
      <w:r>
        <w:rPr>
          <w:sz w:val="20"/>
          <w:szCs w:val="20"/>
        </w:rPr>
        <w:t>- e-Oglasna ploča sudova</w:t>
      </w:r>
    </w:p>
    <w:p w:rsidRDefault="00132671" w:rsidP="001A3296" w:rsidR="001A3296" w:rsidRPr="00A037DC">
      <w:pPr>
        <w:rPr>
          <w:sz w:val="20"/>
          <w:szCs w:val="20"/>
        </w:rPr>
      </w:pPr>
      <w:r>
        <w:rPr>
          <w:sz w:val="20"/>
          <w:szCs w:val="20"/>
        </w:rPr>
        <w:t xml:space="preserve">- računovodstvu suda po pravomoćnosti </w:t>
      </w:r>
    </w:p>
    <w:p w:rsidRDefault="0049776A" w:rsidP="001A3296" w:rsidR="0049776A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U Rijeci,</w:t>
      </w:r>
      <w:r w:rsidR="0051381D" w:rsidRPr="00A037DC">
        <w:rPr>
          <w:sz w:val="20"/>
          <w:szCs w:val="20"/>
        </w:rPr>
        <w:t xml:space="preserve"> </w:t>
      </w:r>
      <w:r w:rsidR="00364707">
        <w:rPr>
          <w:sz w:val="20"/>
          <w:szCs w:val="20"/>
        </w:rPr>
        <w:t>25</w:t>
      </w:r>
      <w:r w:rsidR="00910940">
        <w:rPr>
          <w:sz w:val="20"/>
          <w:szCs w:val="20"/>
        </w:rPr>
        <w:t>.9.2017</w:t>
      </w:r>
      <w:r w:rsidR="00EE3354" w:rsidRPr="00A037DC">
        <w:rPr>
          <w:sz w:val="20"/>
          <w:szCs w:val="20"/>
        </w:rPr>
        <w:t>.</w:t>
      </w:r>
      <w:r w:rsidR="00910940">
        <w:rPr>
          <w:sz w:val="20"/>
          <w:szCs w:val="20"/>
        </w:rPr>
        <w:t xml:space="preserve"> </w:t>
      </w:r>
      <w:r w:rsidR="00EE3354" w:rsidRPr="00A037DC">
        <w:rPr>
          <w:sz w:val="20"/>
          <w:szCs w:val="20"/>
        </w:rPr>
        <w:t>g.</w:t>
      </w:r>
    </w:p>
    <w:p w:rsidRDefault="00EE3354" w:rsidP="001A3296" w:rsidR="00EE3354" w:rsidRPr="00A037DC">
      <w:pPr>
        <w:rPr>
          <w:sz w:val="20"/>
          <w:szCs w:val="20"/>
        </w:rPr>
      </w:pPr>
    </w:p>
    <w:p w:rsidRDefault="001A3296" w:rsidP="001A3296" w:rsidR="001A3296" w:rsidRPr="00A037DC">
      <w:pPr>
        <w:rPr>
          <w:sz w:val="20"/>
          <w:szCs w:val="20"/>
        </w:rPr>
      </w:pPr>
      <w:r w:rsidRPr="00A037DC">
        <w:rPr>
          <w:sz w:val="20"/>
          <w:szCs w:val="20"/>
        </w:rPr>
        <w:t>Stečajni sudac</w:t>
      </w:r>
    </w:p>
    <w:p w:rsidRDefault="001A3296" w:rsidP="001A3296" w:rsidR="001A3296" w:rsidRPr="00A037DC">
      <w:pPr>
        <w:rPr>
          <w:sz w:val="20"/>
          <w:szCs w:val="20"/>
        </w:rPr>
      </w:pPr>
      <w:smartTag w:element="PersonName" w:uri="urn:schemas-microsoft-com:office:smarttags">
        <w:r w:rsidRPr="00A037DC">
          <w:rPr>
            <w:sz w:val="20"/>
            <w:szCs w:val="20"/>
          </w:rPr>
          <w:t>Daniela Korlević</w:t>
        </w:r>
      </w:smartTag>
    </w:p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1A3296" w:rsidP="001A3296" w:rsidR="001A3296" w:rsidRPr="00A037DC"/>
    <w:p w:rsidRDefault="00A50178" w:rsidR="00A50178" w:rsidRPr="00A037DC"/>
    <w:sectPr w:rsidSect="00C70A14" w:rsidR="00A50178" w:rsidRPr="00A037DC">
      <w:headerReference w:type="default" r:id="rId10"/>
      <w:footerReference w:type="even" r:id="rId11"/>
      <w:footerReference w:type="default" r:id="rId12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99F" w:rsidR="005D099F">
      <w:r>
        <w:separator/>
      </w:r>
    </w:p>
  </w:endnote>
  <w:endnote w:id="0" w:type="continuationSeparator">
    <w:p w:rsidRDefault="005D099F" w:rsidR="005D0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C70A14" w:rsidR="00954F3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668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4F37" w:rsidR="00954F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99F" w:rsidR="005D099F">
      <w:r>
        <w:separator/>
      </w:r>
    </w:p>
  </w:footnote>
  <w:footnote w:id="0" w:type="continuationSeparator">
    <w:p w:rsidRDefault="005D099F" w:rsidR="005D0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F37" w:rsidP="00132671" w:rsidR="00954F37" w:rsidRPr="00A037DC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A037DC">
      <w:t>Posl. br. 15 St-</w:t>
    </w:r>
    <w:r w:rsidR="00D97FE0">
      <w:t>1070</w:t>
    </w:r>
    <w:r w:rsidR="00364707">
      <w:t>/16-</w:t>
    </w:r>
    <w:r w:rsidR="00D97FE0"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296"/>
    <w:rsid w:val="00013D7C"/>
    <w:rsid w:val="000653D7"/>
    <w:rsid w:val="00067500"/>
    <w:rsid w:val="000A68D3"/>
    <w:rsid w:val="000B45BC"/>
    <w:rsid w:val="000C6A01"/>
    <w:rsid w:val="00106687"/>
    <w:rsid w:val="00132671"/>
    <w:rsid w:val="00162E6F"/>
    <w:rsid w:val="001A3296"/>
    <w:rsid w:val="002164FD"/>
    <w:rsid w:val="0022430B"/>
    <w:rsid w:val="00364707"/>
    <w:rsid w:val="00375E36"/>
    <w:rsid w:val="0046532C"/>
    <w:rsid w:val="00480EBB"/>
    <w:rsid w:val="0049776A"/>
    <w:rsid w:val="004F056B"/>
    <w:rsid w:val="0051381D"/>
    <w:rsid w:val="005B46F7"/>
    <w:rsid w:val="005D099F"/>
    <w:rsid w:val="005E4E59"/>
    <w:rsid w:val="0069302C"/>
    <w:rsid w:val="006B3C64"/>
    <w:rsid w:val="006F4756"/>
    <w:rsid w:val="00735630"/>
    <w:rsid w:val="00774BD7"/>
    <w:rsid w:val="00910940"/>
    <w:rsid w:val="00936E96"/>
    <w:rsid w:val="00954F37"/>
    <w:rsid w:val="00971CA9"/>
    <w:rsid w:val="00975BE2"/>
    <w:rsid w:val="00977450"/>
    <w:rsid w:val="009E6220"/>
    <w:rsid w:val="00A037DC"/>
    <w:rsid w:val="00A50178"/>
    <w:rsid w:val="00A64693"/>
    <w:rsid w:val="00AF740F"/>
    <w:rsid w:val="00B96E0B"/>
    <w:rsid w:val="00BF1B00"/>
    <w:rsid w:val="00C0265C"/>
    <w:rsid w:val="00C53677"/>
    <w:rsid w:val="00C70A14"/>
    <w:rsid w:val="00D12C30"/>
    <w:rsid w:val="00D642CE"/>
    <w:rsid w:val="00D7508A"/>
    <w:rsid w:val="00D97FE0"/>
    <w:rsid w:val="00DA28CE"/>
    <w:rsid w:val="00DB4C76"/>
    <w:rsid w:val="00E11919"/>
    <w:rsid w:val="00E24649"/>
    <w:rsid w:val="00E45726"/>
    <w:rsid w:val="00EB71D6"/>
    <w:rsid w:val="00EC6C53"/>
    <w:rsid w:val="00EE19F5"/>
    <w:rsid w:val="00EE3354"/>
    <w:rsid w:val="00F14993"/>
    <w:rsid w:val="00F514A4"/>
    <w:rsid w:val="00F731C0"/>
    <w:rsid w:val="00FB582B"/>
    <w:rsid w:val="00FF7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A329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66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6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6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6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6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06687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66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0668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A329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1A3296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1A3296"/>
  </w:style>
  <w:style w:styleId="Zaglavlje" w:type="paragraph">
    <w:name w:val="header"/>
    <w:basedOn w:val="Normal"/>
    <w:rsid w:val="001A3296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066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6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6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6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6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06687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1066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0668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2017.</izvorni_sadrzaj>
    <derivirana_varijabla naziv="DomainObject.Predmet.DatumRjesavanja_1">24.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KVARTIN d.o.o.</izvorni_sadrzaj>
    <derivirana_varijabla naziv="DomainObject.Predmet.ProtustrankaFormated_1">  KVARTIN d.o.o.</derivirana_varijabla>
  </DomainObject.Predmet.ProtustrankaFormated>
  <DomainObject.Predmet.ProtustrankaFormatedOIB>
    <izvorni_sadrzaj>  KVARTIN d.o.o., OIB 23402574981</izvorni_sadrzaj>
    <derivirana_varijabla naziv="DomainObject.Predmet.ProtustrankaFormatedOIB_1">  KVARTIN d.o.o., OIB 23402574981</derivirana_varijabla>
  </DomainObject.Predmet.ProtustrankaFormatedOIB>
  <DomainObject.Predmet.ProtustrankaFormatedWithAdress>
    <izvorni_sadrzaj> KVARTIN d.o.o., Kukuljanovo 217a, 51227 Kukuljanovo</izvorni_sadrzaj>
    <derivirana_varijabla naziv="DomainObject.Predmet.ProtustrankaFormatedWithAdress_1"> KVARTIN d.o.o., Kukuljanovo 217a, 51227 Kukuljanovo</derivirana_varijabla>
  </DomainObject.Predmet.ProtustrankaFormatedWithAdress>
  <DomainObject.Predmet.ProtustrankaFormatedWithAdressOIB>
    <izvorni_sadrzaj> KVARTIN d.o.o., OIB 23402574981, Kukuljanovo 217a, 51227 Kukuljanovo</izvorni_sadrzaj>
    <derivirana_varijabla naziv="DomainObject.Predmet.ProtustrankaFormatedWithAdressOIB_1"> KVARTIN d.o.o., OIB 23402574981, Kukuljanovo 217a, 51227 Kukuljanovo</derivirana_varijabla>
  </DomainObject.Predmet.ProtustrankaFormatedWithAdressOIB>
  <DomainObject.Predmet.ProtustrankaWithAdress>
    <izvorni_sadrzaj>KVARTIN d.o.o. Kukuljanovo 217a, 51227 Kukuljanovo</izvorni_sadrzaj>
    <derivirana_varijabla naziv="DomainObject.Predmet.ProtustrankaWithAdress_1">KVARTIN d.o.o. Kukuljanovo 217a, 51227 Kukuljanovo</derivirana_varijabla>
  </DomainObject.Predmet.ProtustrankaWithAdress>
  <DomainObject.Predmet.ProtustrankaWithAdressOIB>
    <izvorni_sadrzaj>KVARTIN d.o.o., OIB 23402574981, Kukuljanovo 217a, 51227 Kukuljanovo</izvorni_sadrzaj>
    <derivirana_varijabla naziv="DomainObject.Predmet.ProtustrankaWithAdressOIB_1">KVARTIN d.o.o., OIB 23402574981, Kukuljanovo 217a, 51227 Kukuljanovo</derivirana_varijabla>
  </DomainObject.Predmet.ProtustrankaWithAdressOIB>
  <DomainObject.Predmet.ProtustrankaNazivFormated>
    <izvorni_sadrzaj>KVARTIN d.o.o.</izvorni_sadrzaj>
    <derivirana_varijabla naziv="DomainObject.Predmet.ProtustrankaNazivFormated_1">KVARTIN d.o.o.</derivirana_varijabla>
  </DomainObject.Predmet.ProtustrankaNazivFormated>
  <DomainObject.Predmet.ProtustrankaNazivFormatedOIB>
    <izvorni_sadrzaj>KVARTIN d.o.o., OIB 23402574981</izvorni_sadrzaj>
    <derivirana_varijabla naziv="DomainObject.Predmet.ProtustrankaNazivFormatedOIB_1">KVARTIN d.o.o., OIB 23402574981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KVARTIN d.o.o.</item>
    </izvorni_sadrzaj>
    <derivirana_varijabla naziv="DomainObject.Predmet.ProtuStrankaListFormated_1">
      <item>KVARTIN d.o.o.</item>
    </derivirana_varijabla>
  </DomainObject.Predmet.ProtuStrankaListFormated>
  <DomainObject.Predmet.ProtuStrankaListFormatedOIB>
    <izvorni_sadrzaj>
      <item>KVARTIN d.o.o., OIB 23402574981</item>
    </izvorni_sadrzaj>
    <derivirana_varijabla naziv="DomainObject.Predmet.ProtuStrankaListFormatedOIB_1">
      <item>KVARTIN d.o.o., OIB 23402574981</item>
    </derivirana_varijabla>
  </DomainObject.Predmet.ProtuStrankaListFormatedOIB>
  <DomainObject.Predmet.ProtuStrankaListFormatedWithAdress>
    <izvorni_sadrzaj>
      <item>KVARTIN d.o.o., Kukuljanovo 217a, 51227 Kukuljanovo</item>
    </izvorni_sadrzaj>
    <derivirana_varijabla naziv="DomainObject.Predmet.ProtuStrankaListFormatedWithAdress_1">
      <item>KVARTIN d.o.o., Kukuljanovo 217a, 51227 Kukuljanovo</item>
    </derivirana_varijabla>
  </DomainObject.Predmet.ProtuStrankaListFormatedWithAdress>
  <DomainObject.Predmet.ProtuStrankaListFormatedWithAdressOIB>
    <izvorni_sadrzaj>
      <item>KVARTIN d.o.o., OIB 23402574981, Kukuljanovo 217a, 51227 Kukuljanovo</item>
    </izvorni_sadrzaj>
    <derivirana_varijabla naziv="DomainObject.Predmet.ProtuStrankaListFormatedWithAdressOIB_1">
      <item>KVARTIN d.o.o., OIB 23402574981, Kukuljanovo 217a, 51227 Kukuljanovo</item>
    </derivirana_varijabla>
  </DomainObject.Predmet.ProtuStrankaListFormatedWithAdressOIB>
  <DomainObject.Predmet.ProtuStrankaListNazivFormated>
    <izvorni_sadrzaj>
      <item>KVARTIN d.o.o.</item>
    </izvorni_sadrzaj>
    <derivirana_varijabla naziv="DomainObject.Predmet.ProtuStrankaListNazivFormated_1">
      <item>KVARTIN d.o.o.</item>
    </derivirana_varijabla>
  </DomainObject.Predmet.ProtuStrankaListNazivFormated>
  <DomainObject.Predmet.ProtuStrankaListNazivFormatedOIB>
    <izvorni_sadrzaj>
      <item>KVARTIN d.o.o., OIB 23402574981</item>
    </izvorni_sadrzaj>
    <derivirana_varijabla naziv="DomainObject.Predmet.ProtuStrankaListNazivFormatedOIB_1">
      <item>KVARTIN d.o.o., OIB 23402574981</item>
    </derivirana_varijabla>
  </DomainObject.Predmet.ProtuStrankaListNazivFormatedOIB>
  <DomainObject.Predmet.OstaliListFormated>
    <izvorni_sadrzaj>
      <item>Siniša Kovačević</item>
    </izvorni_sadrzaj>
    <derivirana_varijabla naziv="DomainObject.Predmet.OstaliListFormated_1">
      <item>Siniša Kovačević</item>
    </derivirana_varijabla>
  </DomainObject.Predmet.OstaliListFormated>
  <DomainObject.Predmet.OstaliListFormatedOIB>
    <izvorni_sadrzaj>
      <item>Siniša Kovačević, OIB 43519846472</item>
    </izvorni_sadrzaj>
    <derivirana_varijabla naziv="DomainObject.Predmet.OstaliListFormatedOIB_1">
      <item>Siniša Kovačević, OIB 43519846472</item>
    </derivirana_varijabla>
  </DomainObject.Predmet.OstaliListFormatedOIB>
  <DomainObject.Predmet.OstaliListFormatedWithAdress>
    <izvorni_sadrzaj>
      <item>Siniša Kovačević, Kukuljanovo 217a, 51227 Kukuljanovo</item>
    </izvorni_sadrzaj>
    <derivirana_varijabla naziv="DomainObject.Predmet.OstaliListFormatedWithAdress_1">
      <item>Siniša Kovačević, Kukuljanovo 217a, 51227 Kukuljanovo</item>
    </derivirana_varijabla>
  </DomainObject.Predmet.OstaliListFormatedWithAdress>
  <DomainObject.Predmet.OstaliListFormatedWithAdressOIB>
    <izvorni_sadrzaj>
      <item>Siniša Kovačević, OIB 43519846472, Kukuljanovo 217a, 51227 Kukuljanovo</item>
    </izvorni_sadrzaj>
    <derivirana_varijabla naziv="DomainObject.Predmet.OstaliListFormatedWithAdressOIB_1">
      <item>Siniša Kovačević, OIB 43519846472, Kukuljanovo 217a, 51227 Kukuljanovo</item>
    </derivirana_varijabla>
  </DomainObject.Predmet.OstaliListFormatedWithAdressOIB>
  <DomainObject.Predmet.OstaliListNazivFormated>
    <izvorni_sadrzaj>
      <item>Siniša Kovačević</item>
    </izvorni_sadrzaj>
    <derivirana_varijabla naziv="DomainObject.Predmet.OstaliListNazivFormated_1">
      <item>Siniša Kovačević</item>
    </derivirana_varijabla>
  </DomainObject.Predmet.OstaliListNazivFormated>
  <DomainObject.Predmet.OstaliListNazivFormatedOIB>
    <izvorni_sadrzaj>
      <item>Siniša Kovačević, OIB 43519846472</item>
    </izvorni_sadrzaj>
    <derivirana_varijabla naziv="DomainObject.Predmet.OstaliListNazivFormatedOIB_1">
      <item>Siniša Kovačević, OIB 43519846472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KVARTIN d.o.o.</izvorni_sadrzaj>
    <derivirana_varijabla naziv="DomainObject.Predmet.ProtustrankaIDrugi_1">KVARTIN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KVARTIN d.o.o., OIB 23402574981, Kukuljanovo 217a, 51227 Kukuljanovo</izvorni_sadrzaj>
    <derivirana_varijabla naziv="DomainObject.Predmet.ProtustrankaIDrugiAdressOIB_1">KVARTIN d.o.o., OIB 23402574981, Kukuljanovo 217a,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2017.</izvorni_sadrzaj>
    <derivirana_varijabla naziv="DomainObject.Predmet.OdlukaRjesenje.DatumDonosenjaOdluke_1">24.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St-1070/2016-19</izvorni_sadrzaj>
    <derivirana_varijabla naziv="DomainObject.Predmet.OdlukaRjesenje.Oznaka_1">St-1070/2016-19</derivirana_varijabla>
  </DomainObject.Predmet.OdlukaRjesenje.Oznaka>
  <DomainObject.Predmet.SudioniciListNaziv>
    <izvorni_sadrzaj>
      <item>FINA  Rijeka</item>
      <item>KVARTIN d.o.o.</item>
      <item>Siniša Kovačević</item>
    </izvorni_sadrzaj>
    <derivirana_varijabla naziv="DomainObject.Predmet.SudioniciListNaziv_1">
      <item>FINA  Rijeka</item>
      <item>KVARTIN d.o.o.</item>
      <item>Siniša Kovačević</item>
    </derivirana_varijabla>
  </DomainObject.Predmet.SudioniciListNaziv>
  <DomainObject.Predmet.SudioniciListAdressOIB>
    <izvorni_sadrzaj>
      <item>FINA  Rijeka, OIB 85821130368, Frana Kurelca 8,51000 Rijeka</item>
      <item>KVARTIN d.o.o., OIB 23402574981, Kukuljanovo 217a,51227 Kukuljanovo</item>
      <item>Siniša Kovačević, OIB 43519846472, Kukuljanovo 217a,51227 Kukuljanovo</item>
    </izvorni_sadrzaj>
    <derivirana_varijabla naziv="DomainObject.Predmet.SudioniciListAdressOIB_1">
      <item>FINA  Rijeka, OIB 85821130368, Frana Kurelca 8,51000 Rijeka</item>
      <item>KVARTIN d.o.o., OIB 23402574981, Kukuljanovo 217a,51227 Kukuljanovo</item>
      <item>Siniša Kovačević, OIB 43519846472, Kukuljanovo 217a,51227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23402574981</item>
      <item>, OIB 43519846472</item>
    </izvorni_sadrzaj>
    <derivirana_varijabla naziv="DomainObject.Predmet.SudioniciListNazivOIB_1">
      <item>, OIB 85821130368</item>
      <item>, OIB 23402574981</item>
      <item>, OIB 43519846472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81DA62-A856-4229-9F73-6F58F3034D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352</properties:Words>
  <properties:Characters>1984</properties:Characters>
  <properties:Lines>59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2017-09-25T12:02:00Z</dcterms:created>
  <dc:creator>dcmelik</dc:creator>
  <cp:lastModifiedBy>Jasna Radulović</cp:lastModifiedBy>
  <cp:lastPrinted>2017-09-25T11:43:00Z</cp:lastPrinted>
  <dcterms:modified xmlns:xsi="http://www.w3.org/2001/XMLSchema-instance" xsi:type="dcterms:W3CDTF">2017-09-25T12:04:00Z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