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085f" w14:paraId="b3e085f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E84728" w:rsidP="00E84728" w:rsidR="00E84728" w:rsidRPr="00E8472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84728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VED-PROMET d.o.o. za proizvodnju, trgovinu i usluge, OIB: 41039119002, Kutina (Kutina), Nazor Vladimira 6, </w:t>
      </w:r>
      <w:r w:rsidRPr="000112E5">
        <w:rPr>
          <w:rFonts w:hAnsi="Times New Roman" w:ascii="Times New Roman"/>
          <w:szCs w:val="24"/>
          <w:lang w:val="hr-HR"/>
        </w:rPr>
        <w:t xml:space="preserve">dana </w:t>
      </w:r>
      <w:r w:rsidR="000112E5" w:rsidRPr="000112E5">
        <w:rPr>
          <w:rFonts w:hAnsi="Times New Roman" w:ascii="Times New Roman"/>
          <w:szCs w:val="24"/>
          <w:lang w:val="hr-HR"/>
        </w:rPr>
        <w:t>6</w:t>
      </w:r>
      <w:r w:rsidRPr="000112E5">
        <w:rPr>
          <w:rFonts w:hAnsi="Times New Roman" w:ascii="Times New Roman"/>
          <w:szCs w:val="24"/>
          <w:lang w:val="hr-HR"/>
        </w:rPr>
        <w:t xml:space="preserve">. </w:t>
      </w:r>
      <w:r w:rsidR="000112E5" w:rsidRPr="000112E5">
        <w:rPr>
          <w:rFonts w:hAnsi="Times New Roman" w:ascii="Times New Roman"/>
          <w:szCs w:val="24"/>
          <w:lang w:val="hr-HR"/>
        </w:rPr>
        <w:t>listopada</w:t>
      </w:r>
      <w:r w:rsidRPr="000112E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E4F49">
        <w:rPr>
          <w:rFonts w:hAnsi="Times New Roman" w:ascii="Times New Roman"/>
          <w:lang w:val="hr-HR"/>
        </w:rPr>
        <w:t xml:space="preserve">Nalaže se </w:t>
      </w:r>
      <w:r w:rsidR="002A5225" w:rsidRPr="002E4F49">
        <w:rPr>
          <w:rFonts w:hAnsi="Times New Roman" w:ascii="Times New Roman"/>
          <w:lang w:val="hr-HR"/>
        </w:rPr>
        <w:t>osobi ovlaštenoj za zastupanje dužnika</w:t>
      </w:r>
      <w:r w:rsidR="007078C5" w:rsidRPr="002E4F49">
        <w:rPr>
          <w:rFonts w:hAnsi="Times New Roman" w:ascii="Times New Roman"/>
          <w:szCs w:val="24"/>
          <w:lang w:val="hr-HR"/>
        </w:rPr>
        <w:t xml:space="preserve"> </w:t>
      </w:r>
      <w:r w:rsidR="008F54B6" w:rsidRPr="008F54B6">
        <w:rPr>
          <w:rFonts w:hAnsi="Times New Roman" w:ascii="Times New Roman"/>
          <w:szCs w:val="24"/>
          <w:lang w:val="hr-HR"/>
        </w:rPr>
        <w:t xml:space="preserve">dužnikom </w:t>
      </w:r>
      <w:r w:rsidR="00E84728" w:rsidRPr="00E84728">
        <w:rPr>
          <w:rFonts w:hAnsi="Times New Roman" w:ascii="Times New Roman"/>
          <w:szCs w:val="24"/>
          <w:lang w:val="hr-HR"/>
        </w:rPr>
        <w:t>VED-PROMET d.o.o. za proizvodnju, trgovinu i usluge, OIB: 41039119002, Kutina (Kutina), Nazor Vladimira 6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</w:t>
      </w:r>
      <w:r w:rsidR="00E84728" w:rsidRPr="00E84728">
        <w:rPr>
          <w:rFonts w:hAnsi="Times New Roman" w:ascii="Times New Roman"/>
          <w:szCs w:val="24"/>
          <w:lang w:val="hr-HR"/>
        </w:rPr>
        <w:t>Ani Desić iz Kutine, Nazor Vladimira 6, OIB: 91796261575</w:t>
      </w:r>
      <w:r w:rsidR="002A5225" w:rsidRPr="002E4F49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2E4F49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2E4F49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E4F49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E4F49">
        <w:rPr>
          <w:rFonts w:hAnsi="Times New Roman" w:ascii="Times New Roman"/>
          <w:szCs w:val="24"/>
          <w:lang w:val="hr-HR"/>
        </w:rPr>
        <w:t xml:space="preserve"> </w:t>
      </w:r>
      <w:r w:rsidR="002A5225" w:rsidRPr="002E4F49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E4F49">
        <w:rPr>
          <w:rFonts w:hAnsi="Times New Roman" w:ascii="Times New Roman"/>
          <w:lang w:val="hr-HR"/>
        </w:rPr>
        <w:t xml:space="preserve">s pozivom na broj </w:t>
      </w:r>
      <w:r w:rsidR="002A5225" w:rsidRPr="002E4F49">
        <w:rPr>
          <w:rFonts w:hAnsi="Times New Roman" w:ascii="Times New Roman"/>
          <w:b/>
          <w:i/>
          <w:lang w:val="hr-HR"/>
        </w:rPr>
        <w:t>2001-</w:t>
      </w:r>
      <w:r w:rsidR="00E84728">
        <w:rPr>
          <w:rFonts w:hAnsi="Times New Roman" w:ascii="Times New Roman"/>
          <w:b/>
          <w:i/>
          <w:lang w:val="hr-HR"/>
        </w:rPr>
        <w:t>269116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E84728">
        <w:rPr>
          <w:rFonts w:hAnsi="Times New Roman" w:ascii="Times New Roman"/>
          <w:b/>
          <w:i/>
          <w:lang w:val="hr-HR"/>
        </w:rPr>
        <w:t>269116</w:t>
      </w:r>
    </w:p>
    <w:p w:rsidRDefault="004B4A2B" w:rsidP="004B4A2B" w:rsidR="004B4A2B" w:rsidRPr="004B4A2B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4B4A2B" w:rsidP="004B4A2B" w:rsidR="004B4A2B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FE0C6D" w:rsidP="00FE0C6D" w:rsidR="00FE0C6D" w:rsidRPr="00FE0C6D">
      <w:pPr>
        <w:pStyle w:val="Odlomakpopisa"/>
        <w:rPr>
          <w:rFonts w:hAnsi="Times New Roman" w:ascii="Times New Roman"/>
          <w:b/>
          <w:i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0112E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7078C5" w:rsidRPr="007078C5">
        <w:rPr>
          <w:rFonts w:hAnsi="Times New Roman" w:ascii="Times New Roman"/>
          <w:szCs w:val="24"/>
          <w:lang w:val="hr-HR"/>
        </w:rPr>
        <w:t>St-</w:t>
      </w:r>
      <w:r w:rsidR="00E84728">
        <w:rPr>
          <w:rFonts w:hAnsi="Times New Roman" w:ascii="Times New Roman"/>
          <w:szCs w:val="24"/>
          <w:lang w:val="hr-HR"/>
        </w:rPr>
        <w:t>2691</w:t>
      </w:r>
      <w:r w:rsidR="00CF42E7" w:rsidRPr="007078C5">
        <w:rPr>
          <w:rFonts w:hAnsi="Times New Roman" w:ascii="Times New Roman"/>
          <w:szCs w:val="24"/>
          <w:lang w:val="hr-HR"/>
        </w:rPr>
        <w:t>/1</w:t>
      </w:r>
      <w:r w:rsidR="007260C6">
        <w:rPr>
          <w:rFonts w:hAnsi="Times New Roman" w:ascii="Times New Roman"/>
          <w:szCs w:val="24"/>
          <w:lang w:val="hr-HR"/>
        </w:rPr>
        <w:t>6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CF42E7" w:rsidRPr="000112E5">
        <w:rPr>
          <w:rFonts w:hAnsi="Times New Roman" w:ascii="Times New Roman"/>
          <w:szCs w:val="24"/>
          <w:lang w:val="hr-HR"/>
        </w:rPr>
        <w:t xml:space="preserve">od dana </w:t>
      </w:r>
      <w:r w:rsidR="000112E5" w:rsidRPr="000112E5">
        <w:rPr>
          <w:rFonts w:hAnsi="Times New Roman" w:ascii="Times New Roman"/>
          <w:szCs w:val="24"/>
          <w:lang w:val="hr-HR"/>
        </w:rPr>
        <w:t>6</w:t>
      </w:r>
      <w:r w:rsidR="008A71B0" w:rsidRPr="000112E5">
        <w:rPr>
          <w:rFonts w:hAnsi="Times New Roman" w:ascii="Times New Roman"/>
          <w:szCs w:val="24"/>
          <w:lang w:val="hr-HR"/>
        </w:rPr>
        <w:t xml:space="preserve">. </w:t>
      </w:r>
      <w:r w:rsidR="000112E5" w:rsidRPr="000112E5">
        <w:rPr>
          <w:rFonts w:hAnsi="Times New Roman" w:ascii="Times New Roman"/>
          <w:szCs w:val="24"/>
          <w:lang w:val="hr-HR"/>
        </w:rPr>
        <w:t>listopada</w:t>
      </w:r>
      <w:r w:rsidR="008A71B0" w:rsidRPr="000112E5">
        <w:rPr>
          <w:rFonts w:hAnsi="Times New Roman" w:ascii="Times New Roman"/>
          <w:szCs w:val="24"/>
          <w:lang w:val="hr-HR"/>
        </w:rPr>
        <w:t xml:space="preserve"> 2016. godine</w:t>
      </w:r>
      <w:r w:rsidR="007260C6" w:rsidRPr="000112E5">
        <w:rPr>
          <w:rFonts w:hAnsi="Times New Roman" w:ascii="Times New Roman"/>
          <w:szCs w:val="24"/>
          <w:lang w:val="hr-HR"/>
        </w:rPr>
        <w:t xml:space="preserve"> koja je temeljem odredbi članka 114. stav</w:t>
      </w:r>
      <w:r w:rsidR="008A71B0" w:rsidRPr="000112E5">
        <w:rPr>
          <w:rFonts w:hAnsi="Times New Roman" w:ascii="Times New Roman"/>
          <w:szCs w:val="24"/>
          <w:lang w:val="hr-HR"/>
        </w:rPr>
        <w:t xml:space="preserve"> 3. </w:t>
      </w:r>
      <w:r w:rsidR="007260C6" w:rsidRPr="000112E5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0112E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 w:rsidRPr="000112E5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0112E5">
        <w:rPr>
          <w:rFonts w:hAnsi="Times New Roman" w:ascii="Times New Roman"/>
          <w:szCs w:val="24"/>
          <w:lang w:val="hr-HR"/>
        </w:rPr>
        <w:t xml:space="preserve"> 1. </w:t>
      </w:r>
      <w:r w:rsidR="007260C6" w:rsidRPr="000112E5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0112E5">
        <w:rPr>
          <w:rFonts w:hAnsi="Times New Roman" w:ascii="Times New Roman"/>
          <w:szCs w:val="24"/>
          <w:lang w:val="hr-HR"/>
        </w:rPr>
        <w:t xml:space="preserve"> </w:t>
      </w:r>
      <w:r w:rsidR="008A71B0" w:rsidRPr="000112E5">
        <w:rPr>
          <w:rFonts w:hAnsi="Times New Roman" w:ascii="Times New Roman"/>
          <w:szCs w:val="24"/>
          <w:lang w:val="hr-HR"/>
        </w:rPr>
        <w:t>110</w:t>
      </w:r>
      <w:r w:rsidR="007260C6" w:rsidRPr="000112E5">
        <w:rPr>
          <w:rFonts w:hAnsi="Times New Roman" w:ascii="Times New Roman"/>
          <w:szCs w:val="24"/>
          <w:lang w:val="hr-HR"/>
        </w:rPr>
        <w:t>. stav</w:t>
      </w:r>
      <w:r w:rsidR="00CF42E7" w:rsidRPr="000112E5">
        <w:rPr>
          <w:rFonts w:hAnsi="Times New Roman" w:ascii="Times New Roman"/>
          <w:szCs w:val="24"/>
          <w:lang w:val="hr-HR"/>
        </w:rPr>
        <w:t xml:space="preserve"> </w:t>
      </w:r>
      <w:r w:rsidR="008A71B0" w:rsidRPr="000112E5">
        <w:rPr>
          <w:rFonts w:hAnsi="Times New Roman" w:ascii="Times New Roman"/>
          <w:szCs w:val="24"/>
          <w:lang w:val="hr-HR"/>
        </w:rPr>
        <w:t>2</w:t>
      </w:r>
      <w:r w:rsidR="00CF42E7" w:rsidRPr="000112E5">
        <w:rPr>
          <w:rFonts w:hAnsi="Times New Roman" w:ascii="Times New Roman"/>
          <w:szCs w:val="24"/>
          <w:lang w:val="hr-HR"/>
        </w:rPr>
        <w:t>.</w:t>
      </w:r>
      <w:r w:rsidR="007260C6" w:rsidRPr="000112E5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0112E5">
        <w:rPr>
          <w:rFonts w:hAnsi="Times New Roman" w:ascii="Times New Roman"/>
          <w:szCs w:val="24"/>
          <w:lang w:val="hr-HR"/>
        </w:rPr>
        <w:t xml:space="preserve"> 1.</w:t>
      </w:r>
      <w:r w:rsidR="00CF42E7" w:rsidRPr="000112E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0112E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0112E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0112E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0112E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0112E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0112E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 w:rsidRPr="000112E5">
        <w:rPr>
          <w:rFonts w:hAnsi="Times New Roman" w:ascii="Times New Roman"/>
          <w:szCs w:val="24"/>
          <w:lang w:val="hr-HR"/>
        </w:rPr>
        <w:t>og postupka temeljem odredbe članka 114. stav</w:t>
      </w:r>
      <w:r w:rsidRPr="000112E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0112E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7078C5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0112E5">
        <w:rPr>
          <w:rFonts w:hAnsi="Times New Roman" w:ascii="Times New Roman"/>
          <w:szCs w:val="24"/>
          <w:lang w:val="hr-HR"/>
        </w:rPr>
        <w:t xml:space="preserve">U Zagrebu, </w:t>
      </w:r>
      <w:r w:rsidR="000112E5" w:rsidRPr="000112E5">
        <w:rPr>
          <w:rFonts w:hAnsi="Times New Roman" w:ascii="Times New Roman"/>
          <w:szCs w:val="24"/>
          <w:lang w:val="hr-HR"/>
        </w:rPr>
        <w:t>6</w:t>
      </w:r>
      <w:r w:rsidR="00626876" w:rsidRPr="000112E5">
        <w:rPr>
          <w:rFonts w:hAnsi="Times New Roman" w:ascii="Times New Roman"/>
          <w:szCs w:val="24"/>
          <w:lang w:val="hr-HR"/>
        </w:rPr>
        <w:t xml:space="preserve">. </w:t>
      </w:r>
      <w:r w:rsidR="000112E5" w:rsidRPr="000112E5">
        <w:rPr>
          <w:rFonts w:hAnsi="Times New Roman" w:ascii="Times New Roman"/>
          <w:szCs w:val="24"/>
          <w:lang w:val="hr-HR"/>
        </w:rPr>
        <w:t>listopada</w:t>
      </w:r>
      <w:r w:rsidR="00626876" w:rsidRPr="000112E5">
        <w:rPr>
          <w:rFonts w:hAnsi="Times New Roman" w:ascii="Times New Roman"/>
          <w:szCs w:val="24"/>
          <w:lang w:val="hr-HR"/>
        </w:rPr>
        <w:t xml:space="preserve"> </w:t>
      </w:r>
      <w:r w:rsidR="00CE2AC6" w:rsidRPr="000112E5">
        <w:rPr>
          <w:rFonts w:hAnsi="Times New Roman" w:ascii="Times New Roman"/>
          <w:szCs w:val="24"/>
          <w:lang w:val="hr-HR"/>
        </w:rPr>
        <w:t>2016</w:t>
      </w:r>
      <w:r w:rsidR="00704334" w:rsidRPr="000112E5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923FD0" w:rsidRPr="007078C5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7078C5">
      <w:pPr>
        <w:jc w:val="both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7078C5">
      <w:pPr>
        <w:jc w:val="both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ab/>
        <w:t xml:space="preserve"> </w:t>
      </w:r>
      <w:r w:rsidRPr="007078C5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53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12575C" w:rsidR="0012575C" w:rsidRPr="00FE0C6D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F54B6">
      <w:rPr>
        <w:rFonts w:hAnsi="Times New Roman" w:ascii="Times New Roman"/>
        <w:szCs w:val="24"/>
      </w:rPr>
      <w:t>Poslovni broj: 47. St-</w:t>
    </w:r>
    <w:r w:rsidR="00E84728">
      <w:rPr>
        <w:rFonts w:hAnsi="Times New Roman" w:ascii="Times New Roman"/>
        <w:szCs w:val="24"/>
      </w:rPr>
      <w:t>2691</w:t>
    </w:r>
    <w:r w:rsidR="008F54B6">
      <w:rPr>
        <w:rFonts w:hAnsi="Times New Roman" w:ascii="Times New Roman"/>
        <w:szCs w:val="24"/>
      </w:rPr>
      <w:t>/16-</w:t>
    </w:r>
    <w:r w:rsidR="008F54B6">
      <w:rPr>
        <w:rFonts w:hAnsi="Times New Roman" w:ascii="Times New Roman"/>
        <w:sz w:val="20"/>
        <w:szCs w:val="24"/>
      </w:rPr>
      <w:t>4</w:t>
    </w:r>
  </w:p>
  <w:p w:rsidRDefault="003346D9" w:rsidP="003346D9" w:rsidR="003346D9" w:rsidRPr="003346D9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FE0C6D" w:rsidR="00FE0C6D" w:rsidRPr="00FE0C6D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F54B6" w:rsidRPr="008F54B6">
      <w:rPr>
        <w:rFonts w:hAnsi="Times New Roman" w:ascii="Times New Roman"/>
        <w:szCs w:val="24"/>
        <w:lang w:val="hr-HR"/>
      </w:rPr>
      <w:t>Poslovni broj: 47. St-</w:t>
    </w:r>
    <w:r w:rsidR="00E84728">
      <w:rPr>
        <w:rFonts w:hAnsi="Times New Roman" w:ascii="Times New Roman"/>
        <w:szCs w:val="24"/>
        <w:lang w:val="hr-HR"/>
      </w:rPr>
      <w:t>2691</w:t>
    </w:r>
    <w:r w:rsidR="008F54B6" w:rsidRPr="008F54B6">
      <w:rPr>
        <w:rFonts w:hAnsi="Times New Roman" w:ascii="Times New Roman"/>
        <w:szCs w:val="24"/>
        <w:lang w:val="hr-HR"/>
      </w:rPr>
      <w:t>/16-</w:t>
    </w:r>
    <w:r w:rsidR="008F54B6" w:rsidRPr="008F54B6">
      <w:rPr>
        <w:rFonts w:hAnsi="Times New Roman" w:ascii="Times New Roman"/>
        <w:sz w:val="20"/>
        <w:szCs w:val="24"/>
        <w:lang w:val="hr-HR"/>
      </w:rPr>
      <w:t>4</w:t>
    </w: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12E5"/>
    <w:rsid w:val="00012624"/>
    <w:rsid w:val="000D04B1"/>
    <w:rsid w:val="00117656"/>
    <w:rsid w:val="0012575C"/>
    <w:rsid w:val="001C6480"/>
    <w:rsid w:val="001D3612"/>
    <w:rsid w:val="00202C42"/>
    <w:rsid w:val="00223248"/>
    <w:rsid w:val="0023382B"/>
    <w:rsid w:val="00266A10"/>
    <w:rsid w:val="002A5225"/>
    <w:rsid w:val="002C36CA"/>
    <w:rsid w:val="002E4F49"/>
    <w:rsid w:val="00321089"/>
    <w:rsid w:val="00327330"/>
    <w:rsid w:val="00331345"/>
    <w:rsid w:val="003346D9"/>
    <w:rsid w:val="00361B73"/>
    <w:rsid w:val="00365968"/>
    <w:rsid w:val="00386EF8"/>
    <w:rsid w:val="003965D7"/>
    <w:rsid w:val="003E28D5"/>
    <w:rsid w:val="00444C41"/>
    <w:rsid w:val="00485ED1"/>
    <w:rsid w:val="004B2EDD"/>
    <w:rsid w:val="004B4A2B"/>
    <w:rsid w:val="004B583C"/>
    <w:rsid w:val="004E5865"/>
    <w:rsid w:val="00510AA6"/>
    <w:rsid w:val="00564BD9"/>
    <w:rsid w:val="00584C8E"/>
    <w:rsid w:val="00585046"/>
    <w:rsid w:val="00626876"/>
    <w:rsid w:val="006453EE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F54B6"/>
    <w:rsid w:val="00901C06"/>
    <w:rsid w:val="00923FD0"/>
    <w:rsid w:val="00995411"/>
    <w:rsid w:val="00A24B11"/>
    <w:rsid w:val="00A35150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F42E7"/>
    <w:rsid w:val="00D12927"/>
    <w:rsid w:val="00D36DAE"/>
    <w:rsid w:val="00D61E3B"/>
    <w:rsid w:val="00DC3104"/>
    <w:rsid w:val="00E84728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3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330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33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33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3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330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33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33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kuna</izvorni_sadrzaj>
    <derivirana_varijabla naziv="DomainObject.Primjedba_1">Predujam 1.000,00 kuna</derivirana_varijabla>
  </DomainObject.Primjedba>
  <DomainObject.Oznaka>
    <izvorni_sadrzaj>St-2691/2016-4</izvorni_sadrzaj>
    <derivirana_varijabla naziv="DomainObject.Oznaka_1">St-2691/2016-4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St-2691/2016</izvorni_sadrzaj>
    <derivirana_varijabla naziv="DomainObject.Predmet.OznakaBroj_1">St-2691/2016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VED-PROMET d.o.o. za proizvodnju, trgovinu i usluge zastupanog po punomoćniku Ana Desić</izvorni_sadrzaj>
    <derivirana_varijabla naziv="DomainObject.Predmet.ProtustrankaFormated_1">  VED-PROMET d.o.o. za proizvodnju, trgovinu i usluge zastupanog po punomoćniku Ana Desić</derivirana_varijabla>
  </DomainObject.Predmet.ProtustrankaFormated>
  <DomainObject.Predmet.ProtustrankaFormatedOIB>
    <izvorni_sadrzaj>  VED-PROMET d.o.o. za proizvodnju, trgovinu i usluge, OIB 41039119002 zastupanog po punomoćniku Ana Desić</izvorni_sadrzaj>
    <derivirana_varijabla naziv="DomainObject.Predmet.ProtustrankaFormatedOIB_1">  VED-PROMET d.o.o. za proizvodnju, trgovinu i usluge, OIB 41039119002 zastupanog po punomoćniku Ana Desić</derivirana_varijabla>
  </DomainObject.Predmet.ProtustrankaFormatedOIB>
  <DomainObject.Predmet.ProtustrankaFormatedWithAdress>
    <izvorni_sadrzaj> VED-PROMET d.o.o. za proizvodnju, trgovinu i usluge, Nazor Vladimira 6, 44320 Kutina zastupanog po punomoćniku Ana Desić</izvorni_sadrzaj>
    <derivirana_varijabla naziv="DomainObject.Predmet.ProtustrankaFormatedWithAdress_1"> VED-PROMET d.o.o. za proizvodnju, trgovinu i usluge, Nazor Vladimira 6, 44320 Kutina zastupanog po punomoćniku Ana Desić</derivirana_varijabla>
  </DomainObject.Predmet.ProtustrankaFormatedWithAdress>
  <DomainObject.Predmet.ProtustrankaFormatedWithAdressOIB>
    <izvorni_sadrzaj> VED-PROMET d.o.o. za proizvodnju, trgovinu i usluge, OIB 41039119002, Nazor Vladimira 6, 44320 Kutina zastupanog po punomoćniku Ana Desić</izvorni_sadrzaj>
    <derivirana_varijabla naziv="DomainObject.Predmet.ProtustrankaFormatedWithAdressOIB_1"> VED-PROMET d.o.o. za proizvodnju, trgovinu i usluge, OIB 41039119002, Nazor Vladimira 6, 44320 Kutina zastupanog po punomoćniku Ana Desić</derivirana_varijabla>
  </DomainObject.Predmet.ProtustrankaFormatedWithAdressOIB>
  <DomainObject.Predmet.ProtustrankaWithAdress>
    <izvorni_sadrzaj>VED-PROMET d.o.o. za proizvodnju, trgovinu i usluge Nazor Vladimira 6, 44320 Kutina</izvorni_sadrzaj>
    <derivirana_varijabla naziv="DomainObject.Predmet.ProtustrankaWithAdress_1">VED-PROMET d.o.o. za proizvodnju, trgovinu i usluge Nazor Vladimira 6, 44320 Kutina</derivirana_varijabla>
  </DomainObject.Predmet.ProtustrankaWithAdress>
  <DomainObject.Predmet.ProtustrankaWithAdressOIB>
    <izvorni_sadrzaj>VED-PROMET d.o.o. za proizvodnju, trgovinu i usluge, OIB 41039119002, Nazor Vladimira 6, 44320 Kutina</izvorni_sadrzaj>
    <derivirana_varijabla naziv="DomainObject.Predmet.ProtustrankaWithAdressOIB_1">VED-PROMET d.o.o. za proizvodnju, trgovinu i usluge, OIB 41039119002, Nazor Vladimira 6, 44320 Kutina</derivirana_varijabla>
  </DomainObject.Predmet.ProtustrankaWithAdressOIB>
  <DomainObject.Predmet.ProtustrankaNazivFormated>
    <izvorni_sadrzaj>VED-PROMET d.o.o. za proizvodnju, trgovinu i usluge</izvorni_sadrzaj>
    <derivirana_varijabla naziv="DomainObject.Predmet.ProtustrankaNazivFormated_1">VED-PROMET d.o.o. za proizvodnju, trgovinu i usluge</derivirana_varijabla>
  </DomainObject.Predmet.ProtustrankaNazivFormated>
  <DomainObject.Predmet.ProtustrankaNazivFormatedOIB>
    <izvorni_sadrzaj>VED-PROMET d.o.o. za proizvodnju, trgovinu i usluge, OIB 41039119002</izvorni_sadrzaj>
    <derivirana_varijabla naziv="DomainObject.Predmet.ProtustrankaNazivFormatedOIB_1">VED-PROMET d.o.o. za proizvodnju, trgovinu i usluge, OIB 41039119002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VED-PROMET d.o.o. za proizvodnju, trgovinu i usluge zastupanog po punomoćniku Ana Desić</item>
    </izvorni_sadrzaj>
    <derivirana_varijabla naziv="DomainObject.Predmet.ProtuStrankaListFormated_1">
      <item>VED-PROMET d.o.o. za proizvodnju, trgovinu i usluge zastupanog po punomoćniku Ana Desić</item>
    </derivirana_varijabla>
  </DomainObject.Predmet.ProtuStrankaListFormated>
  <DomainObject.Predmet.ProtuStrankaListFormatedOIB>
    <izvorni_sadrzaj>
      <item>VED-PROMET d.o.o. za proizvodnju, trgovinu i usluge, OIB 41039119002 zastupanog po punomoćniku Ana Desić</item>
    </izvorni_sadrzaj>
    <derivirana_varijabla naziv="DomainObject.Predmet.ProtuStrankaListFormatedOIB_1">
      <item>VED-PROMET d.o.o. za proizvodnju, trgovinu i usluge, OIB 41039119002 zastupanog po punomoćniku Ana Desić</item>
    </derivirana_varijabla>
  </DomainObject.Predmet.ProtuStrankaListFormatedOIB>
  <DomainObject.Predmet.ProtuStrankaListFormatedWithAdress>
    <izvorni_sadrzaj>
      <item>VED-PROMET d.o.o. za proizvodnju, trgovinu i usluge, Nazor Vladimira 6, 44320 Kutina zastupanog po punomoćniku Ana Desić</item>
    </izvorni_sadrzaj>
    <derivirana_varijabla naziv="DomainObject.Predmet.ProtuStrankaListFormatedWithAdress_1">
      <item>VED-PROMET d.o.o. za proizvodnju, trgovinu i usluge, Nazor Vladimira 6, 44320 Kutina zastupanog po punomoćniku Ana Desić</item>
    </derivirana_varijabla>
  </DomainObject.Predmet.ProtuStrankaListFormatedWithAdress>
  <DomainObject.Predmet.ProtuStrankaListFormatedWithAdressOIB>
    <izvorni_sadrzaj>
      <item>VED-PROMET d.o.o. za proizvodnju, trgovinu i usluge, OIB 41039119002, Nazor Vladimira 6, 44320 Kutina zastupanog po punomoćniku Ana Desić</item>
    </izvorni_sadrzaj>
    <derivirana_varijabla naziv="DomainObject.Predmet.ProtuStrankaListFormatedWithAdressOIB_1">
      <item>VED-PROMET d.o.o. za proizvodnju, trgovinu i usluge, OIB 41039119002, Nazor Vladimira 6, 44320 Kutina zastupanog po punomoćniku Ana Desić</item>
    </derivirana_varijabla>
  </DomainObject.Predmet.ProtuStrankaListFormatedWithAdressOIB>
  <DomainObject.Predmet.ProtuStrankaListNazivFormated>
    <izvorni_sadrzaj>
      <item>VED-PROMET d.o.o. za proizvodnju, trgovinu i usluge</item>
    </izvorni_sadrzaj>
    <derivirana_varijabla naziv="DomainObject.Predmet.ProtuStrankaListNazivFormated_1">
      <item>VED-PROMET d.o.o. za proizvodnju, trgovinu i usluge</item>
    </derivirana_varijabla>
  </DomainObject.Predmet.ProtuStrankaListNazivFormated>
  <DomainObject.Predmet.ProtuStrankaListNazivFormatedOIB>
    <izvorni_sadrzaj>
      <item>VED-PROMET d.o.o. za proizvodnju, trgovinu i usluge, OIB 41039119002</item>
    </izvorni_sadrzaj>
    <derivirana_varijabla naziv="DomainObject.Predmet.ProtuStrankaListNazivFormatedOIB_1">
      <item>VED-PROMET d.o.o. za proizvodnju, trgovinu i usluge, OIB 41039119002</item>
    </derivirana_varijabla>
  </DomainObject.Predmet.ProtuStrankaListNazivFormatedOIB>
  <DomainObject.Predmet.OstaliListFormated>
    <izvorni_sadrzaj>
      <item>Ana Desić punomoćnik sudionika u postupku VED-PROMET d.o.o. za proizvodnju, trgovinu i usluge</item>
    </izvorni_sadrzaj>
    <derivirana_varijabla naziv="DomainObject.Predmet.OstaliListFormated_1">
      <item>Ana Desić punomoćnik sudionika u postupku VED-PROMET d.o.o. za proizvodnju, trgovinu i usluge</item>
    </derivirana_varijabla>
  </DomainObject.Predmet.OstaliListFormated>
  <DomainObject.Predmet.OstaliListFormatedOIB>
    <izvorni_sadrzaj>
      <item>Ana Desić, OIB 91796261575 punomoćnik sudionika u postupku VED-PROMET d.o.o. za proizvodnju, trgovinu i usluge</item>
    </izvorni_sadrzaj>
    <derivirana_varijabla naziv="DomainObject.Predmet.OstaliListFormatedOIB_1">
      <item>Ana Desić, OIB 91796261575 punomoćnik sudionika u postupku VED-PROMET d.o.o. za proizvodnju, trgovinu i usluge</item>
    </derivirana_varijabla>
  </DomainObject.Predmet.OstaliListFormatedOIB>
  <DomainObject.Predmet.OstaliListFormatedWithAdress>
    <izvorni_sadrzaj>
      <item>Ana Desić, Vladimira Nazora 6, 44320 Kutina punomoćnik sudionika u postupku VED-PROMET d.o.o. za proizvodnju, trgovinu i usluge</item>
    </izvorni_sadrzaj>
    <derivirana_varijabla naziv="DomainObject.Predmet.OstaliListFormatedWithAdress_1">
      <item>Ana Desić, Vladimira Nazora 6, 44320 Kutina punomoćnik sudionika u postupku VED-PROMET d.o.o. za proizvodnju, trgovinu i usluge</item>
    </derivirana_varijabla>
  </DomainObject.Predmet.OstaliListFormatedWithAdress>
  <DomainObject.Predmet.OstaliListFormatedWithAdressOIB>
    <izvorni_sadrzaj>
      <item>Ana Desić, OIB 91796261575, Vladimira Nazora 6, 44320 Kutina punomoćnik sudionika u postupku VED-PROMET d.o.o. za proizvodnju, trgovinu i usluge</item>
    </izvorni_sadrzaj>
    <derivirana_varijabla naziv="DomainObject.Predmet.OstaliListFormatedWithAdressOIB_1">
      <item>Ana Desić, OIB 91796261575, Vladimira Nazora 6, 44320 Kutina punomoćnik sudionika u postupku VED-PROMET d.o.o. za proizvodnju, trgovinu i usluge</item>
    </derivirana_varijabla>
  </DomainObject.Predmet.OstaliListFormatedWithAdressOIB>
  <DomainObject.Predmet.OstaliListNazivFormated>
    <izvorni_sadrzaj>
      <item>Ana Desić</item>
    </izvorni_sadrzaj>
    <derivirana_varijabla naziv="DomainObject.Predmet.OstaliListNazivFormated_1">
      <item>Ana Desić</item>
    </derivirana_varijabla>
  </DomainObject.Predmet.OstaliListNazivFormated>
  <DomainObject.Predmet.OstaliListNazivFormatedOIB>
    <izvorni_sadrzaj>
      <item>Ana Desić, OIB 91796261575</item>
    </izvorni_sadrzaj>
    <derivirana_varijabla naziv="DomainObject.Predmet.OstaliListNazivFormatedOIB_1">
      <item>Ana Desić, OIB 91796261575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St-2691/2016-4</izvorni_sadrzaj>
    <derivirana_varijabla naziv="DomainObject.PoslovniBrojDokumenta_1">St-2691/2016-4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VED-PROMET d.o.o. za proizvodnju, trgovinu i usluge</izvorni_sadrzaj>
    <derivirana_varijabla naziv="DomainObject.Predmet.ProtustrankaIDrugi_1">VED-PROMET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VED-PROMET d.o.o. za proizvodnju, trgovinu i usluge, OIB 41039119002, Nazor Vladimira 6, 44320 Kutina</izvorni_sadrzaj>
    <derivirana_varijabla naziv="DomainObject.Predmet.ProtustrankaIDrugiAdressOIB_1">VED-PROMET d.o.o. za proizvodnju, trgovinu i usluge, OIB 41039119002, Nazor Vladimira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VED-PROMET d.o.o. za proizvodnju, trgovinu i usluge</item>
      <item>Ana Desić</item>
    </izvorni_sadrzaj>
    <derivirana_varijabla naziv="DomainObject.Predmet.SudioniciListNaziv_1">
      <item>FINA Regionalni centar Zagreb</item>
      <item>VED-PROMET d.o.o. za proizvodnju, trgovinu i usluge</item>
      <item>Ana Desić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VED-PROMET d.o.o. za proizvodnju, trgovinu i usluge, OIB 41039119002, Nazor Vladimira 6,44320 Kutina</item>
      <item>Ana Desić, OIB 91796261575, Vladimira Nazora 6,44320 Kutina</item>
    </izvorni_sadrzaj>
    <derivirana_varijabla naziv="DomainObject.Predmet.SudioniciListAdressOIB_1">
      <item>FINA Regionalni centar Zagreb, OIB 85821130368, Trg svibanjskih žrtava 1995. 1,10000 Zagreb</item>
      <item>VED-PROMET d.o.o. za proizvodnju, trgovinu i usluge, OIB 41039119002, Nazor Vladimira 6,44320 Kutina</item>
      <item>Ana Desić, OIB 91796261575, Vladimira Nazora 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41039119002</item>
      <item>, OIB 91796261575</item>
    </izvorni_sadrzaj>
    <derivirana_varijabla naziv="DomainObject.Predmet.SudioniciListNazivOIB_1">
      <item>, OIB 85821130368</item>
      <item>, OIB 41039119002</item>
      <item>, OIB 91796261575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2647</properties:Characters>
  <properties:Lines>65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2016-09-06T11:21:00Z</dcterms:created>
  <dc:creator>Sudsko vijeæe</dc:creator>
  <cp:lastModifiedBy>Ana Brlek</cp:lastModifiedBy>
  <cp:lastPrinted>2016-10-06T08:32:00Z</cp:lastPrinted>
  <dcterms:modified xmlns:xsi="http://www.w3.org/2001/XMLSchema-instance" xsi:type="dcterms:W3CDTF">2016-10-06T08:32:00Z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St-2691/2016-4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