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7b4e" w14:paraId="ec47b4e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C7482B">
        <w:rPr>
          <w:b/>
        </w:rPr>
        <w:t>955</w:t>
      </w:r>
      <w:r w:rsidR="00B40908">
        <w:rPr>
          <w:b/>
        </w:rPr>
        <w:t>/201</w:t>
      </w:r>
      <w:r w:rsidR="00C7482B">
        <w:rPr>
          <w:b/>
        </w:rPr>
        <w:t>3</w:t>
      </w:r>
      <w:r w:rsidR="00B40908">
        <w:rPr>
          <w:b/>
        </w:rPr>
        <w:t>-</w:t>
      </w:r>
      <w:r w:rsidR="00FE3166">
        <w:rPr>
          <w:b/>
        </w:rPr>
        <w:t>77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5D11D3" w:rsidRPr="005D11D3">
        <w:t xml:space="preserve">CROATIA-PETROL d.o.o. za promet naftnih derivata, trgovinu i vanjskotrgovinsko poslovanje </w:t>
      </w:r>
      <w:r w:rsidR="005D11D3">
        <w:t>„</w:t>
      </w:r>
      <w:r w:rsidR="005D11D3" w:rsidRPr="005D11D3">
        <w:t>u stečaju</w:t>
      </w:r>
      <w:r w:rsidR="005D11D3">
        <w:t>“</w:t>
      </w:r>
      <w:r w:rsidR="005D11D3" w:rsidRPr="005D11D3">
        <w:t xml:space="preserve">, skraćena tvrtka: CROATIA-PETROL d.o.o. </w:t>
      </w:r>
      <w:r w:rsidR="005D11D3">
        <w:t>„</w:t>
      </w:r>
      <w:r w:rsidR="005D11D3" w:rsidRPr="005D11D3">
        <w:t>u stečaju</w:t>
      </w:r>
      <w:r w:rsidR="005D11D3">
        <w:t>“</w:t>
      </w:r>
      <w:r w:rsidR="005D11D3" w:rsidRPr="005D11D3">
        <w:t>, Slavonski Brod, Vinkovačkih žrtava 43, OIB 96506603715</w:t>
      </w:r>
      <w:r w:rsidR="00FA3B1D">
        <w:t xml:space="preserve">, dana </w:t>
      </w:r>
      <w:r w:rsidR="00FE3166">
        <w:t>29. lipnja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702BF7" w:rsidP="00702BF7" w:rsidR="00702BF7">
      <w:pPr>
        <w:ind w:firstLine="1440"/>
        <w:jc w:val="both"/>
      </w:pPr>
    </w:p>
    <w:p w:rsidRDefault="00FE3166" w:rsidP="00444B75" w:rsidR="00B078D1">
      <w:pPr>
        <w:ind w:firstLine="1440"/>
        <w:jc w:val="both"/>
      </w:pPr>
      <w:r>
        <w:t>Ponovno se n</w:t>
      </w:r>
      <w:r w:rsidR="00B40908">
        <w:t xml:space="preserve">alaže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C7482B" w:rsidRPr="00C7482B">
        <w:t>Krešimir</w:t>
      </w:r>
      <w:r w:rsidR="00B078D1">
        <w:t>u</w:t>
      </w:r>
      <w:r w:rsidR="00C7482B" w:rsidRPr="00C7482B">
        <w:t xml:space="preserve"> Tomac </w:t>
      </w:r>
      <w:proofErr w:type="spellStart"/>
      <w:r w:rsidR="00C7482B" w:rsidRPr="00C7482B">
        <w:t>dipl.iur</w:t>
      </w:r>
      <w:proofErr w:type="spellEnd"/>
      <w:r w:rsidR="00C7482B" w:rsidRPr="00C7482B">
        <w:t>. iz Slavonskog Broda, Tome Bakača 35</w:t>
      </w:r>
      <w:r w:rsidR="00D17B4E">
        <w:t xml:space="preserve">, OIB </w:t>
      </w:r>
      <w:r w:rsidR="00C7482B" w:rsidRPr="00C7482B">
        <w:t>89208179103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="005D11D3" w:rsidRPr="005D11D3">
        <w:t>CROATIA-PETROL d.o.o. za promet naftnih derivata, trgovinu i vanjskotrgovinsko poslovanje „u stečaju“, skraćena tvrtka: CROATIA-PETROL d.o.o. „u stečaju“, Slavonski Brod, Vinkovačkih žrtava 43, OIB 96506603715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FE3166">
        <w:t>29. lipnja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FE3166">
        <w:t xml:space="preserve"> </w:t>
      </w:r>
      <w:r w:rsidR="00751468">
        <w:t>Stečajna sutkinja</w:t>
      </w:r>
    </w:p>
    <w:p w:rsidRDefault="00A457F5" w:rsidP="008C5920" w:rsidR="006A4AB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 </w:t>
      </w:r>
      <w:r w:rsidR="008C5920">
        <w:t xml:space="preserve">    </w:t>
      </w:r>
      <w:r w:rsidRPr="00A457F5">
        <w:t>Mirna Vujčić</w:t>
      </w:r>
    </w:p>
    <w:p w:rsidRDefault="00ED3224" w:rsidP="00A457F5" w:rsidR="00FE3166">
      <w:pPr>
        <w:jc w:val="both"/>
      </w:pPr>
      <w:r>
        <w:t xml:space="preserve">                                </w:t>
      </w:r>
    </w:p>
    <w:p w:rsidRDefault="00ED3224" w:rsidP="00A457F5" w:rsidR="00A457F5" w:rsidRPr="00A457F5">
      <w:pPr>
        <w:jc w:val="both"/>
      </w:pPr>
      <w:r>
        <w:t xml:space="preserve">                                          </w:t>
      </w:r>
      <w:r w:rsidR="00751468">
        <w:t xml:space="preserve">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>
      <w:pPr>
        <w:jc w:val="both"/>
      </w:pPr>
    </w:p>
    <w:p w:rsidRDefault="00FE3166" w:rsidP="00A457F5" w:rsidR="00FE3166" w:rsidRPr="00A457F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E5D" w:rsidR="00027E5D">
      <w:r>
        <w:separator/>
      </w:r>
    </w:p>
  </w:endnote>
  <w:endnote w:id="0" w:type="continuationSeparator">
    <w:p w:rsidRDefault="00027E5D" w:rsidR="00027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E5D" w:rsidR="00027E5D">
      <w:r>
        <w:separator/>
      </w:r>
    </w:p>
  </w:footnote>
  <w:footnote w:id="0" w:type="continuationSeparator">
    <w:p w:rsidRDefault="00027E5D" w:rsidR="00027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16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27E5D"/>
    <w:rsid w:val="00096416"/>
    <w:rsid w:val="000C66C2"/>
    <w:rsid w:val="000D154C"/>
    <w:rsid w:val="0010129E"/>
    <w:rsid w:val="00121764"/>
    <w:rsid w:val="0012631B"/>
    <w:rsid w:val="00174870"/>
    <w:rsid w:val="00175B82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4054A7"/>
    <w:rsid w:val="00417FA4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53F4A"/>
    <w:rsid w:val="00C577B4"/>
    <w:rsid w:val="00C57AF1"/>
    <w:rsid w:val="00C7482B"/>
    <w:rsid w:val="00C906F4"/>
    <w:rsid w:val="00CB2E9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33009"/>
    <w:rsid w:val="00F50B7C"/>
    <w:rsid w:val="00F90D92"/>
    <w:rsid w:val="00FA3AAF"/>
    <w:rsid w:val="00FA3B1D"/>
    <w:rsid w:val="00FC745E"/>
    <w:rsid w:val="00FE29D7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B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B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B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B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5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B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B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B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B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1365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2016-06-29T11:50:00Z</dcterms:created>
  <dc:creator>zbiondic</dc:creator>
  <cp:lastModifiedBy>wsadmin</cp:lastModifiedBy>
  <cp:lastPrinted>2016-06-29T11:52:00Z</cp:lastPrinted>
  <dcterms:modified xmlns:xsi="http://www.w3.org/2001/XMLSchema-instance" xsi:type="dcterms:W3CDTF">2016-06-29T12:49:00Z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