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b3c0" w14:paraId="7edb3c0" w:rsidRDefault="00F56EE7" w:rsidP="008548C7" w:rsidR="008548C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8548C7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8548C7" w:rsidP="00B82EDA" w:rsidR="008548C7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548C7" w:rsidP="00B82EDA" w:rsidR="008548C7" w:rsidRPr="00B97334">
            <w:pPr>
              <w:jc w:val="center"/>
            </w:pPr>
            <w:r w:rsidRPr="00B97334">
              <w:t>Republika Hrvatska</w:t>
            </w:r>
          </w:p>
          <w:p w:rsidRDefault="008548C7" w:rsidP="00B82EDA" w:rsidR="008548C7" w:rsidRPr="00B97334">
            <w:pPr>
              <w:jc w:val="center"/>
            </w:pPr>
            <w:r w:rsidRPr="00B97334">
              <w:t>Trgovački sud u Osijeku</w:t>
            </w:r>
          </w:p>
          <w:p w:rsidRDefault="008548C7" w:rsidP="00B82EDA" w:rsidR="008548C7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8548C7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548C7" w:rsidP="00BF296F" w:rsidR="008548C7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St-11</w:t>
            </w:r>
            <w:r w:rsidR="00F83A23">
              <w:t>9</w:t>
            </w:r>
            <w:r w:rsidR="00BF296F">
              <w:t>4</w:t>
            </w:r>
            <w:r>
              <w:t>/2018-4</w:t>
            </w:r>
            <w:r w:rsidRPr="00B97334">
              <w:t xml:space="preserve"> </w:t>
            </w:r>
          </w:p>
        </w:tc>
      </w:tr>
    </w:tbl>
    <w:p w:rsidRDefault="008548C7" w:rsidP="008548C7" w:rsidR="008548C7"/>
    <w:p w:rsidRDefault="00110983" w:rsidP="00110983" w:rsidR="00110983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BF296F">
        <w:t xml:space="preserve">Neron j.d.o.o. za trgovinu i usluge Vinkovci, Kralja Zvonimira 73, </w:t>
      </w:r>
      <w:proofErr w:type="spellStart"/>
      <w:r w:rsidR="00BF296F">
        <w:t>OIB</w:t>
      </w:r>
      <w:proofErr w:type="spellEnd"/>
      <w:r w:rsidR="00BF296F">
        <w:t xml:space="preserve">: 74517063403, </w:t>
      </w:r>
      <w:proofErr w:type="spellStart"/>
      <w:r w:rsidR="00BF296F">
        <w:t>MBS</w:t>
      </w:r>
      <w:proofErr w:type="spellEnd"/>
      <w:r w:rsidR="00BF296F">
        <w:t xml:space="preserve">: 030187384, </w:t>
      </w:r>
      <w:r w:rsidR="00F83A23">
        <w:t>dana 17.</w:t>
      </w:r>
      <w:r w:rsidR="008548C7">
        <w:t xml:space="preserve"> prosinca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r w:rsidR="00BF296F">
        <w:t xml:space="preserve">Neron j.d.o.o. za trgovinu i usluge Vinkovci, Kralja Zvonimira 73, </w:t>
      </w:r>
      <w:proofErr w:type="spellStart"/>
      <w:r w:rsidR="00BF296F">
        <w:t>OIB</w:t>
      </w:r>
      <w:proofErr w:type="spellEnd"/>
      <w:r w:rsidR="00BF296F">
        <w:t xml:space="preserve">: 74517063403, </w:t>
      </w:r>
      <w:proofErr w:type="spellStart"/>
      <w:r w:rsidR="00BF296F">
        <w:t>MBS</w:t>
      </w:r>
      <w:proofErr w:type="spellEnd"/>
      <w:r w:rsidR="00BF296F">
        <w:t>: 030187384.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FF3E06">
        <w:t xml:space="preserve">Jelena Kordić, </w:t>
      </w:r>
      <w:proofErr w:type="spellStart"/>
      <w:r w:rsidR="00FF3E06">
        <w:t>OIB</w:t>
      </w:r>
      <w:proofErr w:type="spellEnd"/>
      <w:r w:rsidR="00FF3E06">
        <w:t xml:space="preserve">: 78573539971, </w:t>
      </w:r>
      <w:proofErr w:type="spellStart"/>
      <w:r w:rsidR="00FF3E06">
        <w:t>Višenjevac</w:t>
      </w:r>
      <w:proofErr w:type="spellEnd"/>
      <w:r w:rsidR="00FF3E06">
        <w:t xml:space="preserve">, </w:t>
      </w:r>
      <w:proofErr w:type="spellStart"/>
      <w:r w:rsidR="00FF3E06">
        <w:t>E.Kvaternika</w:t>
      </w:r>
      <w:proofErr w:type="spellEnd"/>
      <w:r w:rsidR="00FF3E06">
        <w:t xml:space="preserve"> 44a.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F296F">
        <w:t xml:space="preserve">Neron j.d.o.o. za trgovinu i usluge Vinkovci, Kralja Zvonimira 73, </w:t>
      </w:r>
      <w:proofErr w:type="spellStart"/>
      <w:r w:rsidR="00BF296F">
        <w:t>OIB</w:t>
      </w:r>
      <w:proofErr w:type="spellEnd"/>
      <w:r w:rsidR="00BF296F">
        <w:t xml:space="preserve">: 74517063403, </w:t>
      </w:r>
      <w:proofErr w:type="spellStart"/>
      <w:r w:rsidR="00BF296F">
        <w:t>MBS</w:t>
      </w:r>
      <w:proofErr w:type="spellEnd"/>
      <w:r w:rsidR="00BF296F">
        <w:t>: 030187384.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82124D">
        <w:rPr>
          <w:bCs/>
        </w:rPr>
        <w:t>1</w:t>
      </w:r>
      <w:r w:rsidR="00BF296F">
        <w:rPr>
          <w:bCs/>
        </w:rPr>
        <w:t>1</w:t>
      </w:r>
      <w:r w:rsidR="0082124D">
        <w:rPr>
          <w:bCs/>
        </w:rPr>
        <w:t>. listopada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BF296F">
        <w:rPr>
          <w:bCs/>
        </w:rPr>
        <w:t xml:space="preserve"> </w:t>
      </w:r>
      <w:r w:rsidR="00BF296F">
        <w:t xml:space="preserve">Neron j.d.o.o. za trgovinu i usluge Vinkovci, Kralja Zvonimira 73, </w:t>
      </w:r>
      <w:proofErr w:type="spellStart"/>
      <w:r w:rsidR="00BF296F">
        <w:t>OIB</w:t>
      </w:r>
      <w:proofErr w:type="spellEnd"/>
      <w:r w:rsidR="00BF296F">
        <w:t xml:space="preserve">: 74517063403, </w:t>
      </w:r>
      <w:proofErr w:type="spellStart"/>
      <w:r w:rsidR="00BF296F">
        <w:t>MBS</w:t>
      </w:r>
      <w:proofErr w:type="spellEnd"/>
      <w:r w:rsidR="00BF296F">
        <w:t xml:space="preserve">: 030187384. </w:t>
      </w:r>
      <w:r w:rsidR="00686671">
        <w:rPr>
          <w:bCs/>
        </w:rPr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lastRenderedPageBreak/>
        <w:t>Kako su ispunjene pretpostavke iz citirane odredbe SZ-a, T</w:t>
      </w:r>
      <w:r w:rsidR="00277C01">
        <w:t xml:space="preserve">rgovački sud u Osijeku je dana </w:t>
      </w:r>
      <w:r w:rsidR="008548C7">
        <w:t>1</w:t>
      </w:r>
      <w:r w:rsidR="0082124D">
        <w:t>9</w:t>
      </w:r>
      <w:r w:rsidR="008548C7">
        <w:t xml:space="preserve">. listopada </w:t>
      </w:r>
      <w:r w:rsidR="00F334C8">
        <w:t>2018.</w:t>
      </w:r>
      <w:r>
        <w:t>, objavio oglas na mrežnoj stranici e-oglasna ploča sudova pod poslovnim brojem St-</w:t>
      </w:r>
      <w:r w:rsidR="008548C7">
        <w:t>11</w:t>
      </w:r>
      <w:r w:rsidR="0082124D">
        <w:t>9</w:t>
      </w:r>
      <w:r w:rsidR="00BF296F">
        <w:t>4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82124D">
        <w:t>17</w:t>
      </w:r>
      <w:r w:rsidR="008548C7">
        <w:t xml:space="preserve">. prosinca </w:t>
      </w:r>
      <w:r w:rsidR="00F334C8">
        <w:t xml:space="preserve">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22B60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82124D" w:rsidP="00656FF9" w:rsidR="00D925DB">
      <w:pPr>
        <w:pStyle w:val="Tijeloteksta"/>
        <w:numPr>
          <w:ilvl w:val="0"/>
          <w:numId w:val="3"/>
        </w:numPr>
        <w:jc w:val="left"/>
      </w:pPr>
      <w:r>
        <w:t>registar 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B22B60">
      <w:t xml:space="preserve">Poslovni broj: </w:t>
    </w:r>
    <w:r>
      <w:t>20 St-</w:t>
    </w:r>
    <w:r w:rsidR="00B22B60">
      <w:t>11</w:t>
    </w:r>
    <w:r w:rsidR="0082124D">
      <w:t>9</w:t>
    </w:r>
    <w:r w:rsidR="00BF296F">
      <w:t>4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2D5E"/>
    <w:rsid w:val="004D4CC0"/>
    <w:rsid w:val="004D5A26"/>
    <w:rsid w:val="004E466C"/>
    <w:rsid w:val="004F5FE8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124D"/>
    <w:rsid w:val="00844DE0"/>
    <w:rsid w:val="008548C7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2B60"/>
    <w:rsid w:val="00B24B41"/>
    <w:rsid w:val="00B3448E"/>
    <w:rsid w:val="00B706CB"/>
    <w:rsid w:val="00B7300B"/>
    <w:rsid w:val="00B82540"/>
    <w:rsid w:val="00B95B20"/>
    <w:rsid w:val="00BB05BB"/>
    <w:rsid w:val="00BE0AFD"/>
    <w:rsid w:val="00BE33FF"/>
    <w:rsid w:val="00BF296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83A23"/>
    <w:rsid w:val="00F97E76"/>
    <w:rsid w:val="00FD0F74"/>
    <w:rsid w:val="00FE0CCA"/>
    <w:rsid w:val="00FF3E06"/>
    <w:rsid w:val="00FF447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F4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F447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447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47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47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F4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F447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447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47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47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St-1194/2018</izvorni_sadrzaj>
    <derivirana_varijabla naziv="DomainObject.Predmet.OznakaBroj_1">St-1194/2018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Neron j.d.o.o. za trgovinu i usluge</izvorni_sadrzaj>
    <derivirana_varijabla naziv="DomainObject.Predmet.ProtustrankaFormated_1">  Neron j.d.o.o. za trgovinu i usluge</derivirana_varijabla>
  </DomainObject.Predmet.ProtustrankaFormated>
  <DomainObject.Predmet.ProtustrankaFormatedOIB>
    <izvorni_sadrzaj>  Neron j.d.o.o. za trgovinu i usluge, OIB 74517063403</izvorni_sadrzaj>
    <derivirana_varijabla naziv="DomainObject.Predmet.ProtustrankaFormatedOIB_1">  Neron j.d.o.o. za trgovinu i usluge, OIB 74517063403</derivirana_varijabla>
  </DomainObject.Predmet.ProtustrankaFormatedOIB>
  <DomainObject.Predmet.ProtustrankaFormatedWithAdress>
    <izvorni_sadrzaj> Neron j.d.o.o. za trgovinu i usluge, Kralja Zvonimira 73, 32100 Vinkovci</izvorni_sadrzaj>
    <derivirana_varijabla naziv="DomainObject.Predmet.ProtustrankaFormatedWithAdress_1"> Neron j.d.o.o. za trgovinu i usluge, Kralja Zvonimira 73, 32100 Vinkovci</derivirana_varijabla>
  </DomainObject.Predmet.ProtustrankaFormatedWithAdress>
  <DomainObject.Predmet.ProtustrankaFormatedWithAdressOIB>
    <izvorni_sadrzaj> Neron j.d.o.o. za trgovinu i usluge, OIB 74517063403, Kralja Zvonimira 73, 32100 Vinkovci</izvorni_sadrzaj>
    <derivirana_varijabla naziv="DomainObject.Predmet.ProtustrankaFormatedWithAdressOIB_1"> Neron j.d.o.o. za trgovinu i usluge, OIB 74517063403, Kralja Zvonimira 73, 32100 Vinkovci</derivirana_varijabla>
  </DomainObject.Predmet.ProtustrankaFormatedWithAdressOIB>
  <DomainObject.Predmet.ProtustrankaWithAdress>
    <izvorni_sadrzaj>Neron j.d.o.o. za trgovinu i usluge Kralja Zvonimira 73, 32100 Vinkovci</izvorni_sadrzaj>
    <derivirana_varijabla naziv="DomainObject.Predmet.ProtustrankaWithAdress_1">Neron j.d.o.o. za trgovinu i usluge Kralja Zvonimira 73, 32100 Vinkovci</derivirana_varijabla>
  </DomainObject.Predmet.ProtustrankaWithAdress>
  <DomainObject.Predmet.ProtustrankaWithAdressOIB>
    <izvorni_sadrzaj>Neron j.d.o.o. za trgovinu i usluge, OIB 74517063403, Kralja Zvonimira 73, 32100 Vinkovci</izvorni_sadrzaj>
    <derivirana_varijabla naziv="DomainObject.Predmet.ProtustrankaWithAdressOIB_1">Neron j.d.o.o. za trgovinu i usluge, OIB 74517063403, Kralja Zvonimira 73, 32100 Vinkovci</derivirana_varijabla>
  </DomainObject.Predmet.ProtustrankaWithAdressOIB>
  <DomainObject.Predmet.ProtustrankaNazivFormated>
    <izvorni_sadrzaj>Neron j.d.o.o. za trgovinu i usluge</izvorni_sadrzaj>
    <derivirana_varijabla naziv="DomainObject.Predmet.ProtustrankaNazivFormated_1">Neron j.d.o.o. za trgovinu i usluge</derivirana_varijabla>
  </DomainObject.Predmet.ProtustrankaNazivFormated>
  <DomainObject.Predmet.ProtustrankaNazivFormatedOIB>
    <izvorni_sadrzaj>Neron j.d.o.o. za trgovinu i usluge, OIB 74517063403</izvorni_sadrzaj>
    <derivirana_varijabla naziv="DomainObject.Predmet.ProtustrankaNazivFormatedOIB_1">Neron j.d.o.o. za trgovinu i usluge, OIB 74517063403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Neron j.d.o.o. za trgovinu i usluge</item>
    </izvorni_sadrzaj>
    <derivirana_varijabla naziv="DomainObject.Predmet.ProtuStrankaListFormated_1">
      <item>Neron j.d.o.o. za trgovinu i usluge</item>
    </derivirana_varijabla>
  </DomainObject.Predmet.ProtuStrankaListFormated>
  <DomainObject.Predmet.ProtuStrankaListFormatedOIB>
    <izvorni_sadrzaj>
      <item>Neron j.d.o.o. za trgovinu i usluge, OIB 74517063403</item>
    </izvorni_sadrzaj>
    <derivirana_varijabla naziv="DomainObject.Predmet.ProtuStrankaListFormatedOIB_1">
      <item>Neron j.d.o.o. za trgovinu i usluge, OIB 74517063403</item>
    </derivirana_varijabla>
  </DomainObject.Predmet.ProtuStrankaListFormatedOIB>
  <DomainObject.Predmet.ProtuStrankaListFormatedWithAdress>
    <izvorni_sadrzaj>
      <item>Neron j.d.o.o. za trgovinu i usluge, Kralja Zvonimira 73, 32100 Vinkovci</item>
    </izvorni_sadrzaj>
    <derivirana_varijabla naziv="DomainObject.Predmet.ProtuStrankaListFormatedWithAdress_1">
      <item>Neron j.d.o.o. za trgovinu i usluge, Kralja Zvonimira 73, 32100 Vinkovci</item>
    </derivirana_varijabla>
  </DomainObject.Predmet.ProtuStrankaListFormatedWithAdress>
  <DomainObject.Predmet.ProtuStrankaListFormatedWithAdressOIB>
    <izvorni_sadrzaj>
      <item>Neron j.d.o.o. za trgovinu i usluge, OIB 74517063403, Kralja Zvonimira 73, 32100 Vinkovci</item>
    </izvorni_sadrzaj>
    <derivirana_varijabla naziv="DomainObject.Predmet.ProtuStrankaListFormatedWithAdressOIB_1">
      <item>Neron j.d.o.o. za trgovinu i usluge, OIB 74517063403, Kralja Zvonimira 73, 32100 Vinkovci</item>
    </derivirana_varijabla>
  </DomainObject.Predmet.ProtuStrankaListFormatedWithAdressOIB>
  <DomainObject.Predmet.ProtuStrankaListNazivFormated>
    <izvorni_sadrzaj>
      <item>Neron j.d.o.o. za trgovinu i usluge</item>
    </izvorni_sadrzaj>
    <derivirana_varijabla naziv="DomainObject.Predmet.ProtuStrankaListNazivFormated_1">
      <item>Neron j.d.o.o. za trgovinu i usluge</item>
    </derivirana_varijabla>
  </DomainObject.Predmet.ProtuStrankaListNazivFormated>
  <DomainObject.Predmet.ProtuStrankaListNazivFormatedOIB>
    <izvorni_sadrzaj>
      <item>Neron j.d.o.o. za trgovinu i usluge, OIB 74517063403</item>
    </izvorni_sadrzaj>
    <derivirana_varijabla naziv="DomainObject.Predmet.ProtuStrankaListNazivFormatedOIB_1">
      <item>Neron j.d.o.o. za trgovinu i usluge, OIB 74517063403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Neron j.d.o.o. za trgovinu i usluge</izvorni_sadrzaj>
    <derivirana_varijabla naziv="DomainObject.Predmet.ProtustrankaIDrugi_1">Neron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Neron j.d.o.o. za trgovinu i usluge, OIB 74517063403, Kralja Zvonimira 73, 32100 Vinkovci</izvorni_sadrzaj>
    <derivirana_varijabla naziv="DomainObject.Predmet.ProtustrankaIDrugiAdressOIB_1">Neron j.d.o.o. za trgovinu i usluge, OIB 74517063403, Kralja Zvonimira 73,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Neron j.d.o.o. za trgovinu i usluge</item>
    </izvorni_sadrzaj>
    <derivirana_varijabla naziv="DomainObject.Predmet.SudioniciListNaziv_1">
      <item>FINA RC OSIJEK</item>
      <item>Neron j.d.o.o. za trgovinu i usluge</item>
    </derivirana_varijabla>
  </DomainObject.Predmet.SudioniciListNaziv>
  <DomainObject.Predmet.SudioniciListAdressOIB>
    <izvorni_sadrzaj>
      <item>FINA RC OSIJEK, OIB 85821130368</item>
      <item>Neron j.d.o.o. za trgovinu i usluge, OIB 74517063403, Kralja Zvonimira 73,32100 Vinkovci</item>
    </izvorni_sadrzaj>
    <derivirana_varijabla naziv="DomainObject.Predmet.SudioniciListAdressOIB_1">
      <item>FINA RC OSIJEK, OIB 85821130368</item>
      <item>Neron j.d.o.o. za trgovinu i usluge, OIB 74517063403, Kralja Zvonimira 73,32100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74517063403</item>
    </izvorni_sadrzaj>
    <derivirana_varijabla naziv="DomainObject.Predmet.SudioniciListNazivOIB_1">
      <item>, OIB 85821130368</item>
      <item>, OIB 74517063403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9A55A-3F42-48C6-A1FE-AE5FAE5EB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2818</properties:Characters>
  <properties:Lines>82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2018-12-17T08:07:00Z</dcterms:created>
  <dc:creator>Korisnik</dc:creator>
  <cp:lastModifiedBy>Ljiljana Floršić</cp:lastModifiedBy>
  <cp:lastPrinted>2018-12-17T07:53:00Z</cp:lastPrinted>
  <dcterms:modified xmlns:xsi="http://www.w3.org/2001/XMLSchema-instance" xsi:type="dcterms:W3CDTF">2018-12-17T08:09:00Z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(St-1194-18 - otvaranje i zaključenje - Jelena Kordić.docx)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