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fa0c" w14:paraId="4abfa0c" w:rsidRDefault="00CF63D1" w:rsidP="00CF63D1" w:rsidR="00CF63D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3D1" w:rsidP="00CF63D1" w:rsidR="00CF63D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F63D1" w:rsidP="00CF63D1" w:rsidR="00CF63D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F63D1" w:rsidP="00CF63D1" w:rsidR="00CF63D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F63D1" w:rsidP="00CF63D1" w:rsidR="00CF63D1"/>
    <w:p w:rsidRDefault="00CF63D1" w:rsidP="00CF63D1" w:rsidR="00CF63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F63D1" w:rsidP="00CF63D1" w:rsidR="00CF63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F63D1" w:rsidP="00CF63D1" w:rsidR="00CF63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9857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SIG COMERC d. o. o. Rovinj, Bregovita 12, OIB 91121186251,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F63D1" w:rsidP="00CF63D1" w:rsidR="00CF63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F63D1" w:rsidP="00CF63D1" w:rsidR="00CF63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63D1" w:rsidP="00CF63D1" w:rsidR="00CF63D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SIG COMERC d. o. o. Rovinj, Bregovita 12, OIB 91121186251.</w:t>
      </w: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SIG COMERC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4642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807.579,18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F63D1" w:rsidP="00CF63D1" w:rsidR="00CF63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F63D1" w:rsidP="00CF63D1" w:rsidR="00CF63D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F63D1" w:rsidP="00CF63D1" w:rsidR="00CF63D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CF63D1" w:rsidP="00CF63D1" w:rsidR="00CF63D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63D1" w:rsidP="00CF63D1" w:rsidR="00CF63D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F63D1" w:rsidP="00CF63D1" w:rsidR="00CF63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F63D1" w:rsidP="00CF63D1" w:rsidR="00CF63D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F63D1" w:rsidP="00CF63D1" w:rsidR="00CF63D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>
      <w:pPr>
        <w:tabs>
          <w:tab w:pos="4116" w:val="left"/>
        </w:tabs>
      </w:pPr>
    </w:p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 w:rsidRPr="00D05CA9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CF63D1" w:rsidP="00CF63D1" w:rsidR="00CF63D1"/>
    <w:p w:rsidRDefault="00A348B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144" w:rsidP="00CF63D1" w:rsidR="007D3144">
      <w:r>
        <w:separator/>
      </w:r>
    </w:p>
  </w:endnote>
  <w:endnote w:id="0" w:type="continuationSeparator">
    <w:p w:rsidRDefault="007D3144" w:rsidP="00CF63D1" w:rsidR="007D3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144" w:rsidP="00CF63D1" w:rsidR="007D3144">
      <w:r>
        <w:separator/>
      </w:r>
    </w:p>
  </w:footnote>
  <w:footnote w:id="0" w:type="continuationSeparator">
    <w:p w:rsidRDefault="007D3144" w:rsidP="00CF63D1" w:rsidR="007D3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14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48B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29</w:t>
    </w:r>
    <w:r w:rsidR="00CF63D1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144" w:rsidP="00A81E97" w:rsidR="00A81E97">
    <w:pPr>
      <w:pStyle w:val="Zaglavlje"/>
      <w:jc w:val="right"/>
    </w:pPr>
    <w:r>
      <w:t>11 St-29</w:t>
    </w:r>
    <w:r w:rsidR="00CF63D1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608"/>
    <w:rsid w:val="005B2608"/>
    <w:rsid w:val="007D3144"/>
    <w:rsid w:val="009A6044"/>
    <w:rsid w:val="00A348BD"/>
    <w:rsid w:val="00BF033F"/>
    <w:rsid w:val="00C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3D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3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63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3D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63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3D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34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8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8B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8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8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3D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3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63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3D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63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3D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34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8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8B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8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8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 COMERC d. o. o. ROVINJ</izvorni_sadrzaj>
    <derivirana_varijabla naziv="DomainObject.Predmet.ProtustrankaFormated_1">  SIG COMERC d. o. o. ROVINJ</derivirana_varijabla>
  </DomainObject.Predmet.ProtustrankaFormated>
  <DomainObject.Predmet.ProtustrankaFormatedOIB>
    <izvorni_sadrzaj>  SIG COMERC d. o. o. ROVINJ, OIB 91121186251</izvorni_sadrzaj>
    <derivirana_varijabla naziv="DomainObject.Predmet.ProtustrankaFormatedOIB_1">  SIG COMERC d. o. o. ROVINJ, OIB 91121186251</derivirana_varijabla>
  </DomainObject.Predmet.ProtustrankaFormatedOIB>
  <DomainObject.Predmet.ProtustrankaFormatedWithAdress>
    <izvorni_sadrzaj> SIG COMERC d. o. o. ROVINJ, Bregovita 12, 52210 Rovinj</izvorni_sadrzaj>
    <derivirana_varijabla naziv="DomainObject.Predmet.ProtustrankaFormatedWithAdress_1"> SIG COMERC d. o. o. ROVINJ, Bregovita 12, 52210 Rovinj</derivirana_varijabla>
  </DomainObject.Predmet.ProtustrankaFormatedWithAdress>
  <DomainObject.Predmet.ProtustrankaFormatedWithAdressOIB>
    <izvorni_sadrzaj> SIG COMERC d. o. o. ROVINJ, OIB 91121186251, Bregovita 12, 52210 Rovinj</izvorni_sadrzaj>
    <derivirana_varijabla naziv="DomainObject.Predmet.ProtustrankaFormatedWithAdressOIB_1"> SIG COMERC d. o. o. ROVINJ, OIB 91121186251, Bregovita 12, 52210 Rovinj</derivirana_varijabla>
  </DomainObject.Predmet.ProtustrankaFormatedWithAdressOIB>
  <DomainObject.Predmet.ProtustrankaWithAdress>
    <izvorni_sadrzaj>SIG COMERC d. o. o. ROVINJ Bregovita 12, 52210 Rovinj</izvorni_sadrzaj>
    <derivirana_varijabla naziv="DomainObject.Predmet.ProtustrankaWithAdress_1">SIG COMERC d. o. o. ROVINJ Bregovita 12, 52210 Rovinj</derivirana_varijabla>
  </DomainObject.Predmet.ProtustrankaWithAdress>
  <DomainObject.Predmet.ProtustrankaWithAdressOIB>
    <izvorni_sadrzaj>SIG COMERC d. o. o. ROVINJ, OIB 91121186251, Bregovita 12, 52210 Rovinj</izvorni_sadrzaj>
    <derivirana_varijabla naziv="DomainObject.Predmet.ProtustrankaWithAdressOIB_1">SIG COMERC d. o. o. ROVINJ, OIB 91121186251, Bregovita 12, 52210 Rovinj</derivirana_varijabla>
  </DomainObject.Predmet.ProtustrankaWithAdressOIB>
  <DomainObject.Predmet.ProtustrankaNazivFormated>
    <izvorni_sadrzaj>SIG COMERC d. o. o. ROVINJ</izvorni_sadrzaj>
    <derivirana_varijabla naziv="DomainObject.Predmet.ProtustrankaNazivFormated_1">SIG COMERC d. o. o. ROVINJ</derivirana_varijabla>
  </DomainObject.Predmet.ProtustrankaNazivFormated>
  <DomainObject.Predmet.ProtustrankaNazivFormatedOIB>
    <izvorni_sadrzaj>SIG COMERC d. o. o. ROVINJ, OIB 91121186251</izvorni_sadrzaj>
    <derivirana_varijabla naziv="DomainObject.Predmet.ProtustrankaNazivFormatedOIB_1">SIG COMERC d. o. o. ROVINJ, OIB 91121186251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807579.18</izvorni_sadrzaj>
    <derivirana_varijabla naziv="DomainObject.Predmet.TrenutnaVrijednost_1">807579.18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 COMERC d. o. o. ROVINJ</item>
    </izvorni_sadrzaj>
    <derivirana_varijabla naziv="DomainObject.Predmet.ProtuStrankaListFormated_1">
      <item>SIG COMERC d. o. o. ROVINJ</item>
    </derivirana_varijabla>
  </DomainObject.Predmet.ProtuStrankaListFormated>
  <DomainObject.Predmet.ProtuStrankaListFormatedOIB>
    <izvorni_sadrzaj>
      <item>SIG COMERC d. o. o. ROVINJ, OIB 91121186251</item>
    </izvorni_sadrzaj>
    <derivirana_varijabla naziv="DomainObject.Predmet.ProtuStrankaListFormatedOIB_1">
      <item>SIG COMERC d. o. o. ROVINJ, OIB 91121186251</item>
    </derivirana_varijabla>
  </DomainObject.Predmet.ProtuStrankaListFormatedOIB>
  <DomainObject.Predmet.ProtuStrankaListFormatedWithAdress>
    <izvorni_sadrzaj>
      <item>SIG COMERC d. o. o. ROVINJ, Bregovita 12, 52210 Rovinj</item>
    </izvorni_sadrzaj>
    <derivirana_varijabla naziv="DomainObject.Predmet.ProtuStrankaListFormatedWithAdress_1">
      <item>SIG COMERC d. o. o. ROVINJ, Bregovita 12, 52210 Rovinj</item>
    </derivirana_varijabla>
  </DomainObject.Predmet.ProtuStrankaListFormatedWithAdress>
  <DomainObject.Predmet.ProtuStrankaListFormatedWithAdressOIB>
    <izvorni_sadrzaj>
      <item>SIG COMERC d. o. o. ROVINJ, OIB 91121186251, Bregovita 12, 52210 Rovinj</item>
    </izvorni_sadrzaj>
    <derivirana_varijabla naziv="DomainObject.Predmet.ProtuStrankaListFormatedWithAdressOIB_1">
      <item>SIG COMERC d. o. o. ROVINJ, OIB 91121186251, Bregovita 12, 52210 Rovinj</item>
    </derivirana_varijabla>
  </DomainObject.Predmet.ProtuStrankaListFormatedWithAdressOIB>
  <DomainObject.Predmet.ProtuStrankaListNazivFormated>
    <izvorni_sadrzaj>
      <item>SIG COMERC d. o. o. ROVINJ</item>
    </izvorni_sadrzaj>
    <derivirana_varijabla naziv="DomainObject.Predmet.ProtuStrankaListNazivFormated_1">
      <item>SIG COMERC d. o. o. ROVINJ</item>
    </derivirana_varijabla>
  </DomainObject.Predmet.ProtuStrankaListNazivFormated>
  <DomainObject.Predmet.ProtuStrankaListNazivFormatedOIB>
    <izvorni_sadrzaj>
      <item>SIG COMERC d. o. o. ROVINJ, OIB 91121186251</item>
    </izvorni_sadrzaj>
    <derivirana_varijabla naziv="DomainObject.Predmet.ProtuStrankaListNazivFormatedOIB_1">
      <item>SIG COMERC d. o. o. ROVINJ, OIB 91121186251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 COMERC d. o. o. ROVINJ</izvorni_sadrzaj>
    <derivirana_varijabla naziv="DomainObject.Predmet.ProtustrankaIDrugi_1">SIG COMERC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SIG COMERC d. o. o. ROVINJ, OIB 91121186251, Bregovita 12, 52210 Rovinj</izvorni_sadrzaj>
    <derivirana_varijabla naziv="DomainObject.Predmet.ProtustrankaIDrugiAdressOIB_1">SIG COMERC d. o. o. ROVINJ, OIB 91121186251, Bregovita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 COMERC d. o. o. ROVINJ</item>
    </izvorni_sadrzaj>
    <derivirana_varijabla naziv="DomainObject.Predmet.SudioniciListNaziv_1">
      <item>FINANCIJSKA AGENCIJA, RC RIJEKA, PODRUŽNICA PULA, PULA</item>
      <item>SIG COMERC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SIG COMERC d. o. o. ROVINJ, OIB 91121186251, Bregovita 12,52210 Rovinj</item>
    </izvorni_sadrzaj>
    <derivirana_varijabla naziv="DomainObject.Predmet.SudioniciListAdressOIB_1">
      <item>FINANCIJSKA AGENCIJA, RC RIJEKA, PODRUŽNICA PULA, PULA, OIB 85821130368, Ulica grada Vukovara 70,Zagreb</item>
      <item>SIG COMERC d. o. o. ROVINJ, OIB 91121186251, Bregovita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91121186251</item>
    </izvorni_sadrzaj>
    <derivirana_varijabla naziv="DomainObject.Predmet.SudioniciListNazivOIB_1">
      <item>, OIB 85821130368</item>
      <item>, OIB 91121186251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1962</properties:Characters>
  <properties:Lines>82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2015-11-18T13:58:00Z</dcterms:created>
  <dc:creator>Mihaela Kaligari</dc:creator>
  <dc:description/>
  <cp:keywords/>
  <cp:lastModifiedBy>Ana Jeromela</cp:lastModifiedBy>
  <cp:lastPrinted>2015-11-30T07:12:00Z</cp:lastPrinted>
  <dcterms:modified xmlns:xsi="http://www.w3.org/2001/XMLSchema-instance" xsi:type="dcterms:W3CDTF">2015-11-30T07:12:00Z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