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c102ad5" w14:paraId="c102ad5"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E6072F">
        <w:rPr>
          <w:sz w:val="24"/>
        </w:rPr>
        <w:t>626</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E6072F">
        <w:rPr>
          <w:sz w:val="24"/>
          <w:szCs w:val="24"/>
        </w:rPr>
        <w:t xml:space="preserve">SISAČKI TEHNOLOŠKI INŽENJERING d.o.o., Sisak, Šetalište Vladimira Nazora 8, </w:t>
      </w:r>
      <w:proofErr w:type="spellStart"/>
      <w:r w:rsidR="00E6072F">
        <w:rPr>
          <w:sz w:val="24"/>
          <w:szCs w:val="24"/>
        </w:rPr>
        <w:t>OIB</w:t>
      </w:r>
      <w:proofErr w:type="spellEnd"/>
      <w:r w:rsidR="00E6072F">
        <w:rPr>
          <w:sz w:val="24"/>
          <w:szCs w:val="24"/>
        </w:rPr>
        <w:t xml:space="preserve">: </w:t>
      </w:r>
      <w:proofErr w:type="spellStart"/>
      <w:r w:rsidR="00E6072F">
        <w:rPr>
          <w:sz w:val="24"/>
          <w:szCs w:val="24"/>
        </w:rPr>
        <w:t>26968883455</w:t>
      </w:r>
      <w:proofErr w:type="spellEnd"/>
      <w:r w:rsidR="00E6072F">
        <w:rPr>
          <w:sz w:val="24"/>
          <w:szCs w:val="24"/>
        </w:rPr>
        <w:t xml:space="preserve">, </w:t>
      </w:r>
      <w:proofErr w:type="spellStart"/>
      <w:r w:rsidR="00E6072F">
        <w:rPr>
          <w:sz w:val="24"/>
          <w:szCs w:val="24"/>
        </w:rPr>
        <w:t>MBS</w:t>
      </w:r>
      <w:proofErr w:type="spellEnd"/>
      <w:r w:rsidR="00E6072F">
        <w:rPr>
          <w:sz w:val="24"/>
          <w:szCs w:val="24"/>
        </w:rPr>
        <w:t xml:space="preserve">: </w:t>
      </w:r>
      <w:proofErr w:type="spellStart"/>
      <w:r w:rsidR="00E6072F">
        <w:rPr>
          <w:sz w:val="24"/>
          <w:szCs w:val="24"/>
        </w:rPr>
        <w:t>080230586</w:t>
      </w:r>
      <w:proofErr w:type="spellEnd"/>
      <w:r w:rsidRPr="008600EF">
        <w:rPr>
          <w:sz w:val="24"/>
          <w:szCs w:val="24"/>
        </w:rPr>
        <w:t xml:space="preserve">, dana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A298C">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A298C" w:rsidP="00917453" w:rsidR="000A298C" w:rsidRPr="000A298C">
      <w:pPr>
        <w:jc w:val="right"/>
        <w:rPr>
          <w:sz w:val="24"/>
          <w:szCs w:val="24"/>
        </w:rPr>
      </w:pPr>
      <w:bookmarkStart w:name="_GoBack" w:id="0"/>
      <w:r w:rsidRPr="000A298C">
        <w:rPr>
          <w:sz w:val="24"/>
          <w:szCs w:val="24"/>
        </w:rPr>
        <w:t xml:space="preserve">Za točnost </w:t>
      </w:r>
      <w:proofErr w:type="spellStart"/>
      <w:r w:rsidRPr="000A298C">
        <w:rPr>
          <w:sz w:val="24"/>
          <w:szCs w:val="24"/>
        </w:rPr>
        <w:t>otpravka</w:t>
      </w:r>
      <w:proofErr w:type="spellEnd"/>
      <w:r w:rsidRPr="000A298C">
        <w:rPr>
          <w:sz w:val="24"/>
          <w:szCs w:val="24"/>
        </w:rPr>
        <w:t xml:space="preserve">: </w:t>
      </w:r>
    </w:p>
    <w:p w:rsidRDefault="000A298C" w:rsidP="00917453" w:rsidR="000A298C" w:rsidRPr="000A298C">
      <w:pPr>
        <w:jc w:val="right"/>
        <w:rPr>
          <w:sz w:val="24"/>
          <w:szCs w:val="24"/>
        </w:rPr>
      </w:pPr>
      <w:r w:rsidRPr="000A298C">
        <w:rPr>
          <w:sz w:val="24"/>
          <w:szCs w:val="24"/>
        </w:rPr>
        <w:t>Ivana Slaviček</w:t>
      </w:r>
    </w:p>
    <w:bookmarkEnd w:id="0"/>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298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A298C">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E6072F">
          <w:rPr>
            <w:sz w:val="24"/>
          </w:rPr>
          <w:t>626</w:t>
        </w:r>
        <w:proofErr w:type="spellEnd"/>
        <w:r w:rsidR="00D924AE">
          <w:rPr>
            <w:sz w:val="24"/>
          </w:rPr>
          <w:t>/</w:t>
        </w:r>
        <w:proofErr w:type="spellStart"/>
        <w:r w:rsidR="00D924AE">
          <w:rPr>
            <w:sz w:val="24"/>
          </w:rPr>
          <w:t>16</w:t>
        </w:r>
        <w:proofErr w:type="spellEnd"/>
      </w:p>
    </w:sdtContent>
  </w:sdt>
  <w:p w:rsidRDefault="000A298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A298C"/>
    <w:rsid w:val="000B0608"/>
    <w:rsid w:val="000B08C6"/>
    <w:rsid w:val="00185797"/>
    <w:rsid w:val="002D00B3"/>
    <w:rsid w:val="002E7FE3"/>
    <w:rsid w:val="00311763"/>
    <w:rsid w:val="0038443B"/>
    <w:rsid w:val="00420C63"/>
    <w:rsid w:val="004813CA"/>
    <w:rsid w:val="00487F36"/>
    <w:rsid w:val="00565482"/>
    <w:rsid w:val="00585FD2"/>
    <w:rsid w:val="005944B3"/>
    <w:rsid w:val="00652528"/>
    <w:rsid w:val="00672725"/>
    <w:rsid w:val="006776D3"/>
    <w:rsid w:val="006C7E31"/>
    <w:rsid w:val="007265DC"/>
    <w:rsid w:val="007E3973"/>
    <w:rsid w:val="008061D8"/>
    <w:rsid w:val="00811C58"/>
    <w:rsid w:val="00816395"/>
    <w:rsid w:val="00816B74"/>
    <w:rsid w:val="00886141"/>
    <w:rsid w:val="009458ED"/>
    <w:rsid w:val="009832D9"/>
    <w:rsid w:val="00A2396D"/>
    <w:rsid w:val="00A97CEF"/>
    <w:rsid w:val="00AB026F"/>
    <w:rsid w:val="00B42C7E"/>
    <w:rsid w:val="00B4685D"/>
    <w:rsid w:val="00BB5BA3"/>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A298C"/>
    <w:rPr>
      <w:color w:val="808080"/>
      <w:bdr w:space="0" w:sz="0" w:color="auto" w:val="none"/>
      <w:shd w:fill="CCFFFF" w:color="auto" w:val="clear"/>
    </w:rPr>
  </w:style>
  <w:style w:customStyle="true" w:styleId="eSPISCCParagraphDefaultFont" w:type="character">
    <w:name w:val="eSPIS_CC_Paragraph Default Font"/>
    <w:basedOn w:val="Zadanifontodlomka"/>
    <w:rsid w:val="000A298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A298C"/>
    <w:rPr>
      <w:noProof/>
      <w:bdr w:space="0" w:sz="0" w:color="auto" w:val="none"/>
      <w:shd w:fill="FFFFCC" w:color="auto" w:val="clear"/>
      <w:lang w:val="hr-HR"/>
    </w:rPr>
  </w:style>
  <w:style w:customStyle="true" w:styleId="PozadinaSvijetloCrvena" w:type="character">
    <w:name w:val="Pozadina_SvijetloCrvena"/>
    <w:basedOn w:val="eSPISCCParagraphDefaultFont"/>
    <w:rsid w:val="000A298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A298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A298C"/>
    <w:rPr>
      <w:color w:val="808080"/>
      <w:bdr w:color="auto" w:space="0" w:sz="0" w:val="none"/>
      <w:shd w:color="auto" w:fill="CCFFFF" w:val="clear"/>
    </w:rPr>
  </w:style>
  <w:style w:customStyle="1" w:styleId="eSPISCCParagraphDefaultFont" w:type="character">
    <w:name w:val="eSPIS_CC_Paragraph Default Font"/>
    <w:basedOn w:val="Zadanifontodlomka"/>
    <w:rsid w:val="000A298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A298C"/>
    <w:rPr>
      <w:noProof/>
      <w:bdr w:color="auto" w:space="0" w:sz="0" w:val="none"/>
      <w:shd w:color="auto" w:fill="FFFFCC" w:val="clear"/>
      <w:lang w:val="hr-HR"/>
    </w:rPr>
  </w:style>
  <w:style w:customStyle="1" w:styleId="PozadinaSvijetloCrvena" w:type="character">
    <w:name w:val="Pozadina_SvijetloCrvena"/>
    <w:basedOn w:val="eSPISCCParagraphDefaultFont"/>
    <w:rsid w:val="000A298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A298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St-626/2016</izvorni_sadrzaj>
    <derivirana_varijabla naziv="DomainObject.Predmet.OznakaBroj_1">St-626/2016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SISAČKI TEHNOLOŠKI INŽENJERING d.o.o.</izvorni_sadrzaj>
    <derivirana_varijabla naziv="DomainObject.Predmet.ProtustrankaFormated_1">  SISAČKI TEHNOLOŠKI INŽENJERING d.o.o.</derivirana_varijabla>
  </DomainObject.Predmet.ProtustrankaFormated>
  <DomainObject.Predmet.ProtustrankaFormatedOIB>
    <izvorni_sadrzaj>  SISAČKI TEHNOLOŠKI INŽENJERING d.o.o., OIB 26968883455</izvorni_sadrzaj>
    <derivirana_varijabla naziv="DomainObject.Predmet.ProtustrankaFormatedOIB_1">  SISAČKI TEHNOLOŠKI INŽENJERING d.o.o., OIB 26968883455</derivirana_varijabla>
  </DomainObject.Predmet.ProtustrankaFormatedOIB>
  <DomainObject.Predmet.ProtustrankaFormatedWithAdress>
    <izvorni_sadrzaj> SISAČKI TEHNOLOŠKI INŽENJERING d.o.o., Šetalište Vladimira Nazora 8, 44000 Sisak</izvorni_sadrzaj>
    <derivirana_varijabla naziv="DomainObject.Predmet.ProtustrankaFormatedWithAdress_1"> SISAČKI TEHNOLOŠKI INŽENJERING d.o.o., Šetalište Vladimira Nazora 8, 44000 Sisak</derivirana_varijabla>
  </DomainObject.Predmet.ProtustrankaFormatedWithAdress>
  <DomainObject.Predmet.ProtustrankaFormatedWithAdressOIB>
    <izvorni_sadrzaj> SISAČKI TEHNOLOŠKI INŽENJERING d.o.o., OIB 26968883455, Šetalište Vladimira Nazora 8, 44000 Sisak</izvorni_sadrzaj>
    <derivirana_varijabla naziv="DomainObject.Predmet.ProtustrankaFormatedWithAdressOIB_1"> SISAČKI TEHNOLOŠKI INŽENJERING d.o.o., OIB 26968883455, Šetalište Vladimira Nazora 8, 44000 Sisak</derivirana_varijabla>
  </DomainObject.Predmet.ProtustrankaFormatedWithAdressOIB>
  <DomainObject.Predmet.ProtustrankaWithAdress>
    <izvorni_sadrzaj>SISAČKI TEHNOLOŠKI INŽENJERING d.o.o. Šetalište Vladimira Nazora 8, 44000 Sisak</izvorni_sadrzaj>
    <derivirana_varijabla naziv="DomainObject.Predmet.ProtustrankaWithAdress_1">SISAČKI TEHNOLOŠKI INŽENJERING d.o.o. Šetalište Vladimira Nazora 8, 44000 Sisak</derivirana_varijabla>
  </DomainObject.Predmet.ProtustrankaWithAdress>
  <DomainObject.Predmet.ProtustrankaWithAdressOIB>
    <izvorni_sadrzaj>SISAČKI TEHNOLOŠKI INŽENJERING d.o.o., OIB 26968883455, Šetalište Vladimira Nazora 8, 44000 Sisak</izvorni_sadrzaj>
    <derivirana_varijabla naziv="DomainObject.Predmet.ProtustrankaWithAdressOIB_1">SISAČKI TEHNOLOŠKI INŽENJERING d.o.o., OIB 26968883455, Šetalište Vladimira Nazora 8, 44000 Sisak</derivirana_varijabla>
  </DomainObject.Predmet.ProtustrankaWithAdressOIB>
  <DomainObject.Predmet.ProtustrankaNazivFormated>
    <izvorni_sadrzaj>SISAČKI TEHNOLOŠKI INŽENJERING d.o.o.</izvorni_sadrzaj>
    <derivirana_varijabla naziv="DomainObject.Predmet.ProtustrankaNazivFormated_1">SISAČKI TEHNOLOŠKI INŽENJERING d.o.o.</derivirana_varijabla>
  </DomainObject.Predmet.ProtustrankaNazivFormated>
  <DomainObject.Predmet.ProtustrankaNazivFormatedOIB>
    <izvorni_sadrzaj>SISAČKI TEHNOLOŠKI INŽENJERING d.o.o., OIB 26968883455</izvorni_sadrzaj>
    <derivirana_varijabla naziv="DomainObject.Predmet.ProtustrankaNazivFormatedOIB_1">SISAČKI TEHNOLOŠKI INŽENJERING d.o.o., OIB 26968883455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SISAČKI TEHNOLOŠKI INŽENJERING d.o.o.</item>
    </izvorni_sadrzaj>
    <derivirana_varijabla naziv="DomainObject.Predmet.ProtuStrankaListFormated_1">
      <item>SISAČKI TEHNOLOŠKI INŽENJERING d.o.o.</item>
    </derivirana_varijabla>
  </DomainObject.Predmet.ProtuStrankaListFormated>
  <DomainObject.Predmet.ProtuStrankaListFormatedOIB>
    <izvorni_sadrzaj>
      <item>SISAČKI TEHNOLOŠKI INŽENJERING d.o.o., OIB 26968883455</item>
    </izvorni_sadrzaj>
    <derivirana_varijabla naziv="DomainObject.Predmet.ProtuStrankaListFormatedOIB_1">
      <item>SISAČKI TEHNOLOŠKI INŽENJERING d.o.o., OIB 26968883455</item>
    </derivirana_varijabla>
  </DomainObject.Predmet.ProtuStrankaListFormatedOIB>
  <DomainObject.Predmet.ProtuStrankaListFormatedWithAdress>
    <izvorni_sadrzaj>
      <item>SISAČKI TEHNOLOŠKI INŽENJERING d.o.o., Šetalište Vladimira Nazora 8, 44000 Sisak</item>
    </izvorni_sadrzaj>
    <derivirana_varijabla naziv="DomainObject.Predmet.ProtuStrankaListFormatedWithAdress_1">
      <item>SISAČKI TEHNOLOŠKI INŽENJERING d.o.o., Šetalište Vladimira Nazora 8, 44000 Sisak</item>
    </derivirana_varijabla>
  </DomainObject.Predmet.ProtuStrankaListFormatedWithAdress>
  <DomainObject.Predmet.ProtuStrankaListFormatedWithAdressOIB>
    <izvorni_sadrzaj>
      <item>SISAČKI TEHNOLOŠKI INŽENJERING d.o.o., OIB 26968883455, Šetalište Vladimira Nazora 8, 44000 Sisak</item>
    </izvorni_sadrzaj>
    <derivirana_varijabla naziv="DomainObject.Predmet.ProtuStrankaListFormatedWithAdressOIB_1">
      <item>SISAČKI TEHNOLOŠKI INŽENJERING d.o.o., OIB 26968883455, Šetalište Vladimira Nazora 8, 44000 Sisak</item>
    </derivirana_varijabla>
  </DomainObject.Predmet.ProtuStrankaListFormatedWithAdressOIB>
  <DomainObject.Predmet.ProtuStrankaListNazivFormated>
    <izvorni_sadrzaj>
      <item>SISAČKI TEHNOLOŠKI INŽENJERING d.o.o.</item>
    </izvorni_sadrzaj>
    <derivirana_varijabla naziv="DomainObject.Predmet.ProtuStrankaListNazivFormated_1">
      <item>SISAČKI TEHNOLOŠKI INŽENJERING d.o.o.</item>
    </derivirana_varijabla>
  </DomainObject.Predmet.ProtuStrankaListNazivFormated>
  <DomainObject.Predmet.ProtuStrankaListNazivFormatedOIB>
    <izvorni_sadrzaj>
      <item>SISAČKI TEHNOLOŠKI INŽENJERING d.o.o., OIB 26968883455</item>
    </izvorni_sadrzaj>
    <derivirana_varijabla naziv="DomainObject.Predmet.ProtuStrankaListNazivFormatedOIB_1">
      <item>SISAČKI TEHNOLOŠKI INŽENJERING d.o.o., OIB 26968883455</item>
    </derivirana_varijabla>
  </DomainObject.Predmet.ProtuStrankaListNazivFormatedOIB>
  <DomainObject.Predmet.OstaliListFormated>
    <izvorni_sadrzaj>
      <item>Željko Podgoršek</item>
    </izvorni_sadrzaj>
    <derivirana_varijabla naziv="DomainObject.Predmet.OstaliListFormated_1">
      <item>Željko Podgoršek</item>
    </derivirana_varijabla>
  </DomainObject.Predmet.OstaliListFormated>
  <DomainObject.Predmet.OstaliListFormatedOIB>
    <izvorni_sadrzaj>
      <item>Željko Podgoršek, OIB 86590386810</item>
    </izvorni_sadrzaj>
    <derivirana_varijabla naziv="DomainObject.Predmet.OstaliListFormatedOIB_1">
      <item>Željko Podgoršek, OIB 86590386810</item>
    </derivirana_varijabla>
  </DomainObject.Predmet.OstaliListFormatedOIB>
  <DomainObject.Predmet.OstaliListFormatedWithAdress>
    <izvorni_sadrzaj>
      <item>Željko Podgoršek, Odranska Ulica 51 B, 44000 Sisak</item>
    </izvorni_sadrzaj>
    <derivirana_varijabla naziv="DomainObject.Predmet.OstaliListFormatedWithAdress_1">
      <item>Željko Podgoršek, Odranska Ulica 51 B, 44000 Sisak</item>
    </derivirana_varijabla>
  </DomainObject.Predmet.OstaliListFormatedWithAdress>
  <DomainObject.Predmet.OstaliListFormatedWithAdressOIB>
    <izvorni_sadrzaj>
      <item>Željko Podgoršek, OIB 86590386810, Odranska Ulica 51 B, 44000 Sisak</item>
    </izvorni_sadrzaj>
    <derivirana_varijabla naziv="DomainObject.Predmet.OstaliListFormatedWithAdressOIB_1">
      <item>Željko Podgoršek, OIB 86590386810, Odranska Ulica 51 B, 44000 Sisak</item>
    </derivirana_varijabla>
  </DomainObject.Predmet.OstaliListFormatedWithAdressOIB>
  <DomainObject.Predmet.OstaliListNazivFormated>
    <izvorni_sadrzaj>
      <item>Željko Podgoršek</item>
    </izvorni_sadrzaj>
    <derivirana_varijabla naziv="DomainObject.Predmet.OstaliListNazivFormated_1">
      <item>Željko Podgoršek</item>
    </derivirana_varijabla>
  </DomainObject.Predmet.OstaliListNazivFormated>
  <DomainObject.Predmet.OstaliListNazivFormatedOIB>
    <izvorni_sadrzaj>
      <item>Željko Podgoršek, OIB 86590386810</item>
    </izvorni_sadrzaj>
    <derivirana_varijabla naziv="DomainObject.Predmet.OstaliListNazivFormatedOIB_1">
      <item>Željko Podgoršek, OIB 86590386810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SISAČKI TEHNOLOŠKI INŽENJERING d.o.o.</izvorni_sadrzaj>
    <derivirana_varijabla naziv="DomainObject.Predmet.ProtustrankaIDrugi_1">SISAČKI TEHNOLOŠKI INŽENJERING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SISAČKI TEHNOLOŠKI INŽENJERING d.o.o., OIB 26968883455, Šetalište Vladimira Nazora 8, 44000 Sisak</izvorni_sadrzaj>
    <derivirana_varijabla naziv="DomainObject.Predmet.ProtustrankaIDrugiAdressOIB_1">SISAČKI TEHNOLOŠKI INŽENJERING d.o.o., OIB 26968883455, Šetalište Vladimira Nazora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SISAČKI TEHNOLOŠKI INŽENJERING d.o.o.</item>
      <item>Željko Podgoršek</item>
    </izvorni_sadrzaj>
    <derivirana_varijabla naziv="DomainObject.Predmet.SudioniciListNaziv_1">
      <item>FINA Regionalni centar Zagreb</item>
      <item>SISAČKI TEHNOLOŠKI INŽENJERING d.o.o.</item>
      <item>Željko Podgoršek</item>
    </derivirana_varijabla>
  </DomainObject.Predmet.SudioniciListNaziv>
  <DomainObject.Predmet.SudioniciListAdressOIB>
    <izvorni_sadrzaj>
      <item>FINA Regionalni centar Zagreb, OIB 85821130368, Trg svibanjskih žrtava 1995. 1,10000 Zagreb</item>
      <item>SISAČKI TEHNOLOŠKI INŽENJERING d.o.o., OIB 26968883455, Šetalište Vladimira Nazora 8,44000 Sisak</item>
      <item>Željko Podgoršek, OIB 86590386810, Odranska Ulica 51 B,44000 Sisak</item>
    </izvorni_sadrzaj>
    <derivirana_varijabla naziv="DomainObject.Predmet.SudioniciListAdressOIB_1">
      <item>FINA Regionalni centar Zagreb, OIB 85821130368, Trg svibanjskih žrtava 1995. 1,10000 Zagreb</item>
      <item>SISAČKI TEHNOLOŠKI INŽENJERING d.o.o., OIB 26968883455, Šetalište Vladimira Nazora 8,44000 Sisak</item>
      <item>Željko Podgoršek, OIB 86590386810, Odranska Ulica 51 B,44000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26968883455</item>
      <item>, OIB 86590386810</item>
    </izvorni_sadrzaj>
    <derivirana_varijabla naziv="DomainObject.Predmet.SudioniciListNazivOIB_1">
      <item>, OIB 85821130368</item>
      <item>, OIB 26968883455</item>
      <item>, OIB 86590386810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2069</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2016-02-24T09:07:00Z</dcterms:created>
  <dc:creator>Jelena Vučemilo Manojlovski</dc:creator>
  <cp:lastModifiedBy>Ivana Slaviček</cp:lastModifiedBy>
  <cp:lastPrinted>2016-02-24T09:09:00Z</cp:lastPrinted>
  <dcterms:modified xmlns:xsi="http://www.w3.org/2001/XMLSchema-instance" xsi:type="dcterms:W3CDTF">2016-02-24T09:09:00Z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