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802e" w14:paraId="6d2802e" w:rsidRDefault="00FF3798" w:rsidP="00FF3798" w:rsidR="00FF379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3726DD">
        <w:rPr>
          <w:rFonts w:hAnsi="Times New Roman" w:ascii="Times New Roman"/>
          <w:b/>
          <w:sz w:val="28"/>
        </w:rPr>
        <w:t>19</w:t>
      </w:r>
      <w:proofErr w:type="spellEnd"/>
      <w:r w:rsidRPr="003726DD">
        <w:rPr>
          <w:rFonts w:hAnsi="Times New Roman" w:ascii="Times New Roman"/>
          <w:b/>
          <w:sz w:val="28"/>
        </w:rPr>
        <w:t>.</w:t>
      </w:r>
    </w:p>
    <w:p w:rsidRDefault="00FF3798" w:rsidP="00FF3798" w:rsidR="00FF3798" w:rsidRPr="00EC155B">
      <w:pPr>
        <w:jc w:val="center"/>
        <w:rPr>
          <w:rFonts w:hAnsi="Times New Roman" w:ascii="Times New Roman"/>
          <w:b/>
          <w:sz w:val="28"/>
        </w:rPr>
      </w:pPr>
    </w:p>
    <w:p w:rsidRDefault="00FF3798" w:rsidP="00FF3798" w:rsidR="00FF3798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B835F0">
        <w:rPr>
          <w:rFonts w:hAnsi="Times New Roman" w:ascii="Times New Roman"/>
          <w:b/>
          <w:sz w:val="24"/>
        </w:rPr>
        <w:t>TRGOVAČKI SUD U ZAGREBU</w:t>
      </w:r>
    </w:p>
    <w:p w:rsidRDefault="00FF3798" w:rsidP="00FF3798" w:rsidR="0038669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86698" w:rsidRPr="00386698">
        <w:rPr>
          <w:rFonts w:hAnsi="Times New Roman" w:ascii="Times New Roman"/>
          <w:b/>
          <w:sz w:val="24"/>
          <w:szCs w:val="24"/>
          <w:lang w:val="pl-PL"/>
        </w:rPr>
        <w:t>48 St-2337/18</w:t>
      </w:r>
    </w:p>
    <w:p w:rsidRDefault="00FF3798" w:rsidP="00FF3798" w:rsidR="00FF3798" w:rsidRPr="00FF3798">
      <w:pPr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386698" w:rsidRPr="00386698">
        <w:rPr>
          <w:rFonts w:hAnsi="Times New Roman" w:ascii="Times New Roman"/>
          <w:b/>
          <w:sz w:val="24"/>
          <w:szCs w:val="24"/>
          <w:lang w:val="pl-PL"/>
        </w:rPr>
        <w:t>G.A.Z. d.o.o. u stečaju</w:t>
      </w:r>
      <w:r w:rsidRPr="00FF3798">
        <w:rPr>
          <w:rFonts w:hAnsi="Times New Roman" w:ascii="Times New Roman"/>
          <w:b/>
          <w:sz w:val="24"/>
          <w:szCs w:val="24"/>
          <w:lang w:val="pl-PL"/>
        </w:rPr>
        <w:t>,</w:t>
      </w:r>
      <w:r w:rsidRPr="00FF37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>OIB:98325655885</w:t>
      </w:r>
      <w:r w:rsidRPr="00FF3798">
        <w:rPr>
          <w:rFonts w:hAnsi="Times New Roman" w:ascii="Times New Roman"/>
          <w:sz w:val="24"/>
          <w:szCs w:val="24"/>
          <w:lang w:val="pl-PL"/>
        </w:rPr>
        <w:t>,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 xml:space="preserve">Metalčeva 5, </w:t>
      </w:r>
      <w:r w:rsidRPr="00FF3798">
        <w:rPr>
          <w:rFonts w:hAnsi="Times New Roman" w:ascii="Times New Roman"/>
          <w:sz w:val="24"/>
          <w:szCs w:val="24"/>
          <w:lang w:val="pl-PL"/>
        </w:rPr>
        <w:t xml:space="preserve"> Zagreb</w:t>
      </w:r>
    </w:p>
    <w:p w:rsidRDefault="00FF3798" w:rsidP="00FF3798" w:rsidR="00FF379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FF3798" w:rsidP="00FF3798" w:rsidR="00FF3798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  <w:r w:rsidR="00386698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FF3798" w:rsidP="00FF3798" w:rsidR="00FF379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F3798" w:rsidP="00FF3798" w:rsidR="00FF379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54AA5" w:rsidP="00754AA5" w:rsidR="00754AA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754AA5" w:rsidP="00754AA5" w:rsidR="00754AA5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73"/>
        <w:gridCol w:w="2418"/>
        <w:gridCol w:w="1692"/>
        <w:gridCol w:w="1755"/>
        <w:gridCol w:w="2267"/>
        <w:gridCol w:w="2270"/>
        <w:gridCol w:w="1557"/>
        <w:gridCol w:w="2267"/>
      </w:tblGrid>
      <w:tr w:rsidTr="00F6067F" w:rsidR="00754AA5" w:rsidRPr="00B40BEB">
        <w:trPr>
          <w:jc w:val="center"/>
        </w:trPr>
        <w:tc>
          <w:tcPr>
            <w:tcW w:type="pct" w:w="46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0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5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22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3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6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94D05" w:rsidR="00D94D05" w:rsidRPr="00B40BEB">
        <w:trPr>
          <w:trHeight w:val="1278"/>
          <w:jc w:val="center"/>
        </w:trPr>
        <w:tc>
          <w:tcPr>
            <w:tcW w:type="pct" w:w="469"/>
          </w:tcPr>
          <w:p w:rsidRDefault="00D94D05" w:rsidP="00D94D05" w:rsidR="00D94D0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D94D05" w:rsidP="00D94D05" w:rsidR="00D94D0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0"/>
          </w:tcPr>
          <w:p w:rsidRDefault="00D94D05" w:rsidP="00D94D05" w:rsidR="00D94D05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Tatjana Kovač</w:t>
            </w:r>
          </w:p>
        </w:tc>
        <w:tc>
          <w:tcPr>
            <w:tcW w:type="pct" w:w="539"/>
          </w:tcPr>
          <w:p w:rsidRDefault="00D94D05" w:rsidP="00D94D05" w:rsidR="00D94D0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F64F3">
              <w:rPr>
                <w:rFonts w:hAnsi="Times New Roman" w:ascii="Times New Roman"/>
                <w:sz w:val="24"/>
                <w:szCs w:val="24"/>
              </w:rPr>
              <w:t>81793146560</w:t>
            </w:r>
            <w:proofErr w:type="spellEnd"/>
          </w:p>
        </w:tc>
        <w:tc>
          <w:tcPr>
            <w:tcW w:type="pct" w:w="559"/>
          </w:tcPr>
          <w:p w:rsidRDefault="00D94D05" w:rsidP="00D94D05" w:rsidR="00D94D05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Karla Metikoša 7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19.741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</w:p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postoji ovršna isprava)</w:t>
            </w:r>
          </w:p>
        </w:tc>
        <w:tc>
          <w:tcPr>
            <w:tcW w:type="pct" w:w="723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i troškovi</w:t>
            </w:r>
          </w:p>
        </w:tc>
        <w:tc>
          <w:tcPr>
            <w:tcW w:type="pct" w:w="496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19.741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</w:p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i troškovi</w:t>
            </w:r>
          </w:p>
        </w:tc>
      </w:tr>
      <w:tr w:rsidTr="00F6067F" w:rsidR="00D94D05" w:rsidRPr="00B40BEB">
        <w:trPr>
          <w:trHeight w:val="1552"/>
          <w:jc w:val="center"/>
        </w:trPr>
        <w:tc>
          <w:tcPr>
            <w:tcW w:type="pct" w:w="469"/>
          </w:tcPr>
          <w:p w:rsidRDefault="00D94D05" w:rsidP="00D94D05" w:rsidR="00D94D05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770"/>
          </w:tcPr>
          <w:p w:rsidRDefault="00D94D05" w:rsidP="00D94D05" w:rsidR="00D94D05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39"/>
          </w:tcPr>
          <w:p w:rsidRDefault="00D94D05" w:rsidP="00D94D05" w:rsidR="00D94D05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  <w:p w:rsidRDefault="00D94D05" w:rsidP="00D94D05" w:rsidR="00D94D0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</w:t>
            </w:r>
            <w:proofErr w:type="spellEnd"/>
            <w:r w:rsidRPr="00E47791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</w:p>
        </w:tc>
        <w:tc>
          <w:tcPr>
            <w:tcW w:type="pct" w:w="723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  <w:tc>
          <w:tcPr>
            <w:tcW w:type="pct" w:w="496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</w:t>
            </w:r>
            <w:proofErr w:type="spellEnd"/>
            <w:r w:rsidRPr="00E47791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22"/>
          </w:tcPr>
          <w:p w:rsidRDefault="00D94D05" w:rsidP="00D94D05" w:rsidR="00D94D0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</w:tr>
    </w:tbl>
    <w:p w:rsidRDefault="00754AA5" w:rsidP="00FF3798" w:rsidR="00754AA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F3798" w:rsidP="00FF3798" w:rsidR="00FF379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FF3798" w:rsidP="00FF3798" w:rsidR="00FF3798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74"/>
        <w:gridCol w:w="2463"/>
        <w:gridCol w:w="1648"/>
        <w:gridCol w:w="1755"/>
        <w:gridCol w:w="2126"/>
        <w:gridCol w:w="2267"/>
        <w:gridCol w:w="1699"/>
        <w:gridCol w:w="2267"/>
      </w:tblGrid>
      <w:tr w:rsidTr="00E825E5" w:rsidR="001B7DB5" w:rsidRPr="00B40BEB">
        <w:trPr>
          <w:jc w:val="center"/>
        </w:trPr>
        <w:tc>
          <w:tcPr>
            <w:tcW w:type="pct" w:w="469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84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25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59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77"/>
            <w:vAlign w:val="center"/>
          </w:tcPr>
          <w:p w:rsidRDefault="00FF3798" w:rsidP="00803455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825E5" w:rsidR="001B7DB5" w:rsidRPr="00B40BEB">
        <w:trPr>
          <w:trHeight w:val="1406"/>
          <w:jc w:val="center"/>
        </w:trPr>
        <w:tc>
          <w:tcPr>
            <w:tcW w:type="pct" w:w="469"/>
          </w:tcPr>
          <w:p w:rsidRDefault="00FF3798" w:rsidP="00FF3798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FF3798" w:rsidP="00FF3798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A2586E" w:rsidP="00FF3798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Addiko</w:t>
            </w:r>
            <w:proofErr w:type="spellEnd"/>
            <w:r w:rsidRPr="00A2586E">
              <w:rPr>
                <w:rFonts w:hAnsi="Times New Roman" w:ascii="Times New Roman"/>
                <w:sz w:val="24"/>
                <w:szCs w:val="24"/>
              </w:rPr>
              <w:t xml:space="preserve"> Bank d.d.</w:t>
            </w:r>
          </w:p>
          <w:p w:rsidRDefault="00A2586E" w:rsidP="00FF3798" w:rsidR="00A2586E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(ranije: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HYPO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ALPE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ADRIA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d.d.)</w:t>
            </w:r>
          </w:p>
        </w:tc>
        <w:tc>
          <w:tcPr>
            <w:tcW w:type="pct" w:w="525"/>
          </w:tcPr>
          <w:p w:rsidRDefault="00A2586E" w:rsidP="00FF3798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14036333877</w:t>
            </w:r>
            <w:proofErr w:type="spellEnd"/>
          </w:p>
        </w:tc>
        <w:tc>
          <w:tcPr>
            <w:tcW w:type="pct" w:w="559"/>
          </w:tcPr>
          <w:p w:rsidRDefault="00A2586E" w:rsidP="00FF3798" w:rsidR="00FF3798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Slavonska avenija 6</w:t>
            </w:r>
            <w:r w:rsidR="00FF3798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="00FF3798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FF3798" w:rsidP="00FF3798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B03C57" w:rsidP="00FF3798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053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501,</w:t>
            </w:r>
            <w:proofErr w:type="spellStart"/>
            <w:r w:rsidRPr="00B03C57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  <w:r w:rsidR="00C5650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  <w:p w:rsidRDefault="00FF3798" w:rsidP="00B03C57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</w:t>
            </w:r>
            <w:r w:rsidR="00A2586E">
              <w:rPr>
                <w:rFonts w:hAnsi="Times New Roman" w:ascii="Times New Roman"/>
                <w:sz w:val="24"/>
                <w:szCs w:val="24"/>
              </w:rPr>
              <w:t>iznos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03C57">
              <w:rPr>
                <w:rFonts w:hAnsi="Times New Roman" w:ascii="Times New Roman"/>
                <w:sz w:val="24"/>
                <w:szCs w:val="24"/>
              </w:rPr>
              <w:t>od 1.048.783,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 xml:space="preserve"> kn </w:t>
            </w:r>
            <w:r>
              <w:rPr>
                <w:rFonts w:hAnsi="Times New Roman" w:ascii="Times New Roman"/>
                <w:sz w:val="24"/>
                <w:szCs w:val="24"/>
              </w:rPr>
              <w:t>postoji ovršna isprava)</w:t>
            </w:r>
          </w:p>
        </w:tc>
        <w:tc>
          <w:tcPr>
            <w:tcW w:type="pct" w:w="722"/>
          </w:tcPr>
          <w:p w:rsidRDefault="00A2586E" w:rsidP="00FF3798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kreditu, Ugovor o izdavanju bankarske garancije</w:t>
            </w:r>
            <w:r w:rsidR="00B03C57">
              <w:rPr>
                <w:rFonts w:hAnsi="Times New Roman" w:ascii="Times New Roman"/>
                <w:sz w:val="24"/>
                <w:szCs w:val="24"/>
              </w:rPr>
              <w:t xml:space="preserve"> (iznos od 1.048.783,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40kn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 xml:space="preserve">) i Naknade za usluge platnog prometa (iznos od 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4.718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30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</w:tc>
        <w:tc>
          <w:tcPr>
            <w:tcW w:type="pct" w:w="541"/>
          </w:tcPr>
          <w:p w:rsidRDefault="00B03C57" w:rsidP="00FF3798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053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501,</w:t>
            </w:r>
            <w:proofErr w:type="spellStart"/>
            <w:r w:rsidRPr="00B03C57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</w:p>
        </w:tc>
        <w:tc>
          <w:tcPr>
            <w:tcW w:type="pct" w:w="722"/>
          </w:tcPr>
          <w:p w:rsidRDefault="00B03C57" w:rsidP="00FF3798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kreditu, Ugovor o izdavanju bankarske garancije (iznos od 1.048.783,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40kn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) i Naknade za usluge platnog prometa (iznos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4.718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</w:tc>
      </w:tr>
      <w:tr w:rsidTr="00E825E5" w:rsidR="001B7DB5" w:rsidRPr="00B40BEB">
        <w:trPr>
          <w:trHeight w:val="1552"/>
          <w:jc w:val="center"/>
        </w:trPr>
        <w:tc>
          <w:tcPr>
            <w:tcW w:type="pct" w:w="469"/>
          </w:tcPr>
          <w:p w:rsidRDefault="00FF3798" w:rsidP="00062CD3" w:rsidR="00FF3798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784"/>
          </w:tcPr>
          <w:p w:rsidRDefault="00A2586E" w:rsidP="00062CD3" w:rsidR="00FF3798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</w:t>
            </w:r>
            <w:r w:rsidRPr="00A2586E">
              <w:rPr>
                <w:rFonts w:hAnsi="Times New Roman" w:ascii="Times New Roman"/>
                <w:sz w:val="24"/>
                <w:szCs w:val="24"/>
              </w:rPr>
              <w:t>ond za zaštitu okoliša i energetsku učinkovitost</w:t>
            </w:r>
          </w:p>
        </w:tc>
        <w:tc>
          <w:tcPr>
            <w:tcW w:type="pct" w:w="525"/>
          </w:tcPr>
          <w:p w:rsidRDefault="00A2586E" w:rsidP="001B7DB5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85828625994</w:t>
            </w:r>
            <w:proofErr w:type="spellEnd"/>
          </w:p>
        </w:tc>
        <w:tc>
          <w:tcPr>
            <w:tcW w:type="pct" w:w="559"/>
          </w:tcPr>
          <w:p w:rsidRDefault="00A2586E" w:rsidP="00062CD3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 xml:space="preserve">Radnička cesta </w:t>
            </w: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80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47.781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</w:t>
            </w:r>
            <w:proofErr w:type="spellEnd"/>
          </w:p>
          <w:p w:rsidRDefault="001B7DB5" w:rsidP="001B7DB5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="001406E7">
              <w:rPr>
                <w:rFonts w:hAnsi="Times New Roman" w:ascii="Times New Roman"/>
                <w:sz w:val="24"/>
                <w:szCs w:val="24"/>
              </w:rPr>
              <w:t xml:space="preserve"> za navedeni iznos postoji ovršna isprava </w:t>
            </w:r>
            <w:r w:rsidR="00FF3798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722"/>
          </w:tcPr>
          <w:p w:rsidRDefault="001406E7" w:rsidP="00062CD3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gospodarenje otpadnom ambalažom</w:t>
            </w:r>
          </w:p>
        </w:tc>
        <w:tc>
          <w:tcPr>
            <w:tcW w:type="pct" w:w="541"/>
          </w:tcPr>
          <w:p w:rsidRDefault="001406E7" w:rsidP="001406E7" w:rsidR="001406E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47.781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</w:t>
            </w:r>
            <w:proofErr w:type="spellEnd"/>
          </w:p>
          <w:p w:rsidRDefault="00FF3798" w:rsidP="00062CD3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406E7" w:rsidP="00062CD3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gospodarenje otpadnom ambalažom</w:t>
            </w:r>
          </w:p>
        </w:tc>
      </w:tr>
      <w:tr w:rsidTr="00E825E5" w:rsidR="001B7DB5" w:rsidRPr="00B40BEB">
        <w:trPr>
          <w:trHeight w:val="1135"/>
          <w:jc w:val="center"/>
        </w:trPr>
        <w:tc>
          <w:tcPr>
            <w:tcW w:type="pct" w:w="469"/>
          </w:tcPr>
          <w:p w:rsidRDefault="001406E7" w:rsidP="001B7DB5" w:rsidR="001B7DB5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784"/>
          </w:tcPr>
          <w:p w:rsidRDefault="001406E7" w:rsidP="001B7DB5" w:rsidR="001B7DB5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pct" w:w="525"/>
          </w:tcPr>
          <w:p w:rsidRDefault="001406E7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28921383001</w:t>
            </w:r>
            <w:proofErr w:type="spellEnd"/>
          </w:p>
        </w:tc>
        <w:tc>
          <w:tcPr>
            <w:tcW w:type="pct" w:w="559"/>
          </w:tcPr>
          <w:p w:rsidRDefault="001406E7" w:rsidP="001B7DB5" w:rsidR="001B7DB5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220</w:t>
            </w:r>
            <w:proofErr w:type="spellEnd"/>
            <w:r w:rsidR="001B7DB5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="001B7DB5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1B7DB5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969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13</w:t>
            </w:r>
            <w:proofErr w:type="spellEnd"/>
          </w:p>
          <w:p w:rsidRDefault="001B7DB5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  <w:tc>
          <w:tcPr>
            <w:tcW w:type="pct" w:w="541"/>
          </w:tcPr>
          <w:p w:rsidRDefault="001406E7" w:rsidP="001406E7" w:rsidR="001406E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969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13</w:t>
            </w:r>
            <w:proofErr w:type="spellEnd"/>
          </w:p>
          <w:p w:rsidRDefault="001B7DB5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</w:tr>
      <w:tr w:rsidTr="00E825E5" w:rsidR="001B7DB5" w:rsidRPr="00B40BEB">
        <w:trPr>
          <w:trHeight w:val="1214"/>
          <w:jc w:val="center"/>
        </w:trPr>
        <w:tc>
          <w:tcPr>
            <w:tcW w:type="pct" w:w="469"/>
          </w:tcPr>
          <w:p w:rsidRDefault="001B7DB5" w:rsidP="001B7DB5" w:rsidR="001B7DB5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4</w:t>
            </w:r>
          </w:p>
        </w:tc>
        <w:tc>
          <w:tcPr>
            <w:tcW w:type="pct" w:w="784"/>
          </w:tcPr>
          <w:p w:rsidRDefault="001406E7" w:rsidP="001406E7" w:rsidR="001B7DB5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DPD</w:t>
            </w:r>
            <w:proofErr w:type="spellEnd"/>
            <w:r w:rsidRPr="001406E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CROATIA</w:t>
            </w:r>
            <w:proofErr w:type="spellEnd"/>
            <w:r w:rsidRPr="001406E7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25"/>
          </w:tcPr>
          <w:p w:rsidRDefault="001406E7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87109117191</w:t>
            </w:r>
            <w:proofErr w:type="spellEnd"/>
          </w:p>
        </w:tc>
        <w:tc>
          <w:tcPr>
            <w:tcW w:type="pct" w:w="559"/>
          </w:tcPr>
          <w:p w:rsidRDefault="001406E7" w:rsidP="001B7DB5" w:rsidR="001B7DB5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 xml:space="preserve">Kovinska </w:t>
            </w:r>
            <w:proofErr w:type="spellStart"/>
            <w:r w:rsidRPr="001406E7">
              <w:rPr>
                <w:rFonts w:hAnsi="Times New Roman" w:ascii="Times New Roman"/>
                <w:sz w:val="24"/>
                <w:szCs w:val="24"/>
              </w:rPr>
              <w:t>4a</w:t>
            </w:r>
            <w:proofErr w:type="spellEnd"/>
            <w:r w:rsidR="001B7DB5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="001B7DB5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1B7DB5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17.002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</w:tc>
        <w:tc>
          <w:tcPr>
            <w:tcW w:type="pct" w:w="722"/>
          </w:tcPr>
          <w:p w:rsidRDefault="001406E7" w:rsidP="001406E7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obavljanju kurirskih usluga</w:t>
            </w:r>
          </w:p>
        </w:tc>
        <w:tc>
          <w:tcPr>
            <w:tcW w:type="pct" w:w="541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17.002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</w:tc>
        <w:tc>
          <w:tcPr>
            <w:tcW w:type="pct" w:w="722"/>
          </w:tcPr>
          <w:p w:rsidRDefault="001406E7" w:rsidP="001B7DB5" w:rsidR="001B7D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Kurirske usluge</w:t>
            </w:r>
          </w:p>
        </w:tc>
      </w:tr>
      <w:tr w:rsidTr="00E825E5" w:rsidR="001B7DB5" w:rsidRPr="00B40BEB">
        <w:trPr>
          <w:trHeight w:val="1456"/>
          <w:jc w:val="center"/>
        </w:trPr>
        <w:tc>
          <w:tcPr>
            <w:tcW w:type="pct" w:w="469"/>
          </w:tcPr>
          <w:p w:rsidRDefault="001B7DB5" w:rsidP="001B7DB5" w:rsidR="001B7DB5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5</w:t>
            </w:r>
          </w:p>
        </w:tc>
        <w:tc>
          <w:tcPr>
            <w:tcW w:type="pct" w:w="784"/>
          </w:tcPr>
          <w:p w:rsidRDefault="00081353" w:rsidP="001B7DB5" w:rsidR="001B7DB5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Grad Zagreb</w:t>
            </w:r>
          </w:p>
        </w:tc>
        <w:tc>
          <w:tcPr>
            <w:tcW w:type="pct" w:w="525"/>
          </w:tcPr>
          <w:p w:rsidRDefault="00081353" w:rsidP="001B7DB5" w:rsidR="001B7DB5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  <w:proofErr w:type="spellEnd"/>
          </w:p>
          <w:p w:rsidRDefault="001B7DB5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081353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77"/>
          </w:tcPr>
          <w:p w:rsidRDefault="00081353" w:rsidP="00EE553A" w:rsidR="000813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9.279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</w:p>
          <w:p w:rsidRDefault="00081353" w:rsidP="00EE553A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navedeni iznos </w:t>
            </w:r>
            <w:r w:rsidR="001B7DB5">
              <w:rPr>
                <w:rFonts w:hAnsi="Times New Roman" w:ascii="Times New Roman"/>
                <w:sz w:val="24"/>
                <w:szCs w:val="24"/>
              </w:rPr>
              <w:t>postoji ovršna isprava)</w:t>
            </w:r>
          </w:p>
        </w:tc>
        <w:tc>
          <w:tcPr>
            <w:tcW w:type="pct" w:w="722"/>
          </w:tcPr>
          <w:p w:rsidRDefault="00081353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41"/>
          </w:tcPr>
          <w:p w:rsidRDefault="00081353" w:rsidP="00081353" w:rsidR="000813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9.279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</w:p>
          <w:p w:rsidRDefault="001B7DB5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081353" w:rsidP="001B7DB5" w:rsidR="001B7DB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</w:tr>
      <w:tr w:rsidTr="00E825E5" w:rsidR="00B03C57" w:rsidRPr="00B40BEB">
        <w:trPr>
          <w:trHeight w:val="1689"/>
          <w:jc w:val="center"/>
        </w:trPr>
        <w:tc>
          <w:tcPr>
            <w:tcW w:type="pct" w:w="469"/>
          </w:tcPr>
          <w:p w:rsidRDefault="00B03C57" w:rsidP="00B03C57" w:rsidR="00B03C5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784"/>
          </w:tcPr>
          <w:p w:rsidRDefault="00B03C57" w:rsidP="00B03C57" w:rsidR="00B03C5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Grad Zagreb</w:t>
            </w:r>
          </w:p>
        </w:tc>
        <w:tc>
          <w:tcPr>
            <w:tcW w:type="pct" w:w="525"/>
          </w:tcPr>
          <w:p w:rsidRDefault="00B03C57" w:rsidP="00B03C57" w:rsidR="00B03C5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  <w:proofErr w:type="spellEnd"/>
          </w:p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77"/>
          </w:tcPr>
          <w:p w:rsidRDefault="00B03C57" w:rsidP="00B03C57" w:rsidR="00B03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2.491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</w:t>
            </w:r>
            <w:proofErr w:type="spellEnd"/>
          </w:p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  <w:tc>
          <w:tcPr>
            <w:tcW w:type="pct" w:w="541"/>
          </w:tcPr>
          <w:p w:rsidRDefault="00B03C57" w:rsidP="00B03C57" w:rsidR="00B03C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2.491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</w:t>
            </w:r>
            <w:proofErr w:type="spellEnd"/>
          </w:p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B03C57" w:rsidP="00B03C57" w:rsidR="00B03C5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</w:tr>
      <w:tr w:rsidTr="00E825E5" w:rsidR="001B7DB5" w:rsidRPr="00B40BEB">
        <w:trPr>
          <w:trHeight w:val="2275"/>
          <w:jc w:val="center"/>
        </w:trPr>
        <w:tc>
          <w:tcPr>
            <w:tcW w:type="pct" w:w="469"/>
          </w:tcPr>
          <w:p w:rsidRDefault="00FF3798" w:rsidP="00062CD3" w:rsidR="00FF37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FF3798" w:rsidP="00062CD3" w:rsidR="00FF3798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B03C57" w:rsidP="001B7DB5" w:rsidR="00FF3798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hAnsi="Times New Roman" w:ascii="Times New Roman"/>
                <w:bCs/>
                <w:sz w:val="24"/>
                <w:szCs w:val="24"/>
              </w:rPr>
              <w:t xml:space="preserve">PRIVREDNA BANKA </w:t>
            </w:r>
            <w:proofErr w:type="spellStart"/>
            <w:r w:rsidRPr="00B03C57">
              <w:rPr>
                <w:rFonts w:hAnsi="Times New Roman" w:ascii="Times New Roman"/>
                <w:bCs/>
                <w:sz w:val="24"/>
                <w:szCs w:val="24"/>
              </w:rPr>
              <w:t>ZAGREB</w:t>
            </w:r>
            <w:proofErr w:type="spellEnd"/>
            <w:r w:rsidRPr="00B03C57">
              <w:rPr>
                <w:rFonts w:hAnsi="Times New Roman" w:ascii="Times New Roman"/>
                <w:bCs/>
                <w:sz w:val="24"/>
                <w:szCs w:val="24"/>
              </w:rPr>
              <w:t xml:space="preserve"> - DIONIČKO DRUŠTVO</w:t>
            </w:r>
          </w:p>
        </w:tc>
        <w:tc>
          <w:tcPr>
            <w:tcW w:type="pct" w:w="525"/>
          </w:tcPr>
          <w:p w:rsidRDefault="00B03C57" w:rsidP="00062CD3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03C57">
              <w:rPr>
                <w:rFonts w:eastAsia="Calibri" w:hAnsi="Times New Roman" w:ascii="Times New Roman"/>
                <w:sz w:val="24"/>
                <w:szCs w:val="24"/>
              </w:rPr>
              <w:t>02535697732</w:t>
            </w:r>
            <w:proofErr w:type="spellEnd"/>
          </w:p>
        </w:tc>
        <w:tc>
          <w:tcPr>
            <w:tcW w:type="pct" w:w="559"/>
          </w:tcPr>
          <w:p w:rsidRDefault="00B03C57" w:rsidP="00C4722E" w:rsidR="00C4722E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Radnička cesta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50</w:t>
            </w:r>
            <w:proofErr w:type="spellEnd"/>
            <w:r w:rsidR="00C4722E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="00C4722E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FF3798" w:rsidP="00062CD3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B03C57" w:rsidP="00C4722E" w:rsidR="00C472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499.540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59</w:t>
            </w:r>
            <w:proofErr w:type="spellEnd"/>
          </w:p>
          <w:p w:rsidRDefault="00FF3798" w:rsidP="00B03C57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</w:t>
            </w:r>
            <w:r w:rsidR="00B03C57">
              <w:rPr>
                <w:rFonts w:hAnsi="Times New Roman" w:ascii="Times New Roman"/>
                <w:sz w:val="24"/>
                <w:szCs w:val="24"/>
              </w:rPr>
              <w:t xml:space="preserve">od 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499.201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="00B03C57">
              <w:rPr>
                <w:rFonts w:hAnsi="Times New Roman" w:ascii="Times New Roman"/>
                <w:sz w:val="24"/>
                <w:szCs w:val="24"/>
              </w:rPr>
              <w:t>93</w:t>
            </w:r>
            <w:proofErr w:type="spellEnd"/>
            <w:r w:rsidR="00B03C57">
              <w:rPr>
                <w:rFonts w:hAnsi="Times New Roman" w:ascii="Times New Roman"/>
                <w:sz w:val="24"/>
                <w:szCs w:val="24"/>
              </w:rPr>
              <w:t xml:space="preserve"> kn </w:t>
            </w:r>
            <w:r>
              <w:rPr>
                <w:rFonts w:hAnsi="Times New Roman" w:ascii="Times New Roman"/>
                <w:sz w:val="24"/>
                <w:szCs w:val="24"/>
              </w:rPr>
              <w:t>postoji ovršna isprava)</w:t>
            </w:r>
          </w:p>
        </w:tc>
        <w:tc>
          <w:tcPr>
            <w:tcW w:type="pct" w:w="722"/>
          </w:tcPr>
          <w:p w:rsidRDefault="00B03C57" w:rsidP="00062CD3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dugoročnom kreditu (iznos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499.201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kn) i Ugovor o </w:t>
            </w:r>
            <w:r w:rsidR="00ED2355">
              <w:rPr>
                <w:rFonts w:hAnsi="Times New Roman" w:ascii="Times New Roman"/>
                <w:sz w:val="24"/>
                <w:szCs w:val="24"/>
              </w:rPr>
              <w:t>otvaranju i vođenju transakcijskog računa (</w:t>
            </w:r>
            <w:proofErr w:type="spellStart"/>
            <w:r w:rsidR="00ED2355">
              <w:rPr>
                <w:rFonts w:hAnsi="Times New Roman" w:ascii="Times New Roman"/>
                <w:sz w:val="24"/>
                <w:szCs w:val="24"/>
              </w:rPr>
              <w:t>338</w:t>
            </w:r>
            <w:proofErr w:type="spellEnd"/>
            <w:r w:rsidR="00ED2355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="00ED2355">
              <w:rPr>
                <w:rFonts w:hAnsi="Times New Roman" w:ascii="Times New Roman"/>
                <w:sz w:val="24"/>
                <w:szCs w:val="24"/>
              </w:rPr>
              <w:t>66</w:t>
            </w:r>
            <w:proofErr w:type="spellEnd"/>
            <w:r w:rsidR="00ED2355"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</w:tc>
        <w:tc>
          <w:tcPr>
            <w:tcW w:type="pct" w:w="541"/>
          </w:tcPr>
          <w:p w:rsidRDefault="00ED2355" w:rsidP="00ED2355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499.540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59</w:t>
            </w:r>
            <w:proofErr w:type="spellEnd"/>
          </w:p>
          <w:p w:rsidRDefault="00FF3798" w:rsidP="00062CD3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ED2355" w:rsidP="00062CD3" w:rsidR="00FF3798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dugoročnom kreditu (iznos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499.201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kn) i Ugovor o otvaranju i vođenju transakcijskog računa (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338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</w:tc>
      </w:tr>
      <w:tr w:rsidTr="00E825E5" w:rsidR="00167A9E" w:rsidRPr="000226DD">
        <w:trPr>
          <w:trHeight w:val="1533"/>
          <w:jc w:val="center"/>
        </w:trPr>
        <w:tc>
          <w:tcPr>
            <w:tcW w:type="pct" w:w="469"/>
          </w:tcPr>
          <w:p w:rsidRDefault="00167A9E" w:rsidP="00167A9E" w:rsidR="00167A9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167A9E" w:rsidP="00167A9E" w:rsidR="00167A9E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ED2355" w:rsidP="00167A9E" w:rsidR="009F697D" w:rsidRPr="000226D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HRVATSKO DRUŠTVO SKLADATELJA</w:t>
            </w:r>
          </w:p>
        </w:tc>
        <w:tc>
          <w:tcPr>
            <w:tcW w:type="pct" w:w="525"/>
          </w:tcPr>
          <w:p w:rsidRDefault="00ED2355" w:rsidP="00ED2355" w:rsidR="00167A9E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  <w:proofErr w:type="spellEnd"/>
          </w:p>
        </w:tc>
        <w:tc>
          <w:tcPr>
            <w:tcW w:type="pct" w:w="559"/>
          </w:tcPr>
          <w:p w:rsidRDefault="00ED2355" w:rsidP="00167A9E" w:rsidR="00167A9E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Berislavićeva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9, Zagreb</w:t>
            </w:r>
          </w:p>
        </w:tc>
        <w:tc>
          <w:tcPr>
            <w:tcW w:type="pct" w:w="677"/>
          </w:tcPr>
          <w:p w:rsidRDefault="00ED2355" w:rsidP="00167A9E" w:rsidR="009F697D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34</w:t>
            </w:r>
            <w:proofErr w:type="spellEnd"/>
          </w:p>
        </w:tc>
        <w:tc>
          <w:tcPr>
            <w:tcW w:type="pct" w:w="722"/>
          </w:tcPr>
          <w:p w:rsidRDefault="00ED2355" w:rsidP="00167A9E" w:rsidR="00167A9E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  <w:tc>
          <w:tcPr>
            <w:tcW w:type="pct" w:w="541"/>
          </w:tcPr>
          <w:p w:rsidRDefault="00ED2355" w:rsidP="00167A9E" w:rsidR="00167A9E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34</w:t>
            </w:r>
            <w:proofErr w:type="spellEnd"/>
          </w:p>
        </w:tc>
        <w:tc>
          <w:tcPr>
            <w:tcW w:type="pct" w:w="722"/>
          </w:tcPr>
          <w:p w:rsidRDefault="00ED2355" w:rsidP="00167A9E" w:rsidR="00167A9E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</w:tr>
      <w:tr w:rsidTr="00E825E5" w:rsidR="00ED2355" w:rsidRPr="000226DD">
        <w:trPr>
          <w:trHeight w:val="1268"/>
          <w:jc w:val="center"/>
        </w:trPr>
        <w:tc>
          <w:tcPr>
            <w:tcW w:type="pct" w:w="469"/>
          </w:tcPr>
          <w:p w:rsidRDefault="00ED2355" w:rsidP="00ED2355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</w:t>
            </w:r>
          </w:p>
          <w:p w:rsidRDefault="00ED2355" w:rsidP="00ED2355" w:rsidR="00ED2355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ED2355" w:rsidP="00ED2355" w:rsidR="00ED2355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>TRIGLAV</w:t>
            </w:r>
            <w:proofErr w:type="spellEnd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 xml:space="preserve"> OSIGURANJE d. d.</w:t>
            </w:r>
          </w:p>
        </w:tc>
        <w:tc>
          <w:tcPr>
            <w:tcW w:type="pct" w:w="525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D2355">
              <w:rPr>
                <w:rFonts w:eastAsia="Calibri" w:hAnsi="Times New Roman" w:ascii="Times New Roman"/>
                <w:sz w:val="24"/>
                <w:szCs w:val="24"/>
              </w:rPr>
              <w:t>29743547503</w:t>
            </w:r>
            <w:proofErr w:type="spellEnd"/>
          </w:p>
        </w:tc>
        <w:tc>
          <w:tcPr>
            <w:tcW w:type="pct" w:w="559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2355">
              <w:rPr>
                <w:rFonts w:hAnsi="Times New Roman" w:ascii="Times New Roman"/>
                <w:sz w:val="24"/>
                <w:szCs w:val="24"/>
              </w:rPr>
              <w:t xml:space="preserve">Antuna </w:t>
            </w:r>
            <w:proofErr w:type="spellStart"/>
            <w:r w:rsidRPr="00ED2355">
              <w:rPr>
                <w:rFonts w:hAnsi="Times New Roman" w:ascii="Times New Roman"/>
                <w:sz w:val="24"/>
                <w:szCs w:val="24"/>
              </w:rPr>
              <w:t>Heinza</w:t>
            </w:r>
            <w:proofErr w:type="spellEnd"/>
            <w:r w:rsidRPr="00ED2355">
              <w:rPr>
                <w:rFonts w:hAnsi="Times New Roman" w:ascii="Times New Roman"/>
                <w:sz w:val="24"/>
                <w:szCs w:val="24"/>
              </w:rPr>
              <w:t xml:space="preserve"> 4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6.333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</w:tc>
        <w:tc>
          <w:tcPr>
            <w:tcW w:type="pct" w:w="722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</w:t>
            </w:r>
          </w:p>
        </w:tc>
        <w:tc>
          <w:tcPr>
            <w:tcW w:type="pct" w:w="541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6.333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</w:tc>
        <w:tc>
          <w:tcPr>
            <w:tcW w:type="pct" w:w="722"/>
          </w:tcPr>
          <w:p w:rsidRDefault="00ED2355" w:rsidP="00ED2355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</w:t>
            </w:r>
          </w:p>
        </w:tc>
      </w:tr>
      <w:tr w:rsidTr="00E825E5" w:rsidR="00ED2355" w:rsidRPr="000226DD">
        <w:trPr>
          <w:trHeight w:val="1546"/>
          <w:jc w:val="center"/>
        </w:trPr>
        <w:tc>
          <w:tcPr>
            <w:tcW w:type="pct" w:w="469"/>
          </w:tcPr>
          <w:p w:rsidRDefault="00ED2355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type="pct" w:w="784"/>
          </w:tcPr>
          <w:p w:rsidRDefault="00ED2355" w:rsidP="00062CD3" w:rsidR="008C00BA">
            <w:pPr>
              <w:jc w:val="center"/>
            </w:pPr>
            <w:proofErr w:type="spellStart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>INSTINCT</w:t>
            </w:r>
            <w:proofErr w:type="spellEnd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>ZAGREB</w:t>
            </w:r>
            <w:proofErr w:type="spellEnd"/>
            <w:r w:rsidRPr="00ED2355">
              <w:rPr>
                <w:rFonts w:hAnsi="Times New Roman" w:ascii="Times New Roman"/>
                <w:bCs/>
                <w:sz w:val="24"/>
                <w:szCs w:val="24"/>
              </w:rPr>
              <w:t xml:space="preserve"> d.o.o.</w:t>
            </w:r>
            <w:r w:rsidR="008C00BA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r w:rsidR="008C00BA">
              <w:t xml:space="preserve"> </w:t>
            </w:r>
          </w:p>
          <w:p w:rsidRDefault="008C00BA" w:rsidP="00062CD3" w:rsidR="00ED2355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 xml:space="preserve">(ranije: </w:t>
            </w:r>
            <w:proofErr w:type="spellStart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>PROXIMITY</w:t>
            </w:r>
            <w:proofErr w:type="spellEnd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>ZAGREB</w:t>
            </w:r>
            <w:proofErr w:type="spellEnd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 xml:space="preserve"> d.o.o.)</w:t>
            </w:r>
          </w:p>
        </w:tc>
        <w:tc>
          <w:tcPr>
            <w:tcW w:type="pct" w:w="525"/>
          </w:tcPr>
          <w:p w:rsidRDefault="00ED2355" w:rsidP="00062CD3" w:rsidR="00ED2355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ED2355">
              <w:rPr>
                <w:rFonts w:eastAsia="Calibri" w:hAnsi="Times New Roman" w:ascii="Times New Roman"/>
                <w:sz w:val="24"/>
                <w:szCs w:val="24"/>
              </w:rPr>
              <w:t>23057349705</w:t>
            </w:r>
            <w:proofErr w:type="spellEnd"/>
          </w:p>
        </w:tc>
        <w:tc>
          <w:tcPr>
            <w:tcW w:type="pct" w:w="559"/>
          </w:tcPr>
          <w:p w:rsidRDefault="00ED2355" w:rsidP="00062CD3" w:rsidR="00ED2355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D2355">
              <w:rPr>
                <w:rFonts w:hAnsi="Times New Roman" w:ascii="Times New Roman"/>
                <w:sz w:val="24"/>
                <w:szCs w:val="24"/>
              </w:rPr>
              <w:t>Šoštarićeva</w:t>
            </w:r>
            <w:proofErr w:type="spellEnd"/>
            <w:r w:rsidRPr="00ED235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ED2355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80.905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</w:tc>
        <w:tc>
          <w:tcPr>
            <w:tcW w:type="pct" w:w="722"/>
          </w:tcPr>
          <w:p w:rsidRDefault="008C00BA" w:rsidP="008C00BA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Marketinške usluge, troškovi ovršnog i parničnog postupka</w:t>
            </w:r>
          </w:p>
        </w:tc>
        <w:tc>
          <w:tcPr>
            <w:tcW w:type="pct" w:w="541"/>
          </w:tcPr>
          <w:p w:rsidRDefault="008C00BA" w:rsidP="00062CD3" w:rsidR="00ED2355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80.905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</w:tc>
        <w:tc>
          <w:tcPr>
            <w:tcW w:type="pct" w:w="722"/>
          </w:tcPr>
          <w:p w:rsidRDefault="008C00B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Marketinške usluge, troškovi ovršnog i parničnog postupka</w:t>
            </w:r>
          </w:p>
        </w:tc>
      </w:tr>
      <w:tr w:rsidTr="00E825E5" w:rsidR="00ED2355" w:rsidRPr="000226DD">
        <w:trPr>
          <w:trHeight w:val="1412"/>
          <w:jc w:val="center"/>
        </w:trPr>
        <w:tc>
          <w:tcPr>
            <w:tcW w:type="pct" w:w="469"/>
          </w:tcPr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type="pct" w:w="784"/>
          </w:tcPr>
          <w:p w:rsidRDefault="008C00BA" w:rsidP="00062CD3" w:rsidR="00ED2355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Grad Zadar</w:t>
            </w:r>
          </w:p>
        </w:tc>
        <w:tc>
          <w:tcPr>
            <w:tcW w:type="pct" w:w="525"/>
          </w:tcPr>
          <w:p w:rsidRDefault="008C00BA" w:rsidP="00062CD3" w:rsidR="00ED2355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eastAsia="Calibri" w:hAnsi="Times New Roman" w:ascii="Times New Roman"/>
                <w:sz w:val="24"/>
                <w:szCs w:val="24"/>
              </w:rPr>
              <w:t>09933651854</w:t>
            </w:r>
            <w:proofErr w:type="spellEnd"/>
          </w:p>
        </w:tc>
        <w:tc>
          <w:tcPr>
            <w:tcW w:type="pct" w:w="559"/>
          </w:tcPr>
          <w:p w:rsidRDefault="008C00BA" w:rsidP="00062CD3" w:rsidR="00ED2355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pct" w:w="677"/>
          </w:tcPr>
          <w:p w:rsidRDefault="008C00BA" w:rsidP="00062CD3" w:rsidR="008C00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8.300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8C00B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isticanje reklamnih poruka</w:t>
            </w:r>
          </w:p>
        </w:tc>
        <w:tc>
          <w:tcPr>
            <w:tcW w:type="pct" w:w="541"/>
          </w:tcPr>
          <w:p w:rsidRDefault="008C00BA" w:rsidP="008C00BA" w:rsidR="008C00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8.300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  <w:p w:rsidRDefault="00ED2355" w:rsidP="008C00BA" w:rsidR="00ED2355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8C00B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isticanje reklamnih poruka</w:t>
            </w:r>
          </w:p>
        </w:tc>
      </w:tr>
      <w:tr w:rsidTr="00E825E5" w:rsidR="00ED2355" w:rsidRPr="000226DD">
        <w:trPr>
          <w:trHeight w:val="1399"/>
          <w:jc w:val="center"/>
        </w:trPr>
        <w:tc>
          <w:tcPr>
            <w:tcW w:type="pct" w:w="469"/>
          </w:tcPr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12</w:t>
            </w:r>
            <w:proofErr w:type="spellEnd"/>
          </w:p>
        </w:tc>
        <w:tc>
          <w:tcPr>
            <w:tcW w:type="pct" w:w="784"/>
          </w:tcPr>
          <w:p w:rsidRDefault="008C00BA" w:rsidP="00062CD3" w:rsidR="00ED2355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Grad Split</w:t>
            </w:r>
          </w:p>
        </w:tc>
        <w:tc>
          <w:tcPr>
            <w:tcW w:type="pct" w:w="525"/>
          </w:tcPr>
          <w:p w:rsidRDefault="008C00BA" w:rsidP="00062CD3" w:rsidR="00ED2355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eastAsia="Calibri" w:hAnsi="Times New Roman" w:ascii="Times New Roman"/>
                <w:sz w:val="24"/>
                <w:szCs w:val="24"/>
              </w:rPr>
              <w:t>78755598868</w:t>
            </w:r>
            <w:proofErr w:type="spellEnd"/>
          </w:p>
        </w:tc>
        <w:tc>
          <w:tcPr>
            <w:tcW w:type="pct" w:w="559"/>
          </w:tcPr>
          <w:p w:rsidRDefault="008C00BA" w:rsidP="008C00BA" w:rsidR="00ED2355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Branimirova obala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Split</w:t>
            </w:r>
          </w:p>
        </w:tc>
        <w:tc>
          <w:tcPr>
            <w:tcW w:type="pct" w:w="677"/>
          </w:tcPr>
          <w:p w:rsidRDefault="008C00BA" w:rsidP="00062CD3" w:rsidR="008C00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2.256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99</w:t>
            </w:r>
            <w:proofErr w:type="spellEnd"/>
          </w:p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8C00B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i naknada za uređenje voda</w:t>
            </w:r>
          </w:p>
        </w:tc>
        <w:tc>
          <w:tcPr>
            <w:tcW w:type="pct" w:w="541"/>
          </w:tcPr>
          <w:p w:rsidRDefault="008C00BA" w:rsidP="008C00BA" w:rsidR="008C00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2.256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99</w:t>
            </w:r>
            <w:proofErr w:type="spellEnd"/>
          </w:p>
          <w:p w:rsidRDefault="00ED2355" w:rsidP="00062CD3" w:rsidR="00ED2355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8C00B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i naknada za uređenje voda</w:t>
            </w:r>
          </w:p>
        </w:tc>
      </w:tr>
      <w:tr w:rsidTr="00E825E5" w:rsidR="00ED2355" w:rsidRPr="000226DD">
        <w:trPr>
          <w:trHeight w:val="838"/>
          <w:jc w:val="center"/>
        </w:trPr>
        <w:tc>
          <w:tcPr>
            <w:tcW w:type="pct" w:w="469"/>
          </w:tcPr>
          <w:p w:rsidRDefault="008C00B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type="pct" w:w="784"/>
          </w:tcPr>
          <w:p w:rsidRDefault="008C00BA" w:rsidP="00062CD3" w:rsidR="00ED2355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>OTP</w:t>
            </w:r>
            <w:proofErr w:type="spellEnd"/>
            <w:r w:rsidRPr="008C00BA">
              <w:rPr>
                <w:rFonts w:hAnsi="Times New Roman" w:ascii="Times New Roman"/>
                <w:bCs/>
                <w:sz w:val="24"/>
                <w:szCs w:val="24"/>
              </w:rPr>
              <w:t xml:space="preserve"> banka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d.d.</w:t>
            </w:r>
          </w:p>
        </w:tc>
        <w:tc>
          <w:tcPr>
            <w:tcW w:type="pct" w:w="525"/>
          </w:tcPr>
          <w:p w:rsidRDefault="008C00BA" w:rsidP="00062CD3" w:rsidR="00ED2355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8C00BA">
              <w:rPr>
                <w:rFonts w:eastAsia="Calibri" w:hAnsi="Times New Roman" w:ascii="Times New Roman"/>
                <w:sz w:val="24"/>
                <w:szCs w:val="24"/>
              </w:rPr>
              <w:t>52508873833</w:t>
            </w:r>
            <w:proofErr w:type="spellEnd"/>
          </w:p>
        </w:tc>
        <w:tc>
          <w:tcPr>
            <w:tcW w:type="pct" w:w="559"/>
          </w:tcPr>
          <w:p w:rsidRDefault="008C00BA" w:rsidP="00062CD3" w:rsidR="00ED2355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Domovinskog rata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Split</w:t>
            </w:r>
          </w:p>
        </w:tc>
        <w:tc>
          <w:tcPr>
            <w:tcW w:type="pct" w:w="677"/>
          </w:tcPr>
          <w:p w:rsidRDefault="008E4B7A" w:rsidP="00062CD3" w:rsidR="00ED235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7.329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22"/>
          </w:tcPr>
          <w:p w:rsidRDefault="008E4B7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kreditne kartice</w:t>
            </w:r>
          </w:p>
        </w:tc>
        <w:tc>
          <w:tcPr>
            <w:tcW w:type="pct" w:w="541"/>
          </w:tcPr>
          <w:p w:rsidRDefault="008C00BA" w:rsidP="008E4B7A" w:rsidR="00ED2355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7.329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</w:tc>
        <w:tc>
          <w:tcPr>
            <w:tcW w:type="pct" w:w="722"/>
          </w:tcPr>
          <w:p w:rsidRDefault="008E4B7A" w:rsidP="00062CD3" w:rsidR="00ED2355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kreditne kartice</w:t>
            </w:r>
          </w:p>
        </w:tc>
      </w:tr>
      <w:tr w:rsidTr="00E825E5" w:rsidR="008E4B7A" w:rsidRPr="000226DD">
        <w:trPr>
          <w:trHeight w:val="2275"/>
          <w:jc w:val="center"/>
        </w:trPr>
        <w:tc>
          <w:tcPr>
            <w:tcW w:type="pct" w:w="469"/>
          </w:tcPr>
          <w:p w:rsidRDefault="008E4B7A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</w:p>
        </w:tc>
        <w:tc>
          <w:tcPr>
            <w:tcW w:type="pct" w:w="784"/>
          </w:tcPr>
          <w:p w:rsidRDefault="008E4B7A" w:rsidP="008E4B7A" w:rsidR="008E4B7A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E4B7A">
              <w:rPr>
                <w:rFonts w:hAnsi="Times New Roman" w:ascii="Times New Roman"/>
                <w:bCs/>
                <w:sz w:val="24"/>
                <w:szCs w:val="24"/>
              </w:rPr>
              <w:t xml:space="preserve">HEP </w:t>
            </w:r>
            <w:proofErr w:type="spellStart"/>
            <w:r w:rsidRPr="008E4B7A">
              <w:rPr>
                <w:rFonts w:hAnsi="Times New Roman" w:ascii="Times New Roman"/>
                <w:bCs/>
                <w:sz w:val="24"/>
                <w:szCs w:val="24"/>
              </w:rPr>
              <w:t>ELEKTRA</w:t>
            </w:r>
            <w:proofErr w:type="spellEnd"/>
            <w:r w:rsidRPr="008E4B7A">
              <w:rPr>
                <w:rFonts w:hAnsi="Times New Roman" w:ascii="Times New Roman"/>
                <w:bCs/>
                <w:sz w:val="24"/>
                <w:szCs w:val="24"/>
              </w:rPr>
              <w:t xml:space="preserve"> d.o.o.</w:t>
            </w:r>
          </w:p>
        </w:tc>
        <w:tc>
          <w:tcPr>
            <w:tcW w:type="pct" w:w="525"/>
          </w:tcPr>
          <w:p w:rsidRDefault="008E4B7A" w:rsidP="008E4B7A" w:rsidR="008E4B7A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8E4B7A">
              <w:rPr>
                <w:rFonts w:eastAsia="Calibri" w:hAnsi="Times New Roman" w:ascii="Times New Roman"/>
                <w:sz w:val="24"/>
                <w:szCs w:val="24"/>
              </w:rPr>
              <w:t>43965974818</w:t>
            </w:r>
            <w:proofErr w:type="spellEnd"/>
          </w:p>
        </w:tc>
        <w:tc>
          <w:tcPr>
            <w:tcW w:type="pct" w:w="559"/>
          </w:tcPr>
          <w:p w:rsidRDefault="008E4B7A" w:rsidP="008E4B7A" w:rsidR="008E4B7A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E4B7A"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 w:rsidRPr="008E4B7A"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8E4B7A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2.115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</w:p>
        </w:tc>
        <w:tc>
          <w:tcPr>
            <w:tcW w:type="pct" w:w="722"/>
          </w:tcPr>
          <w:p w:rsidRDefault="008E4B7A" w:rsidP="008E4B7A" w:rsidR="008E4B7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električnom energijom</w:t>
            </w:r>
          </w:p>
        </w:tc>
        <w:tc>
          <w:tcPr>
            <w:tcW w:type="pct" w:w="541"/>
          </w:tcPr>
          <w:p w:rsidRDefault="008E4B7A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2.115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</w:p>
        </w:tc>
        <w:tc>
          <w:tcPr>
            <w:tcW w:type="pct" w:w="722"/>
          </w:tcPr>
          <w:p w:rsidRDefault="008E4B7A" w:rsidP="008E4B7A" w:rsidR="008E4B7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električnom energijom</w:t>
            </w:r>
          </w:p>
        </w:tc>
      </w:tr>
      <w:tr w:rsidTr="00E825E5" w:rsidR="008E4B7A" w:rsidRPr="000226DD">
        <w:trPr>
          <w:trHeight w:val="2275"/>
          <w:jc w:val="center"/>
        </w:trPr>
        <w:tc>
          <w:tcPr>
            <w:tcW w:type="pct" w:w="469"/>
          </w:tcPr>
          <w:p w:rsidRDefault="008E4B7A" w:rsidP="008E4B7A" w:rsidR="008E4B7A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15</w:t>
            </w:r>
            <w:proofErr w:type="spellEnd"/>
          </w:p>
        </w:tc>
        <w:tc>
          <w:tcPr>
            <w:tcW w:type="pct" w:w="784"/>
          </w:tcPr>
          <w:p w:rsidRDefault="008E4B7A" w:rsidP="008E4B7A" w:rsidR="008E4B7A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25"/>
          </w:tcPr>
          <w:p w:rsidRDefault="008E4B7A" w:rsidP="008E4B7A" w:rsidR="008E4B7A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  <w:p w:rsidRDefault="008E4B7A" w:rsidP="008E4B7A" w:rsidR="008E4B7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8E4B7A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E47791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1.233.157,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65</w:t>
            </w:r>
            <w:proofErr w:type="spellEnd"/>
          </w:p>
          <w:p w:rsidRDefault="008E4B7A" w:rsidP="00E47791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r w:rsidR="00E47791">
              <w:rPr>
                <w:rFonts w:hAnsi="Times New Roman" w:ascii="Times New Roman"/>
                <w:sz w:val="24"/>
                <w:szCs w:val="24"/>
              </w:rPr>
              <w:t>1.232.814,</w:t>
            </w:r>
            <w:proofErr w:type="spellStart"/>
            <w:r w:rsidR="00E47791">
              <w:rPr>
                <w:rFonts w:hAnsi="Times New Roman" w:ascii="Times New Roman"/>
                <w:sz w:val="24"/>
                <w:szCs w:val="24"/>
              </w:rPr>
              <w:t>28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postoji ovršna isprava)</w:t>
            </w:r>
          </w:p>
        </w:tc>
        <w:tc>
          <w:tcPr>
            <w:tcW w:type="pct" w:w="722"/>
          </w:tcPr>
          <w:p w:rsidRDefault="00E47791" w:rsidP="00E47791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 na dodanu vrijednost, porez na dobit,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  <w:tc>
          <w:tcPr>
            <w:tcW w:type="pct" w:w="541"/>
          </w:tcPr>
          <w:p w:rsidRDefault="00E47791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7791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182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962,</w:t>
            </w: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  <w:p w:rsidRDefault="00E47791" w:rsidP="008E4B7A" w:rsid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(tražbina u iznosu od </w:t>
            </w: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</w:t>
            </w:r>
            <w:proofErr w:type="spellEnd"/>
            <w:r w:rsidRPr="00E47791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47791"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 po osnovi doprinosa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 xml:space="preserve"> za mirovinsko i zdravstveno </w:t>
            </w:r>
            <w:r>
              <w:rPr>
                <w:rFonts w:hAnsi="Times New Roman" w:ascii="Times New Roman"/>
                <w:sz w:val="24"/>
                <w:szCs w:val="24"/>
              </w:rPr>
              <w:t>priznata u prvom višem isplatnom redu)</w:t>
            </w:r>
          </w:p>
        </w:tc>
        <w:tc>
          <w:tcPr>
            <w:tcW w:type="pct" w:w="722"/>
          </w:tcPr>
          <w:p w:rsidRDefault="00E47791" w:rsidP="00E47791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dod</w:t>
            </w:r>
            <w:r w:rsidR="008C4E9C">
              <w:rPr>
                <w:rFonts w:hAnsi="Times New Roman" w:ascii="Times New Roman"/>
                <w:sz w:val="24"/>
                <w:szCs w:val="24"/>
              </w:rPr>
              <w:t>anu vrijednost, porez na dobit</w:t>
            </w:r>
          </w:p>
        </w:tc>
      </w:tr>
      <w:tr w:rsidTr="00E825E5" w:rsidR="008E4B7A" w:rsidRPr="000226DD">
        <w:trPr>
          <w:trHeight w:val="1175"/>
          <w:jc w:val="center"/>
        </w:trPr>
        <w:tc>
          <w:tcPr>
            <w:tcW w:type="pct" w:w="469"/>
          </w:tcPr>
          <w:p w:rsidRDefault="008C4E9C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16</w:t>
            </w:r>
            <w:proofErr w:type="spellEnd"/>
          </w:p>
        </w:tc>
        <w:tc>
          <w:tcPr>
            <w:tcW w:type="pct" w:w="784"/>
          </w:tcPr>
          <w:p w:rsidRDefault="008C4E9C" w:rsidP="008E4B7A" w:rsidR="008E4B7A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C4E9C">
              <w:rPr>
                <w:rFonts w:hAnsi="Times New Roman" w:ascii="Times New Roman"/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pct" w:w="525"/>
          </w:tcPr>
          <w:p w:rsidRDefault="00AC03E4" w:rsidP="008E4B7A" w:rsidR="008E4B7A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AC03E4">
              <w:rPr>
                <w:rFonts w:eastAsia="Calibri" w:hAnsi="Times New Roman" w:ascii="Times New Roman"/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pct" w:w="559"/>
          </w:tcPr>
          <w:p w:rsidRDefault="00AF138B" w:rsidP="008E4B7A" w:rsidR="008E4B7A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AF138B" w:rsidP="008E4B7A" w:rsidR="008E4B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831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</w:p>
          <w:p w:rsidRDefault="00AF138B" w:rsidP="008E4B7A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345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2"/>
          </w:tcPr>
          <w:p w:rsidRDefault="00AF138B" w:rsidP="00AF138B" w:rsidR="008E4B7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e prijevoza i zbrinjavanja otpada te dnevne parkirne karte</w:t>
            </w:r>
          </w:p>
        </w:tc>
        <w:tc>
          <w:tcPr>
            <w:tcW w:type="pct" w:w="541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831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</w:p>
          <w:p w:rsidRDefault="008E4B7A" w:rsidP="008E4B7A" w:rsidR="008E4B7A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AF138B" w:rsidP="008E4B7A" w:rsidR="008E4B7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e prijevoza i zbrinjavanja otpada te dnevne parkirne karte</w:t>
            </w:r>
          </w:p>
        </w:tc>
      </w:tr>
      <w:tr w:rsidTr="00E825E5" w:rsidR="00AF138B" w:rsidRPr="000226DD">
        <w:trPr>
          <w:trHeight w:val="896"/>
          <w:jc w:val="center"/>
        </w:trPr>
        <w:tc>
          <w:tcPr>
            <w:tcW w:type="pct" w:w="469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</w:t>
            </w:r>
            <w:proofErr w:type="spellEnd"/>
          </w:p>
        </w:tc>
        <w:tc>
          <w:tcPr>
            <w:tcW w:type="pct" w:w="784"/>
          </w:tcPr>
          <w:p w:rsidRDefault="00AF138B" w:rsidP="00AF138B" w:rsidR="00AF138B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F138B">
              <w:rPr>
                <w:rFonts w:hAnsi="Times New Roman" w:ascii="Times New Roman"/>
                <w:bCs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525"/>
          </w:tcPr>
          <w:p w:rsidRDefault="00AF138B" w:rsidP="00AF138B" w:rsidR="00AF138B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AF138B">
              <w:rPr>
                <w:rFonts w:eastAsia="Calibri" w:hAnsi="Times New Roman" w:ascii="Times New Roman"/>
                <w:sz w:val="24"/>
                <w:szCs w:val="24"/>
              </w:rPr>
              <w:t>68419124305</w:t>
            </w:r>
            <w:proofErr w:type="spellEnd"/>
          </w:p>
        </w:tc>
        <w:tc>
          <w:tcPr>
            <w:tcW w:type="pct" w:w="559"/>
          </w:tcPr>
          <w:p w:rsidRDefault="00AF138B" w:rsidP="00AF138B" w:rsidR="00AF138B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>Prisavlje 3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683CF4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7.670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type="pct" w:w="722"/>
          </w:tcPr>
          <w:p w:rsidRDefault="00AF138B" w:rsidP="00AF138B" w:rsidR="00AF138B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AF138B" w:rsidP="00AF138B" w:rsidR="00AF138B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825E5" w:rsidR="00AF138B" w:rsidRPr="000226DD">
        <w:trPr>
          <w:trHeight w:val="840"/>
          <w:jc w:val="center"/>
        </w:trPr>
        <w:tc>
          <w:tcPr>
            <w:tcW w:type="pct" w:w="469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pct" w:w="784"/>
          </w:tcPr>
          <w:p w:rsidRDefault="00AF138B" w:rsidP="00AF138B" w:rsidR="00AF138B" w:rsidRPr="00ED235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F138B">
              <w:rPr>
                <w:rFonts w:hAnsi="Times New Roman" w:ascii="Times New Roman"/>
                <w:bCs/>
                <w:sz w:val="24"/>
                <w:szCs w:val="24"/>
              </w:rPr>
              <w:t>KOS TRANSPORTI d.o.o.</w:t>
            </w:r>
          </w:p>
        </w:tc>
        <w:tc>
          <w:tcPr>
            <w:tcW w:type="pct" w:w="525"/>
          </w:tcPr>
          <w:p w:rsidRDefault="00AF138B" w:rsidP="00AF138B" w:rsidR="00AF138B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AF138B">
              <w:rPr>
                <w:rFonts w:eastAsia="Calibri" w:hAnsi="Times New Roman" w:ascii="Times New Roman"/>
                <w:sz w:val="24"/>
                <w:szCs w:val="24"/>
              </w:rPr>
              <w:t>99654943646</w:t>
            </w:r>
            <w:proofErr w:type="spellEnd"/>
          </w:p>
        </w:tc>
        <w:tc>
          <w:tcPr>
            <w:tcW w:type="pct" w:w="559"/>
          </w:tcPr>
          <w:p w:rsidRDefault="00AF138B" w:rsidP="00AF138B" w:rsidR="00AF138B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 xml:space="preserve">Cehovska </w:t>
            </w:r>
            <w:proofErr w:type="spellStart"/>
            <w:r w:rsidRPr="00AF138B">
              <w:rPr>
                <w:rFonts w:hAnsi="Times New Roman" w:ascii="Times New Roman"/>
                <w:sz w:val="24"/>
                <w:szCs w:val="24"/>
              </w:rPr>
              <w:t>13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Varaždin</w:t>
            </w:r>
          </w:p>
        </w:tc>
        <w:tc>
          <w:tcPr>
            <w:tcW w:type="pct" w:w="677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F138B">
              <w:rPr>
                <w:rFonts w:hAnsi="Times New Roman" w:ascii="Times New Roman"/>
                <w:sz w:val="24"/>
                <w:szCs w:val="24"/>
              </w:rPr>
              <w:t>209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846</w:t>
            </w:r>
            <w:proofErr w:type="spellEnd"/>
            <w:r w:rsidRPr="00AF138B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AF138B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</w:p>
        </w:tc>
        <w:tc>
          <w:tcPr>
            <w:tcW w:type="pct" w:w="722"/>
          </w:tcPr>
          <w:p w:rsidRDefault="00AF138B" w:rsidP="00AF138B" w:rsidR="00AF138B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Prijevozničke usluge</w:t>
            </w:r>
          </w:p>
        </w:tc>
        <w:tc>
          <w:tcPr>
            <w:tcW w:type="pct" w:w="541"/>
          </w:tcPr>
          <w:p w:rsidRDefault="00AF138B" w:rsidP="00AF138B" w:rsid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F138B">
              <w:rPr>
                <w:rFonts w:hAnsi="Times New Roman" w:ascii="Times New Roman"/>
                <w:sz w:val="24"/>
                <w:szCs w:val="24"/>
              </w:rPr>
              <w:t>209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846</w:t>
            </w:r>
            <w:proofErr w:type="spellEnd"/>
            <w:r w:rsidRPr="00AF138B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AF138B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</w:p>
        </w:tc>
        <w:tc>
          <w:tcPr>
            <w:tcW w:type="pct" w:w="722"/>
          </w:tcPr>
          <w:p w:rsidRDefault="00AF138B" w:rsidP="00AF138B" w:rsidR="00AF138B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Prijevozničke usluge</w:t>
            </w:r>
          </w:p>
        </w:tc>
      </w:tr>
      <w:tr w:rsidTr="00E825E5" w:rsidR="00683CF4" w:rsidRPr="000226DD">
        <w:trPr>
          <w:trHeight w:val="840"/>
          <w:jc w:val="center"/>
        </w:trPr>
        <w:tc>
          <w:tcPr>
            <w:tcW w:type="pct" w:w="469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</w:t>
            </w:r>
            <w:proofErr w:type="spellEnd"/>
          </w:p>
        </w:tc>
        <w:tc>
          <w:tcPr>
            <w:tcW w:type="pct" w:w="784"/>
          </w:tcPr>
          <w:p w:rsidRDefault="00683CF4" w:rsidP="00683CF4" w:rsidR="00683CF4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NA-INDUSTRIJA NAFTE, d.d.</w:t>
            </w:r>
          </w:p>
        </w:tc>
        <w:tc>
          <w:tcPr>
            <w:tcW w:type="pct" w:w="525"/>
          </w:tcPr>
          <w:p w:rsidRDefault="00683CF4" w:rsidP="00683CF4" w:rsidR="00683CF4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683CF4">
              <w:rPr>
                <w:rFonts w:eastAsia="Calibri" w:hAnsi="Times New Roman" w:ascii="Times New Roman"/>
                <w:sz w:val="24"/>
                <w:szCs w:val="24"/>
              </w:rPr>
              <w:t>27759560625</w:t>
            </w:r>
            <w:proofErr w:type="spellEnd"/>
          </w:p>
        </w:tc>
        <w:tc>
          <w:tcPr>
            <w:tcW w:type="pct" w:w="559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83CF4">
              <w:rPr>
                <w:rFonts w:hAnsi="Times New Roman" w:ascii="Times New Roman"/>
                <w:sz w:val="24"/>
                <w:szCs w:val="24"/>
              </w:rPr>
              <w:t xml:space="preserve">Avenija V. Holjevca </w:t>
            </w:r>
            <w:proofErr w:type="spellStart"/>
            <w:r w:rsidRPr="00683CF4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7.670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INA kartice</w:t>
            </w:r>
          </w:p>
        </w:tc>
        <w:tc>
          <w:tcPr>
            <w:tcW w:type="pct" w:w="541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7.670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INA kartice</w:t>
            </w:r>
          </w:p>
        </w:tc>
      </w:tr>
      <w:tr w:rsidTr="00E825E5" w:rsidR="00683CF4" w:rsidRPr="000226DD">
        <w:trPr>
          <w:trHeight w:val="840"/>
          <w:jc w:val="center"/>
        </w:trPr>
        <w:tc>
          <w:tcPr>
            <w:tcW w:type="pct" w:w="469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</w:t>
            </w:r>
            <w:proofErr w:type="spellEnd"/>
          </w:p>
        </w:tc>
        <w:tc>
          <w:tcPr>
            <w:tcW w:type="pct" w:w="784"/>
          </w:tcPr>
          <w:p w:rsidRDefault="00683CF4" w:rsidP="00683CF4" w:rsidR="00683CF4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EOS</w:t>
            </w:r>
            <w:proofErr w:type="spellEnd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MATRIX</w:t>
            </w:r>
            <w:proofErr w:type="spellEnd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 xml:space="preserve"> d.o.o.</w:t>
            </w:r>
          </w:p>
        </w:tc>
        <w:tc>
          <w:tcPr>
            <w:tcW w:type="pct" w:w="525"/>
          </w:tcPr>
          <w:p w:rsidRDefault="00683CF4" w:rsidP="00683CF4" w:rsidR="00683CF4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683CF4">
              <w:rPr>
                <w:rFonts w:eastAsia="Calibri" w:hAnsi="Times New Roman" w:ascii="Times New Roman"/>
                <w:sz w:val="24"/>
                <w:szCs w:val="24"/>
              </w:rPr>
              <w:t>76674680107</w:t>
            </w:r>
            <w:proofErr w:type="spellEnd"/>
          </w:p>
        </w:tc>
        <w:tc>
          <w:tcPr>
            <w:tcW w:type="pct" w:w="559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83CF4">
              <w:rPr>
                <w:rFonts w:hAnsi="Times New Roman" w:ascii="Times New Roman"/>
                <w:sz w:val="24"/>
                <w:szCs w:val="24"/>
              </w:rPr>
              <w:t xml:space="preserve">Horvatova </w:t>
            </w:r>
            <w:proofErr w:type="spellStart"/>
            <w:r w:rsidRPr="00683CF4">
              <w:rPr>
                <w:rFonts w:hAnsi="Times New Roman" w:ascii="Times New Roman"/>
                <w:sz w:val="24"/>
                <w:szCs w:val="24"/>
              </w:rPr>
              <w:t>82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9.135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</w:t>
            </w:r>
            <w:proofErr w:type="spellEnd"/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usluge, Ugovori o ustupu tražbina</w:t>
            </w:r>
          </w:p>
        </w:tc>
        <w:tc>
          <w:tcPr>
            <w:tcW w:type="pct" w:w="541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9.135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</w:t>
            </w:r>
            <w:proofErr w:type="spellEnd"/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usluge, Ugovori o ustupu tražbina</w:t>
            </w:r>
          </w:p>
        </w:tc>
      </w:tr>
      <w:tr w:rsidTr="00E825E5" w:rsidR="00683CF4" w:rsidRPr="000226DD">
        <w:trPr>
          <w:trHeight w:val="840"/>
          <w:jc w:val="center"/>
        </w:trPr>
        <w:tc>
          <w:tcPr>
            <w:tcW w:type="pct" w:w="469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21</w:t>
            </w:r>
            <w:proofErr w:type="spellEnd"/>
          </w:p>
        </w:tc>
        <w:tc>
          <w:tcPr>
            <w:tcW w:type="pct" w:w="784"/>
          </w:tcPr>
          <w:p w:rsidRDefault="00683CF4" w:rsidP="00683CF4" w:rsidR="00683CF4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Mercedes-</w:t>
            </w:r>
            <w:proofErr w:type="spellStart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Benz</w:t>
            </w:r>
            <w:proofErr w:type="spellEnd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>Leasing</w:t>
            </w:r>
            <w:proofErr w:type="spellEnd"/>
            <w:r w:rsidRPr="00683CF4">
              <w:rPr>
                <w:rFonts w:hAnsi="Times New Roman" w:ascii="Times New Roman"/>
                <w:bCs/>
                <w:sz w:val="24"/>
                <w:szCs w:val="24"/>
              </w:rPr>
              <w:t xml:space="preserve"> Hrvatska d.o.o.</w:t>
            </w:r>
          </w:p>
        </w:tc>
        <w:tc>
          <w:tcPr>
            <w:tcW w:type="pct" w:w="525"/>
          </w:tcPr>
          <w:p w:rsidRDefault="00683CF4" w:rsidP="00683CF4" w:rsidR="00683CF4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683CF4">
              <w:rPr>
                <w:rFonts w:eastAsia="Calibri" w:hAnsi="Times New Roman" w:ascii="Times New Roman"/>
                <w:sz w:val="24"/>
                <w:szCs w:val="24"/>
              </w:rPr>
              <w:t>17080997510</w:t>
            </w:r>
            <w:proofErr w:type="spellEnd"/>
          </w:p>
        </w:tc>
        <w:tc>
          <w:tcPr>
            <w:tcW w:type="pct" w:w="559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Kovinska 5, Zagreb</w:t>
            </w:r>
          </w:p>
        </w:tc>
        <w:tc>
          <w:tcPr>
            <w:tcW w:type="pct" w:w="677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18.232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operativnom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leasingu</w:t>
            </w:r>
            <w:proofErr w:type="spellEnd"/>
          </w:p>
        </w:tc>
        <w:tc>
          <w:tcPr>
            <w:tcW w:type="pct" w:w="541"/>
          </w:tcPr>
          <w:p w:rsidRDefault="00683CF4" w:rsidP="00683CF4" w:rsidR="00683CF4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18.232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</w:p>
        </w:tc>
        <w:tc>
          <w:tcPr>
            <w:tcW w:type="pct" w:w="722"/>
          </w:tcPr>
          <w:p w:rsidRDefault="00683CF4" w:rsidP="00683CF4" w:rsidR="00683C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operativnom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leasingu</w:t>
            </w:r>
            <w:proofErr w:type="spellEnd"/>
          </w:p>
        </w:tc>
      </w:tr>
      <w:tr w:rsidTr="00E825E5" w:rsidR="00E825E5" w:rsidRPr="000226DD">
        <w:trPr>
          <w:trHeight w:val="840"/>
          <w:jc w:val="center"/>
        </w:trPr>
        <w:tc>
          <w:tcPr>
            <w:tcW w:type="pct" w:w="469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</w:p>
        </w:tc>
        <w:tc>
          <w:tcPr>
            <w:tcW w:type="pct" w:w="784"/>
          </w:tcPr>
          <w:p w:rsidRDefault="00E825E5" w:rsidP="00E825E5" w:rsidR="00E825E5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>Zagrebačka banka d.d.</w:t>
            </w:r>
          </w:p>
        </w:tc>
        <w:tc>
          <w:tcPr>
            <w:tcW w:type="pct" w:w="525"/>
          </w:tcPr>
          <w:p w:rsidRDefault="00E825E5" w:rsidP="00E825E5" w:rsidR="00E825E5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E825E5">
              <w:rPr>
                <w:rFonts w:eastAsia="Calibri" w:hAnsi="Times New Roman" w:ascii="Times New Roman"/>
                <w:sz w:val="24"/>
                <w:szCs w:val="24"/>
              </w:rPr>
              <w:t>92963223473</w:t>
            </w:r>
            <w:proofErr w:type="spellEnd"/>
          </w:p>
        </w:tc>
        <w:tc>
          <w:tcPr>
            <w:tcW w:type="pct" w:w="559"/>
          </w:tcPr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 xml:space="preserve">Trg bana Josipa Jelačića </w:t>
            </w: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903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582</w:t>
            </w:r>
            <w:proofErr w:type="spellEnd"/>
            <w:r w:rsidRPr="00E825E5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894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767</w:t>
            </w:r>
            <w:proofErr w:type="spellEnd"/>
            <w:r w:rsidRPr="00E825E5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4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2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i vođenju transakcijskog računa</w:t>
            </w:r>
          </w:p>
        </w:tc>
        <w:tc>
          <w:tcPr>
            <w:tcW w:type="pct" w:w="541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903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582</w:t>
            </w:r>
            <w:proofErr w:type="spellEnd"/>
            <w:r w:rsidRPr="00E825E5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825E5"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i vođenju transakcijskog računa</w:t>
            </w:r>
          </w:p>
        </w:tc>
      </w:tr>
      <w:tr w:rsidTr="00E825E5" w:rsidR="00E825E5" w:rsidRPr="000226DD">
        <w:trPr>
          <w:trHeight w:val="840"/>
          <w:jc w:val="center"/>
        </w:trPr>
        <w:tc>
          <w:tcPr>
            <w:tcW w:type="pct" w:w="469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23</w:t>
            </w:r>
            <w:proofErr w:type="spellEnd"/>
          </w:p>
        </w:tc>
        <w:tc>
          <w:tcPr>
            <w:tcW w:type="pct" w:w="784"/>
          </w:tcPr>
          <w:p w:rsidRDefault="00E825E5" w:rsidP="00E825E5" w:rsidR="00E825E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>ERSTE</w:t>
            </w:r>
            <w:proofErr w:type="spellEnd"/>
          </w:p>
          <w:p w:rsidRDefault="00E825E5" w:rsidP="00E825E5" w:rsidR="00E825E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>&amp;</w:t>
            </w:r>
          </w:p>
          <w:p w:rsidRDefault="00E825E5" w:rsidP="00E825E5" w:rsidR="00E825E5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>STEIERMÄRKISCHE</w:t>
            </w:r>
            <w:proofErr w:type="spellEnd"/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>BANK</w:t>
            </w:r>
            <w:proofErr w:type="spellEnd"/>
            <w:r w:rsidRPr="00E825E5">
              <w:rPr>
                <w:rFonts w:hAnsi="Times New Roman" w:ascii="Times New Roman"/>
                <w:bCs/>
                <w:sz w:val="24"/>
                <w:szCs w:val="24"/>
              </w:rPr>
              <w:t xml:space="preserve"> d. d.</w:t>
            </w:r>
          </w:p>
        </w:tc>
        <w:tc>
          <w:tcPr>
            <w:tcW w:type="pct" w:w="525"/>
          </w:tcPr>
          <w:p w:rsidRDefault="00E825E5" w:rsidP="00E825E5" w:rsidR="00E825E5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E825E5">
              <w:rPr>
                <w:rFonts w:eastAsia="Calibri" w:hAnsi="Times New Roman" w:ascii="Times New Roman"/>
                <w:sz w:val="24"/>
                <w:szCs w:val="24"/>
              </w:rPr>
              <w:t>23057039320</w:t>
            </w:r>
            <w:proofErr w:type="spellEnd"/>
          </w:p>
        </w:tc>
        <w:tc>
          <w:tcPr>
            <w:tcW w:type="pct" w:w="559"/>
          </w:tcPr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>Jadranski Trg 3/a, Rijeka</w:t>
            </w:r>
          </w:p>
        </w:tc>
        <w:tc>
          <w:tcPr>
            <w:tcW w:type="pct" w:w="677"/>
          </w:tcPr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25.838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</w:p>
        </w:tc>
        <w:tc>
          <w:tcPr>
            <w:tcW w:type="pct" w:w="722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Parnični trošak</w:t>
            </w:r>
          </w:p>
        </w:tc>
        <w:tc>
          <w:tcPr>
            <w:tcW w:type="pct" w:w="541"/>
          </w:tcPr>
          <w:p w:rsidRDefault="00E825E5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3C2B56" w:rsidP="003C2B56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a postupak se po žalbi stečajnog dužnika vodi pred drugostupanjskim sudom</w:t>
            </w:r>
          </w:p>
        </w:tc>
      </w:tr>
      <w:tr w:rsidTr="00E825E5" w:rsidR="00E825E5" w:rsidRPr="000226DD">
        <w:trPr>
          <w:trHeight w:val="840"/>
          <w:jc w:val="center"/>
        </w:trPr>
        <w:tc>
          <w:tcPr>
            <w:tcW w:type="pct" w:w="469"/>
          </w:tcPr>
          <w:p w:rsidRDefault="00E825E5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24</w:t>
            </w:r>
            <w:proofErr w:type="spellEnd"/>
          </w:p>
        </w:tc>
        <w:tc>
          <w:tcPr>
            <w:tcW w:type="pct" w:w="784"/>
          </w:tcPr>
          <w:p w:rsidRDefault="001D5372" w:rsidP="00E825E5" w:rsidR="00E825E5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Luka Marjanović</w:t>
            </w:r>
          </w:p>
        </w:tc>
        <w:tc>
          <w:tcPr>
            <w:tcW w:type="pct" w:w="525"/>
          </w:tcPr>
          <w:p w:rsidRDefault="001D5372" w:rsidP="00E825E5" w:rsidR="00E825E5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eastAsia="Calibri" w:hAnsi="Times New Roman" w:ascii="Times New Roman"/>
                <w:sz w:val="24"/>
                <w:szCs w:val="24"/>
              </w:rPr>
              <w:t>62744179043</w:t>
            </w:r>
            <w:proofErr w:type="spellEnd"/>
          </w:p>
        </w:tc>
        <w:tc>
          <w:tcPr>
            <w:tcW w:type="pct" w:w="559"/>
          </w:tcPr>
          <w:p w:rsidRDefault="001D5372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Zelenjak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1D5372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282.723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</w:p>
        </w:tc>
        <w:tc>
          <w:tcPr>
            <w:tcW w:type="pct" w:w="722"/>
          </w:tcPr>
          <w:p w:rsidRDefault="001D5372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zajmu, parnični trošak</w:t>
            </w:r>
          </w:p>
        </w:tc>
        <w:tc>
          <w:tcPr>
            <w:tcW w:type="pct" w:w="541"/>
          </w:tcPr>
          <w:p w:rsidRDefault="001D5372" w:rsidP="00E825E5" w:rsidR="00E825E5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3C2B56" w:rsidP="00E825E5" w:rsidR="00E825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pred prvostupanjskim sudom</w:t>
            </w:r>
          </w:p>
        </w:tc>
      </w:tr>
      <w:tr w:rsidTr="00E825E5" w:rsidR="001D5372" w:rsidRPr="000226DD">
        <w:trPr>
          <w:trHeight w:val="840"/>
          <w:jc w:val="center"/>
        </w:trPr>
        <w:tc>
          <w:tcPr>
            <w:tcW w:type="pct" w:w="469"/>
          </w:tcPr>
          <w:p w:rsidRDefault="001D5372" w:rsidP="001D5372" w:rsidR="001D537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</w:p>
        </w:tc>
        <w:tc>
          <w:tcPr>
            <w:tcW w:type="pct" w:w="784"/>
          </w:tcPr>
          <w:p w:rsidRDefault="001D5372" w:rsidP="001D5372" w:rsidR="001D5372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Miroslav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Bokulić</w:t>
            </w:r>
            <w:proofErr w:type="spellEnd"/>
          </w:p>
        </w:tc>
        <w:tc>
          <w:tcPr>
            <w:tcW w:type="pct" w:w="525"/>
          </w:tcPr>
          <w:p w:rsidRDefault="001D5372" w:rsidP="001D5372" w:rsidR="001D5372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eastAsia="Calibri" w:hAnsi="Times New Roman" w:ascii="Times New Roman"/>
                <w:sz w:val="24"/>
                <w:szCs w:val="24"/>
              </w:rPr>
              <w:t>30365156100</w:t>
            </w:r>
            <w:proofErr w:type="spellEnd"/>
          </w:p>
        </w:tc>
        <w:tc>
          <w:tcPr>
            <w:tcW w:type="pct" w:w="559"/>
          </w:tcPr>
          <w:p w:rsidRDefault="001D5372" w:rsidP="001D5372" w:rsidR="001D5372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Živogoska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1, Zagreb</w:t>
            </w:r>
          </w:p>
        </w:tc>
        <w:tc>
          <w:tcPr>
            <w:tcW w:type="pct" w:w="677"/>
          </w:tcPr>
          <w:p w:rsidRDefault="001D5372" w:rsidP="001D5372" w:rsidR="001D5372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282.723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</w:p>
        </w:tc>
        <w:tc>
          <w:tcPr>
            <w:tcW w:type="pct" w:w="722"/>
          </w:tcPr>
          <w:p w:rsidRDefault="001D5372" w:rsidP="001D5372" w:rsidR="001D537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zajmu, parnični trošak</w:t>
            </w:r>
          </w:p>
        </w:tc>
        <w:tc>
          <w:tcPr>
            <w:tcW w:type="pct" w:w="541"/>
          </w:tcPr>
          <w:p w:rsidRDefault="001D5372" w:rsidP="001D5372" w:rsidR="001D5372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3C2B56" w:rsidP="001D5372" w:rsidR="001D537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pred prvostupanjskim sudom</w:t>
            </w:r>
          </w:p>
        </w:tc>
      </w:tr>
      <w:tr w:rsidTr="00D94D05" w:rsidR="0095086A" w:rsidRPr="000226DD">
        <w:trPr>
          <w:trHeight w:val="1130"/>
          <w:jc w:val="center"/>
        </w:trPr>
        <w:tc>
          <w:tcPr>
            <w:tcW w:type="pct" w:w="469"/>
          </w:tcPr>
          <w:p w:rsidRDefault="0095086A" w:rsidP="0095086A" w:rsidR="009508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26</w:t>
            </w:r>
            <w:proofErr w:type="spellEnd"/>
          </w:p>
        </w:tc>
        <w:tc>
          <w:tcPr>
            <w:tcW w:type="pct" w:w="784"/>
          </w:tcPr>
          <w:p w:rsidRDefault="0095086A" w:rsidP="0095086A" w:rsidR="0095086A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95086A">
              <w:rPr>
                <w:rFonts w:hAnsi="Times New Roman" w:ascii="Times New Roman"/>
                <w:bCs/>
                <w:sz w:val="24"/>
                <w:szCs w:val="24"/>
              </w:rPr>
              <w:t>FITLIFE</w:t>
            </w:r>
            <w:proofErr w:type="spellEnd"/>
            <w:r w:rsidRPr="0095086A">
              <w:rPr>
                <w:rFonts w:hAnsi="Times New Roman" w:ascii="Times New Roman"/>
                <w:bCs/>
                <w:sz w:val="24"/>
                <w:szCs w:val="24"/>
              </w:rPr>
              <w:t xml:space="preserve"> d.o.o.</w:t>
            </w:r>
          </w:p>
        </w:tc>
        <w:tc>
          <w:tcPr>
            <w:tcW w:type="pct" w:w="525"/>
          </w:tcPr>
          <w:p w:rsidRDefault="0095086A" w:rsidP="0095086A" w:rsidR="0095086A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95086A">
              <w:rPr>
                <w:rFonts w:eastAsia="Calibri" w:hAnsi="Times New Roman" w:ascii="Times New Roman"/>
                <w:sz w:val="24"/>
                <w:szCs w:val="24"/>
              </w:rPr>
              <w:t>14896588165</w:t>
            </w:r>
            <w:proofErr w:type="spellEnd"/>
          </w:p>
        </w:tc>
        <w:tc>
          <w:tcPr>
            <w:tcW w:type="pct" w:w="559"/>
          </w:tcPr>
          <w:p w:rsidRDefault="0095086A" w:rsidP="0095086A" w:rsidR="0095086A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086A">
              <w:rPr>
                <w:rFonts w:hAnsi="Times New Roman" w:ascii="Times New Roman"/>
                <w:sz w:val="24"/>
                <w:szCs w:val="24"/>
              </w:rPr>
              <w:t xml:space="preserve">Eugena Kumičića </w:t>
            </w:r>
            <w:proofErr w:type="spellStart"/>
            <w:r w:rsidRPr="0095086A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95086A" w:rsidP="0095086A" w:rsidR="0095086A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19.933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</w:p>
        </w:tc>
        <w:tc>
          <w:tcPr>
            <w:tcW w:type="pct" w:w="722"/>
          </w:tcPr>
          <w:p w:rsidRDefault="0095086A" w:rsidP="0095086A" w:rsidR="009508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prodaji</w:t>
            </w:r>
            <w:r w:rsidR="003C2B56">
              <w:rPr>
                <w:rFonts w:hAnsi="Times New Roman" w:ascii="Times New Roman"/>
                <w:sz w:val="24"/>
                <w:szCs w:val="24"/>
              </w:rPr>
              <w:t xml:space="preserve"> robe</w:t>
            </w:r>
            <w:r>
              <w:rPr>
                <w:rFonts w:hAnsi="Times New Roman" w:ascii="Times New Roman"/>
                <w:sz w:val="24"/>
                <w:szCs w:val="24"/>
              </w:rPr>
              <w:t>, troškovi ovršnog i parničnog postupka</w:t>
            </w:r>
          </w:p>
        </w:tc>
        <w:tc>
          <w:tcPr>
            <w:tcW w:type="pct" w:w="541"/>
          </w:tcPr>
          <w:p w:rsidRDefault="0095086A" w:rsidP="0095086A" w:rsidR="0095086A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19.933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</w:p>
        </w:tc>
        <w:tc>
          <w:tcPr>
            <w:tcW w:type="pct" w:w="722"/>
          </w:tcPr>
          <w:p w:rsidRDefault="0095086A" w:rsidP="0095086A" w:rsidR="009508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prodaji, troškovi ovršnog i parničnog postupka</w:t>
            </w:r>
          </w:p>
        </w:tc>
      </w:tr>
      <w:tr w:rsidTr="00D94D05" w:rsidR="003C2B56" w:rsidRPr="000226DD">
        <w:trPr>
          <w:trHeight w:val="636"/>
          <w:jc w:val="center"/>
        </w:trPr>
        <w:tc>
          <w:tcPr>
            <w:tcW w:type="pct" w:w="469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27</w:t>
            </w:r>
            <w:proofErr w:type="spellEnd"/>
          </w:p>
        </w:tc>
        <w:tc>
          <w:tcPr>
            <w:tcW w:type="pct" w:w="784"/>
          </w:tcPr>
          <w:p w:rsidRDefault="003C2B56" w:rsidP="003C2B56" w:rsidR="003C2B56" w:rsidRPr="00AF13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95086A">
              <w:rPr>
                <w:rFonts w:hAnsi="Times New Roman" w:ascii="Times New Roman"/>
                <w:bCs/>
                <w:sz w:val="24"/>
                <w:szCs w:val="24"/>
              </w:rPr>
              <w:t>INFO</w:t>
            </w:r>
            <w:proofErr w:type="spellEnd"/>
            <w:r w:rsidRPr="0095086A">
              <w:rPr>
                <w:rFonts w:hAnsi="Times New Roman" w:ascii="Times New Roman"/>
                <w:bCs/>
                <w:sz w:val="24"/>
                <w:szCs w:val="24"/>
              </w:rPr>
              <w:t>-K d.o.o.</w:t>
            </w:r>
          </w:p>
        </w:tc>
        <w:tc>
          <w:tcPr>
            <w:tcW w:type="pct" w:w="525"/>
          </w:tcPr>
          <w:p w:rsidRDefault="003C2B56" w:rsidP="003C2B56" w:rsidR="003C2B56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 w:rsidRPr="0095086A">
              <w:rPr>
                <w:rFonts w:eastAsia="Calibri" w:hAnsi="Times New Roman" w:ascii="Times New Roman"/>
                <w:sz w:val="24"/>
                <w:szCs w:val="24"/>
              </w:rPr>
              <w:t>03083386684</w:t>
            </w:r>
            <w:proofErr w:type="spellEnd"/>
          </w:p>
        </w:tc>
        <w:tc>
          <w:tcPr>
            <w:tcW w:type="pct" w:w="559"/>
          </w:tcPr>
          <w:p w:rsidRDefault="003C2B56" w:rsidP="003C2B56" w:rsidR="003C2B56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086A">
              <w:rPr>
                <w:rFonts w:hAnsi="Times New Roman" w:ascii="Times New Roman"/>
                <w:sz w:val="24"/>
                <w:szCs w:val="24"/>
              </w:rPr>
              <w:t xml:space="preserve">Cvijete </w:t>
            </w:r>
            <w:proofErr w:type="spellStart"/>
            <w:r w:rsidRPr="0095086A">
              <w:rPr>
                <w:rFonts w:hAnsi="Times New Roman" w:ascii="Times New Roman"/>
                <w:sz w:val="24"/>
                <w:szCs w:val="24"/>
              </w:rPr>
              <w:t>Zuzorić</w:t>
            </w:r>
            <w:proofErr w:type="spellEnd"/>
            <w:r w:rsidRPr="0095086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95086A"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3C2B56" w:rsidP="003C2B56" w:rsidR="003C2B56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47.500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722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pct" w:w="541"/>
          </w:tcPr>
          <w:p w:rsidRDefault="003C2B56" w:rsidP="003C2B56" w:rsidR="003C2B56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47.500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722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</w:tr>
      <w:tr w:rsidTr="00E825E5" w:rsidR="003C2B56" w:rsidRPr="000226DD">
        <w:trPr>
          <w:trHeight w:val="840"/>
          <w:jc w:val="center"/>
        </w:trPr>
        <w:tc>
          <w:tcPr>
            <w:tcW w:type="pct" w:w="469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28</w:t>
            </w:r>
            <w:proofErr w:type="spellEnd"/>
          </w:p>
        </w:tc>
        <w:tc>
          <w:tcPr>
            <w:tcW w:type="pct" w:w="784"/>
          </w:tcPr>
          <w:p w:rsidRDefault="003C2B56" w:rsidP="003C2B56" w:rsidR="003C2B56" w:rsidRPr="0095086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BKA</w:t>
            </w:r>
            <w:proofErr w:type="spellEnd"/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AG</w:t>
            </w:r>
          </w:p>
        </w:tc>
        <w:tc>
          <w:tcPr>
            <w:tcW w:type="pct" w:w="525"/>
          </w:tcPr>
          <w:p w:rsidRDefault="003C2B56" w:rsidP="003C2B56" w:rsidR="003C2B56" w:rsidRPr="0095086A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eastAsia="Calibri" w:hAnsi="Times New Roman" w:ascii="Times New Roman"/>
                <w:sz w:val="24"/>
                <w:szCs w:val="24"/>
              </w:rPr>
              <w:t>95202348925</w:t>
            </w:r>
            <w:proofErr w:type="spellEnd"/>
          </w:p>
        </w:tc>
        <w:tc>
          <w:tcPr>
            <w:tcW w:type="pct" w:w="559"/>
          </w:tcPr>
          <w:p w:rsidRDefault="003C2B56" w:rsidP="003C2B56" w:rsidR="003C2B56" w:rsidRPr="009508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Veiter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Ring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Klagenfurt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(Austrija)</w:t>
            </w:r>
          </w:p>
        </w:tc>
        <w:tc>
          <w:tcPr>
            <w:tcW w:type="pct" w:w="677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567,</w:t>
            </w:r>
            <w:proofErr w:type="spellStart"/>
            <w:r w:rsidRPr="003C2B56"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</w:p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525,</w:t>
            </w:r>
            <w:proofErr w:type="spellStart"/>
            <w:r w:rsidRPr="003C2B56">
              <w:rPr>
                <w:rFonts w:hAnsi="Times New Roman" w:ascii="Times New Roman"/>
                <w:sz w:val="24"/>
                <w:szCs w:val="24"/>
              </w:rPr>
              <w:t>25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2"/>
          </w:tcPr>
          <w:p w:rsidRDefault="003C2B56" w:rsidP="003C2B56" w:rsidR="003C2B56" w:rsidRP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transakcijskog računa</w:t>
            </w:r>
          </w:p>
        </w:tc>
        <w:tc>
          <w:tcPr>
            <w:tcW w:type="pct" w:w="541"/>
          </w:tcPr>
          <w:p w:rsidRDefault="003C2B56" w:rsidP="003C2B56" w:rsid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567,</w:t>
            </w:r>
            <w:proofErr w:type="spellStart"/>
            <w:r w:rsidRPr="003C2B56"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</w:p>
        </w:tc>
        <w:tc>
          <w:tcPr>
            <w:tcW w:type="pct" w:w="722"/>
          </w:tcPr>
          <w:p w:rsidRDefault="003C2B56" w:rsidP="003C2B56" w:rsidR="003C2B56" w:rsidRP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transakcijskog računa</w:t>
            </w:r>
          </w:p>
        </w:tc>
      </w:tr>
    </w:tbl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FF3798" w:rsidP="00FF3798" w:rsidR="00FF3798" w:rsidRPr="00EC155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062CD3" w:rsidR="00FF3798" w:rsidRPr="00B40BEB">
        <w:trPr>
          <w:jc w:val="center"/>
        </w:trPr>
        <w:tc>
          <w:tcPr>
            <w:tcW w:type="pct" w:w="606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062CD3" w:rsidR="009F697D" w:rsidRPr="00B40BEB">
        <w:trPr>
          <w:jc w:val="center"/>
        </w:trPr>
        <w:tc>
          <w:tcPr>
            <w:tcW w:type="pct" w:w="606"/>
          </w:tcPr>
          <w:p w:rsidRDefault="009F697D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F697D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3C2B56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606"/>
          </w:tcPr>
          <w:p w:rsidRDefault="003C2B56" w:rsidP="003C2B56" w:rsidR="003C2B56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  <w:p w:rsidRDefault="009F697D" w:rsidP="009F697D" w:rsidR="009F697D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9F697D" w:rsidP="009F697D" w:rsidR="009F697D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3C2B56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D94D05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522.941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</w:p>
        </w:tc>
        <w:tc>
          <w:tcPr>
            <w:tcW w:type="pct" w:w="504"/>
          </w:tcPr>
          <w:p w:rsidRDefault="00D94D05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ovrsi, pljenidbom, procjenom i prodajom pokretne imovine, Klasa: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UP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/I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897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19.04.2016.</w:t>
            </w:r>
          </w:p>
        </w:tc>
        <w:tc>
          <w:tcPr>
            <w:tcW w:type="pct" w:w="482"/>
          </w:tcPr>
          <w:p w:rsidRDefault="00D94D05" w:rsidP="009F697D" w:rsidR="009F69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Prema popisu dugotrajne imovine iz zapisnika o izvršenoj pljenidbi i procjeni</w:t>
            </w:r>
          </w:p>
        </w:tc>
      </w:tr>
    </w:tbl>
    <w:p w:rsidRDefault="00D94D05" w:rsidP="00FF3798" w:rsidR="00D94D05">
      <w:pPr>
        <w:jc w:val="center"/>
        <w:rPr>
          <w:rFonts w:hAnsi="Times New Roman" w:ascii="Times New Roman"/>
          <w:b/>
          <w:sz w:val="24"/>
        </w:rPr>
      </w:pPr>
    </w:p>
    <w:p w:rsidRDefault="00FF3798" w:rsidP="00FF3798" w:rsidR="00FF3798" w:rsidRPr="001D779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62CD3" w:rsidR="00FF3798" w:rsidRPr="007B4027">
        <w:trPr>
          <w:jc w:val="center"/>
        </w:trPr>
        <w:tc>
          <w:tcPr>
            <w:tcW w:type="pct" w:w="747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62CD3" w:rsidR="00FF3798" w:rsidRPr="007B4027">
        <w:trPr>
          <w:jc w:val="center"/>
        </w:trPr>
        <w:tc>
          <w:tcPr>
            <w:tcW w:type="pct" w:w="747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F697D" w:rsidP="00FF3798" w:rsidR="00FF379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FF3798" w:rsidP="00FF3798" w:rsidR="00FF3798">
      <w:pPr>
        <w:rPr>
          <w:rFonts w:hAnsi="Times New Roman" w:ascii="Times New Roman"/>
          <w:sz w:val="24"/>
        </w:rPr>
      </w:pPr>
    </w:p>
    <w:p w:rsidRDefault="00FF3798" w:rsidP="00FF3798" w:rsidR="00FF3798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F3798" w:rsidP="00FF3798" w:rsidR="00FF3798">
      <w:r>
        <w:rPr>
          <w:rFonts w:hAnsi="Times New Roman" w:ascii="Times New Roman"/>
          <w:sz w:val="24"/>
        </w:rPr>
        <w:t xml:space="preserve">Zagreb, </w:t>
      </w:r>
      <w:r w:rsidR="00D94D05">
        <w:rPr>
          <w:rFonts w:hAnsi="Times New Roman" w:ascii="Times New Roman"/>
          <w:sz w:val="24"/>
        </w:rPr>
        <w:t>22.02.2019</w:t>
      </w:r>
      <w:r>
        <w:rPr>
          <w:rFonts w:hAnsi="Times New Roman" w:ascii="Times New Roman"/>
          <w:sz w:val="24"/>
        </w:rPr>
        <w:t>. godine</w:t>
      </w:r>
      <w:r w:rsidRPr="00EC155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Ivan Kapor</w:t>
      </w:r>
    </w:p>
    <w:p w:rsidRDefault="0064646E" w:rsidR="0064646E"/>
    <w:sectPr w:rsidSect="00B835F0" w:rsidR="0064646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54E" w:rsidP="00FF3798" w:rsidR="005F154E">
      <w:pPr>
        <w:spacing w:after="0"/>
      </w:pPr>
      <w:r>
        <w:separator/>
      </w:r>
    </w:p>
  </w:endnote>
  <w:endnote w:id="0" w:type="continuationSeparator">
    <w:p w:rsidRDefault="005F154E" w:rsidP="00FF3798" w:rsidR="005F15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54E" w:rsidP="00FF3798" w:rsidR="005F154E">
      <w:pPr>
        <w:spacing w:after="0"/>
      </w:pPr>
      <w:r>
        <w:separator/>
      </w:r>
    </w:p>
  </w:footnote>
  <w:footnote w:id="0" w:type="continuationSeparator">
    <w:p w:rsidRDefault="005F154E" w:rsidP="00FF3798" w:rsidR="005F154E">
      <w:pPr>
        <w:spacing w:after="0"/>
      </w:pPr>
      <w:r>
        <w:continuationSeparator/>
      </w:r>
    </w:p>
  </w:footnote>
  <w:footnote w:id="1">
    <w:p w:rsidRDefault="00C5650B" w:rsidP="009B3C4E" w:rsidR="00C5650B">
      <w:pPr>
        <w:pStyle w:val="Tekstfusnote"/>
        <w:jc w:val="both"/>
      </w:pPr>
      <w:r>
        <w:rPr>
          <w:rStyle w:val="Referencafusnote"/>
        </w:rPr>
        <w:footnoteRef/>
      </w:r>
      <w:r>
        <w:t xml:space="preserve"> Napomena: vjerovnik</w:t>
      </w:r>
      <w:r w:rsidR="009B3C4E">
        <w:t xml:space="preserve"> </w:t>
      </w:r>
      <w:proofErr w:type="spellStart"/>
      <w:r w:rsidR="009B3C4E" w:rsidRPr="009B3C4E">
        <w:t>Addiko</w:t>
      </w:r>
      <w:proofErr w:type="spellEnd"/>
      <w:r w:rsidR="009B3C4E" w:rsidRPr="009B3C4E">
        <w:t xml:space="preserve"> Bank d.d.</w:t>
      </w:r>
      <w:r>
        <w:t xml:space="preserve"> je prijavio i </w:t>
      </w:r>
      <w:r w:rsidR="009B3C4E">
        <w:t>„</w:t>
      </w:r>
      <w:r>
        <w:t>potencijalnu obvezu</w:t>
      </w:r>
      <w:r w:rsidR="009B3C4E">
        <w:t>“</w:t>
      </w:r>
      <w:r>
        <w:t xml:space="preserve"> temeljem Ugovora i podugovora o izdavanju devizne bankarske garancije, u iznosu od </w:t>
      </w:r>
      <w:proofErr w:type="spellStart"/>
      <w:r>
        <w:t>39.578</w:t>
      </w:r>
      <w:proofErr w:type="spellEnd"/>
      <w:r>
        <w:t>,</w:t>
      </w:r>
      <w:proofErr w:type="spellStart"/>
      <w:r>
        <w:t>99</w:t>
      </w:r>
      <w:proofErr w:type="spellEnd"/>
      <w:r>
        <w:t xml:space="preserve"> EUR i </w:t>
      </w:r>
      <w:proofErr w:type="spellStart"/>
      <w:r>
        <w:t>600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</w:t>
      </w:r>
      <w:r w:rsidR="009B3C4E">
        <w:t xml:space="preserve">Radi se o tražbini za koju nije izvjesno da li će i eventualno kada nastati, pa se ista smatra zahtjevom za osiguranje iz čl. </w:t>
      </w:r>
      <w:proofErr w:type="spellStart"/>
      <w:r w:rsidR="009B3C4E">
        <w:t>143</w:t>
      </w:r>
      <w:proofErr w:type="spellEnd"/>
      <w:r w:rsidR="009B3C4E">
        <w:t>. st.</w:t>
      </w:r>
      <w:r w:rsidR="00B03C57">
        <w:t xml:space="preserve"> </w:t>
      </w:r>
      <w:r w:rsidR="009B3C4E">
        <w:t>2. Stečajnog zakona, te kao takva nije predmet ispitivanja.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798"/>
    <w:rsid w:val="00081353"/>
    <w:rsid w:val="000D58F0"/>
    <w:rsid w:val="001406E7"/>
    <w:rsid w:val="00167A9E"/>
    <w:rsid w:val="001B7DB5"/>
    <w:rsid w:val="001D5372"/>
    <w:rsid w:val="00252675"/>
    <w:rsid w:val="00386698"/>
    <w:rsid w:val="003C2B56"/>
    <w:rsid w:val="004C2B48"/>
    <w:rsid w:val="005F154E"/>
    <w:rsid w:val="00642C47"/>
    <w:rsid w:val="0064646E"/>
    <w:rsid w:val="00683CF4"/>
    <w:rsid w:val="0075323B"/>
    <w:rsid w:val="00754AA5"/>
    <w:rsid w:val="00803455"/>
    <w:rsid w:val="00887EB3"/>
    <w:rsid w:val="008C00BA"/>
    <w:rsid w:val="008C4E9C"/>
    <w:rsid w:val="008E4B7A"/>
    <w:rsid w:val="0095086A"/>
    <w:rsid w:val="009A1DEA"/>
    <w:rsid w:val="009B3C4E"/>
    <w:rsid w:val="009F697D"/>
    <w:rsid w:val="00A2586E"/>
    <w:rsid w:val="00AC03E4"/>
    <w:rsid w:val="00AC5AD4"/>
    <w:rsid w:val="00AF138B"/>
    <w:rsid w:val="00B03C57"/>
    <w:rsid w:val="00C4722E"/>
    <w:rsid w:val="00C5650B"/>
    <w:rsid w:val="00D94D05"/>
    <w:rsid w:val="00E47791"/>
    <w:rsid w:val="00E825E5"/>
    <w:rsid w:val="00ED2355"/>
    <w:rsid w:val="00EE553A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9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C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4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9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C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4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28BB5-C047-4DA9-9BE3-104E6A159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1119</properties:Words>
  <properties:Characters>6918</properties:Characters>
  <properties:Lines>665</properties:Lines>
  <properties:Paragraphs>310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2019-02-25T06:18:00Z</dcterms:created>
  <dc:creator>Korisnik</dc:creator>
  <cp:lastModifiedBy>Vinka Mihalinčić</cp:lastModifiedBy>
  <dcterms:modified xmlns:xsi="http://www.w3.org/2001/XMLSchema-instance" xsi:type="dcterms:W3CDTF">2019-02-26T07:59:00Z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St-2337/2018-17 / Podnesak - Tablica prijavljenih i osporenih tražbina (Obrazac 19 St 2337 18 (G.A.Z.).docx)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