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ab40f" w14:paraId="07ab40f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3303F4">
        <w:t>4908</w:t>
      </w:r>
      <w:r w:rsidR="00131CA4">
        <w:t>/</w:t>
      </w:r>
      <w:r w:rsidR="008155EE">
        <w:t>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9055CA">
        <w:t>1</w:t>
      </w:r>
      <w:r w:rsidR="00EA5DD2">
        <w:t>5</w:t>
      </w:r>
      <w:r w:rsidR="00AC4528">
        <w:t>.</w:t>
      </w:r>
      <w:r w:rsidR="00EA5DD2">
        <w:t>prosinc</w:t>
      </w:r>
      <w:r w:rsidR="00AC4528">
        <w:t>a</w:t>
      </w:r>
      <w:r w:rsidR="00590AEF">
        <w:t xml:space="preserve"> 2015.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3303F4">
        <w:t xml:space="preserve">AVA PLUS d.o.o., Vatroslava Lisinskog 1b, Petrinja </w:t>
      </w:r>
      <w:r w:rsidR="008C3477">
        <w:t>(</w:t>
      </w:r>
      <w:r w:rsidR="003303F4">
        <w:t>OIB:17950184444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3303F4">
        <w:t>321.207,10</w:t>
      </w:r>
      <w:r w:rsidR="00131CA4">
        <w:t xml:space="preserve"> </w:t>
      </w:r>
      <w:r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9055CA">
        <w:t>1</w:t>
      </w:r>
      <w:r w:rsidR="00EA5DD2">
        <w:t>5.prosinc</w:t>
      </w:r>
      <w:r w:rsidR="008155EE">
        <w:t>a</w:t>
      </w:r>
      <w:r w:rsidR="00590AEF">
        <w:t xml:space="preserve"> 2015.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930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930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75413"/>
    <w:rsid w:val="00094677"/>
    <w:rsid w:val="000A7F03"/>
    <w:rsid w:val="000F2630"/>
    <w:rsid w:val="00114EAD"/>
    <w:rsid w:val="00114F63"/>
    <w:rsid w:val="00131CA4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303F4"/>
    <w:rsid w:val="0038246E"/>
    <w:rsid w:val="003D35F9"/>
    <w:rsid w:val="003E3A15"/>
    <w:rsid w:val="00413F4C"/>
    <w:rsid w:val="00435AED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2E6D"/>
    <w:rsid w:val="006A4158"/>
    <w:rsid w:val="006B6B52"/>
    <w:rsid w:val="00745DB1"/>
    <w:rsid w:val="00790E7D"/>
    <w:rsid w:val="007B5AFD"/>
    <w:rsid w:val="007D5A5D"/>
    <w:rsid w:val="007D7305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6357C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B11C0E"/>
    <w:rsid w:val="00B30C38"/>
    <w:rsid w:val="00B42930"/>
    <w:rsid w:val="00B82153"/>
    <w:rsid w:val="00B82F18"/>
    <w:rsid w:val="00B91784"/>
    <w:rsid w:val="00BD2EC6"/>
    <w:rsid w:val="00BE2159"/>
    <w:rsid w:val="00C70B80"/>
    <w:rsid w:val="00C836B9"/>
    <w:rsid w:val="00C91AC9"/>
    <w:rsid w:val="00C92898"/>
    <w:rsid w:val="00C958E9"/>
    <w:rsid w:val="00CB74B3"/>
    <w:rsid w:val="00CC7A9E"/>
    <w:rsid w:val="00CD7753"/>
    <w:rsid w:val="00CE7362"/>
    <w:rsid w:val="00D01B78"/>
    <w:rsid w:val="00D37AE9"/>
    <w:rsid w:val="00D66226"/>
    <w:rsid w:val="00DB2960"/>
    <w:rsid w:val="00E045D4"/>
    <w:rsid w:val="00E46A3F"/>
    <w:rsid w:val="00E46BE6"/>
    <w:rsid w:val="00EA29F8"/>
    <w:rsid w:val="00EA5DD2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29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29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29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29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29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4908</izvorni_sadrzaj>
    <derivirana_varijabla naziv="DomainObject.Predmet.Broj_1">4908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St-4908/2015</izvorni_sadrzaj>
    <derivirana_varijabla naziv="DomainObject.Predmet.OznakaBroj_1">St-4908/2015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AVA PLUS d.o.o.</izvorni_sadrzaj>
    <derivirana_varijabla naziv="DomainObject.Predmet.ProtustrankaFormated_1">  AVA PLUS d.o.o.</derivirana_varijabla>
  </DomainObject.Predmet.ProtustrankaFormated>
  <DomainObject.Predmet.ProtustrankaFormatedOIB>
    <izvorni_sadrzaj>  AVA PLUS d.o.o., OIB 17950184444</izvorni_sadrzaj>
    <derivirana_varijabla naziv="DomainObject.Predmet.ProtustrankaFormatedOIB_1">  AVA PLUS d.o.o., OIB 17950184444</derivirana_varijabla>
  </DomainObject.Predmet.ProtustrankaFormatedOIB>
  <DomainObject.Predmet.ProtustrankaFormatedWithAdress>
    <izvorni_sadrzaj> AVA PLUS d.o.o., Vatroslava Lisinskog 1/b, 44250 Petrinja</izvorni_sadrzaj>
    <derivirana_varijabla naziv="DomainObject.Predmet.ProtustrankaFormatedWithAdress_1"> AVA PLUS d.o.o., Vatroslava Lisinskog 1/b, 44250 Petrinja</derivirana_varijabla>
  </DomainObject.Predmet.ProtustrankaFormatedWithAdress>
  <DomainObject.Predmet.ProtustrankaFormatedWithAdressOIB>
    <izvorni_sadrzaj> AVA PLUS d.o.o., OIB 17950184444, Vatroslava Lisinskog 1/b, 44250 Petrinja</izvorni_sadrzaj>
    <derivirana_varijabla naziv="DomainObject.Predmet.ProtustrankaFormatedWithAdressOIB_1"> AVA PLUS d.o.o., OIB 17950184444, Vatroslava Lisinskog 1/b, 44250 Petrinja</derivirana_varijabla>
  </DomainObject.Predmet.ProtustrankaFormatedWithAdressOIB>
  <DomainObject.Predmet.ProtustrankaWithAdress>
    <izvorni_sadrzaj>AVA PLUS d.o.o. Vatroslava Lisinskog 1/b, 44250 Petrinja</izvorni_sadrzaj>
    <derivirana_varijabla naziv="DomainObject.Predmet.ProtustrankaWithAdress_1">AVA PLUS d.o.o. Vatroslava Lisinskog 1/b, 44250 Petrinja</derivirana_varijabla>
  </DomainObject.Predmet.ProtustrankaWithAdress>
  <DomainObject.Predmet.ProtustrankaWithAdressOIB>
    <izvorni_sadrzaj>AVA PLUS d.o.o., OIB 17950184444, Vatroslava Lisinskog 1/b, 44250 Petrinja</izvorni_sadrzaj>
    <derivirana_varijabla naziv="DomainObject.Predmet.ProtustrankaWithAdressOIB_1">AVA PLUS d.o.o., OIB 17950184444, Vatroslava Lisinskog 1/b, 44250 Petrinja</derivirana_varijabla>
  </DomainObject.Predmet.ProtustrankaWithAdressOIB>
  <DomainObject.Predmet.ProtustrankaNazivFormated>
    <izvorni_sadrzaj>AVA PLUS d.o.o.</izvorni_sadrzaj>
    <derivirana_varijabla naziv="DomainObject.Predmet.ProtustrankaNazivFormated_1">AVA PLUS d.o.o.</derivirana_varijabla>
  </DomainObject.Predmet.ProtustrankaNazivFormated>
  <DomainObject.Predmet.ProtustrankaNazivFormatedOIB>
    <izvorni_sadrzaj>AVA PLUS d.o.o., OIB 17950184444</izvorni_sadrzaj>
    <derivirana_varijabla naziv="DomainObject.Predmet.ProtustrankaNazivFormatedOIB_1">AVA PLUS d.o.o., OIB 17950184444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AVA PLUS d.o.o.</item>
    </izvorni_sadrzaj>
    <derivirana_varijabla naziv="DomainObject.Predmet.ProtuStrankaListFormated_1">
      <item>AVA PLUS d.o.o.</item>
    </derivirana_varijabla>
  </DomainObject.Predmet.ProtuStrankaListFormated>
  <DomainObject.Predmet.ProtuStrankaListFormatedOIB>
    <izvorni_sadrzaj>
      <item>AVA PLUS d.o.o., OIB 17950184444</item>
    </izvorni_sadrzaj>
    <derivirana_varijabla naziv="DomainObject.Predmet.ProtuStrankaListFormatedOIB_1">
      <item>AVA PLUS d.o.o., OIB 17950184444</item>
    </derivirana_varijabla>
  </DomainObject.Predmet.ProtuStrankaListFormatedOIB>
  <DomainObject.Predmet.ProtuStrankaListFormatedWithAdress>
    <izvorni_sadrzaj>
      <item>AVA PLUS d.o.o., Vatroslava Lisinskog 1/b, 44250 Petrinja</item>
    </izvorni_sadrzaj>
    <derivirana_varijabla naziv="DomainObject.Predmet.ProtuStrankaListFormatedWithAdress_1">
      <item>AVA PLUS d.o.o., Vatroslava Lisinskog 1/b, 44250 Petrinja</item>
    </derivirana_varijabla>
  </DomainObject.Predmet.ProtuStrankaListFormatedWithAdress>
  <DomainObject.Predmet.ProtuStrankaListFormatedWithAdressOIB>
    <izvorni_sadrzaj>
      <item>AVA PLUS d.o.o., OIB 17950184444, Vatroslava Lisinskog 1/b, 44250 Petrinja</item>
    </izvorni_sadrzaj>
    <derivirana_varijabla naziv="DomainObject.Predmet.ProtuStrankaListFormatedWithAdressOIB_1">
      <item>AVA PLUS d.o.o., OIB 17950184444, Vatroslava Lisinskog 1/b, 44250 Petrinja</item>
    </derivirana_varijabla>
  </DomainObject.Predmet.ProtuStrankaListFormatedWithAdressOIB>
  <DomainObject.Predmet.ProtuStrankaListNazivFormated>
    <izvorni_sadrzaj>
      <item>AVA PLUS d.o.o.</item>
    </izvorni_sadrzaj>
    <derivirana_varijabla naziv="DomainObject.Predmet.ProtuStrankaListNazivFormated_1">
      <item>AVA PLUS d.o.o.</item>
    </derivirana_varijabla>
  </DomainObject.Predmet.ProtuStrankaListNazivFormated>
  <DomainObject.Predmet.ProtuStrankaListNazivFormatedOIB>
    <izvorni_sadrzaj>
      <item>AVA PLUS d.o.o., OIB 17950184444</item>
    </izvorni_sadrzaj>
    <derivirana_varijabla naziv="DomainObject.Predmet.ProtuStrankaListNazivFormatedOIB_1">
      <item>AVA PLUS d.o.o., OIB 17950184444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AVA PLUS d.o.o.</izvorni_sadrzaj>
    <derivirana_varijabla naziv="DomainObject.Predmet.ProtustrankaIDrugi_1">AVA 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AVA PLUS d.o.o., OIB 17950184444, Vatroslava Lisinskog 1/b, 44250 Petrinja</izvorni_sadrzaj>
    <derivirana_varijabla naziv="DomainObject.Predmet.ProtustrankaIDrugiAdressOIB_1">AVA PLUS d.o.o., OIB 17950184444, Vatroslava Lisinskog 1/b,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AVA PLUS d.o.o.</item>
    </izvorni_sadrzaj>
    <derivirana_varijabla naziv="DomainObject.Predmet.SudioniciListNaziv_1">
      <item>FINA Regionalni centar Zagreb</item>
      <item>AVA PLUS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AVA PLUS d.o.o., OIB 17950184444, Vatroslava Lisinskog 1/b,44250 Petrinja</item>
    </izvorni_sadrzaj>
    <derivirana_varijabla naziv="DomainObject.Predmet.SudioniciListAdressOIB_1">
      <item>FINA Regionalni centar Zagreb, OIB 85821130368, Trg svibanjskih žrtava 1995. 1,10000 Zagreb</item>
      <item>AVA PLUS d.o.o., OIB 17950184444, Vatroslava Lisinskog 1/b,44250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17950184444</item>
    </izvorni_sadrzaj>
    <derivirana_varijabla naziv="DomainObject.Predmet.SudioniciListNazivOIB_1">
      <item>, OIB 85821130368</item>
      <item>, OIB 17950184444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229</properties:Words>
  <properties:Characters>1314</properties:Characters>
  <properties:Lines>44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2015-12-15T16:12:00Z</dcterms:created>
  <dc:creator>ilukac</dc:creator>
  <cp:lastModifiedBy>Marina Gojić</cp:lastModifiedBy>
  <cp:lastPrinted>2015-12-15T11:11:00Z</cp:lastPrinted>
  <dcterms:modified xmlns:xsi="http://www.w3.org/2001/XMLSchema-instance" xsi:type="dcterms:W3CDTF">2015-12-15T11:11:00Z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