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0e8d" w14:paraId="fe70e8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E15C1">
        <w:rPr>
          <w:b/>
          <w:lang w:val="hr-HR"/>
        </w:rPr>
        <w:t>704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>, OIB: 85821130368, za provedbu skraćenog stečajnog postupka nad dužnikom</w:t>
      </w:r>
      <w:r w:rsidR="00BE15C1">
        <w:rPr>
          <w:lang w:val="hr-HR"/>
        </w:rPr>
        <w:t xml:space="preserve"> NEVIDLJIVI d.o.o. Split, Paraćeva 1, OIB: 51112619076, MBS: 060194722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E15C1">
        <w:rPr>
          <w:lang w:val="hr-HR"/>
        </w:rPr>
        <w:t>NEVIDLJIVI d.o.o. Split, Paraćeva 1, OIB: 51112619076, MBS: 060194722</w:t>
      </w:r>
      <w:r>
        <w:rPr>
          <w:lang w:val="hr-HR"/>
        </w:rPr>
        <w:t>. Skraćeni stečajni postupak je otvoren dana 30. prosinca 2015.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CF670A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E15C1">
        <w:rPr>
          <w:lang w:val="hr-HR"/>
        </w:rPr>
        <w:t>NEVIDLJIVI d.o.o. Split, Paraćeva 1, OIB: 51112619076, MBS: 060194722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BE15C1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BE15C1">
        <w:rPr>
          <w:lang w:val="hr-HR"/>
        </w:rPr>
        <w:t>NEVIDLJIVI d.o.o. Split, Paraćeva 1, OIB: 51112619076, MBS: 060194722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E15C1">
        <w:rPr>
          <w:lang w:val="hr-HR"/>
        </w:rPr>
        <w:t>2165</w:t>
      </w:r>
      <w:r>
        <w:rPr>
          <w:lang w:val="hr-HR"/>
        </w:rPr>
        <w:t xml:space="preserve"> dan, u ukupnom iznosu od 1</w:t>
      </w:r>
      <w:r w:rsidR="00BE15C1">
        <w:rPr>
          <w:lang w:val="hr-HR"/>
        </w:rPr>
        <w:t>.586.130,92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BE15C1"/>
    <w:p w:rsidRDefault="00BE15C1" w:rsidP="00D4027A" w:rsidR="00BE15C1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BE15C1" w:rsidP="00403F01" w:rsidR="00BE15C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70FF6" w:rsidRPr="00270FF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E15C1">
      <w:t>704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70FF6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E15C1"/>
    <w:rsid w:val="00BF6161"/>
    <w:rsid w:val="00C30FC8"/>
    <w:rsid w:val="00C435B4"/>
    <w:rsid w:val="00C5093E"/>
    <w:rsid w:val="00CC1B3F"/>
    <w:rsid w:val="00CE1BBC"/>
    <w:rsid w:val="00CF670A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F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0FF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0F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0F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F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0FF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0F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0F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St-704/2015</izvorni_sadrzaj>
    <derivirana_varijabla naziv="DomainObject.Predmet.OznakaBroj_1">St-704/2015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NEVIDLJIVI društvo s ograničenom odgovornošću za ugostiteljstvo</izvorni_sadrzaj>
    <derivirana_varijabla naziv="DomainObject.Predmet.ProtustrankaFormated_1">  NEVIDLJIVI društvo s ograničenom odgovornošću za ugostiteljstvo</derivirana_varijabla>
  </DomainObject.Predmet.ProtustrankaFormated>
  <DomainObject.Predmet.ProtustrankaFormatedOIB>
    <izvorni_sadrzaj>  NEVIDLJIVI društvo s ograničenom odgovornošću za ugostiteljstvo, OIB 51112619076</izvorni_sadrzaj>
    <derivirana_varijabla naziv="DomainObject.Predmet.ProtustrankaFormatedOIB_1">  NEVIDLJIVI društvo s ograničenom odgovornošću za ugostiteljstvo, OIB 51112619076</derivirana_varijabla>
  </DomainObject.Predmet.ProtustrankaFormatedOIB>
  <DomainObject.Predmet.ProtustrankaFormatedWithAdress>
    <izvorni_sadrzaj> NEVIDLJIVI društvo s ograničenom odgovornošću za ugostiteljstvo, Paraćeva 1, 21000 Split</izvorni_sadrzaj>
    <derivirana_varijabla naziv="DomainObject.Predmet.ProtustrankaFormatedWithAdress_1"> NEVIDLJIVI društvo s ograničenom odgovornošću za ugostiteljstvo, Paraćeva 1, 21000 Split</derivirana_varijabla>
  </DomainObject.Predmet.ProtustrankaFormatedWithAdress>
  <DomainObject.Predmet.ProtustrankaFormatedWithAdressOIB>
    <izvorni_sadrzaj> NEVIDLJIVI društvo s ograničenom odgovornošću za ugostiteljstvo, OIB 51112619076, Paraćeva 1, 21000 Split</izvorni_sadrzaj>
    <derivirana_varijabla naziv="DomainObject.Predmet.ProtustrankaFormatedWithAdressOIB_1"> NEVIDLJIVI društvo s ograničenom odgovornošću za ugostiteljstvo, OIB 51112619076, Paraćeva 1, 21000 Split</derivirana_varijabla>
  </DomainObject.Predmet.ProtustrankaFormatedWithAdressOIB>
  <DomainObject.Predmet.ProtustrankaWithAdress>
    <izvorni_sadrzaj>NEVIDLJIVI društvo s ograničenom odgovornošću za ugostiteljstvo Paraćeva 1, 21000 Split</izvorni_sadrzaj>
    <derivirana_varijabla naziv="DomainObject.Predmet.ProtustrankaWithAdress_1">NEVIDLJIVI društvo s ograničenom odgovornošću za ugostiteljstvo Paraćeva 1, 21000 Split</derivirana_varijabla>
  </DomainObject.Predmet.ProtustrankaWithAdress>
  <DomainObject.Predmet.ProtustrankaWithAdressOIB>
    <izvorni_sadrzaj>NEVIDLJIVI društvo s ograničenom odgovornošću za ugostiteljstvo, OIB 51112619076, Paraćeva 1, 21000 Split</izvorni_sadrzaj>
    <derivirana_varijabla naziv="DomainObject.Predmet.ProtustrankaWithAdressOIB_1">NEVIDLJIVI društvo s ograničenom odgovornošću za ugostiteljstvo, OIB 51112619076, Paraćeva 1, 21000 Split</derivirana_varijabla>
  </DomainObject.Predmet.ProtustrankaWithAdressOIB>
  <DomainObject.Predmet.ProtustrankaNazivFormated>
    <izvorni_sadrzaj>NEVIDLJIVI društvo s ograničenom odgovornošću za ugostiteljstvo</izvorni_sadrzaj>
    <derivirana_varijabla naziv="DomainObject.Predmet.ProtustrankaNazivFormated_1">NEVIDLJIVI društvo s ograničenom odgovornošću za ugostiteljstvo</derivirana_varijabla>
  </DomainObject.Predmet.ProtustrankaNazivFormated>
  <DomainObject.Predmet.ProtustrankaNazivFormatedOIB>
    <izvorni_sadrzaj>NEVIDLJIVI društvo s ograničenom odgovornošću za ugostiteljstvo, OIB 51112619076</izvorni_sadrzaj>
    <derivirana_varijabla naziv="DomainObject.Predmet.ProtustrankaNazivFormatedOIB_1">NEVIDLJIVI društvo s ograničenom odgovornošću za ugostiteljstvo, OIB 51112619076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1586130.92</izvorni_sadrzaj>
    <derivirana_varijabla naziv="DomainObject.Predmet.TrenutnaVrijednost_1">1586130.92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NEVIDLJIVI društvo s ograničenom odgovornošću za ugostiteljstvo</item>
    </izvorni_sadrzaj>
    <derivirana_varijabla naziv="DomainObject.Predmet.ProtuStrankaListFormated_1">
      <item>NEVIDLJIVI društvo s ograničenom odgovornošću za ugostiteljstvo</item>
    </derivirana_varijabla>
  </DomainObject.Predmet.ProtuStrankaListFormated>
  <DomainObject.Predmet.ProtuStrankaListFormatedOIB>
    <izvorni_sadrzaj>
      <item>NEVIDLJIVI društvo s ograničenom odgovornošću za ugostiteljstvo, OIB 51112619076</item>
    </izvorni_sadrzaj>
    <derivirana_varijabla naziv="DomainObject.Predmet.ProtuStrankaListFormatedOIB_1">
      <item>NEVIDLJIVI društvo s ograničenom odgovornošću za ugostiteljstvo, OIB 51112619076</item>
    </derivirana_varijabla>
  </DomainObject.Predmet.ProtuStrankaListFormatedOIB>
  <DomainObject.Predmet.ProtuStrankaListFormatedWithAdress>
    <izvorni_sadrzaj>
      <item>NEVIDLJIVI društvo s ograničenom odgovornošću za ugostiteljstvo, Paraćeva 1, 21000 Split</item>
    </izvorni_sadrzaj>
    <derivirana_varijabla naziv="DomainObject.Predmet.ProtuStrankaListFormatedWithAdress_1">
      <item>NEVIDLJIVI društvo s ograničenom odgovornošću za ugostiteljstvo, Paraćeva 1, 21000 Split</item>
    </derivirana_varijabla>
  </DomainObject.Predmet.ProtuStrankaListFormatedWithAdress>
  <DomainObject.Predmet.ProtuStrankaListFormatedWithAdressOIB>
    <izvorni_sadrzaj>
      <item>NEVIDLJIVI društvo s ograničenom odgovornošću za ugostiteljstvo, OIB 51112619076, Paraćeva 1, 21000 Split</item>
    </izvorni_sadrzaj>
    <derivirana_varijabla naziv="DomainObject.Predmet.ProtuStrankaListFormatedWithAdressOIB_1">
      <item>NEVIDLJIVI društvo s ograničenom odgovornošću za ugostiteljstvo, OIB 51112619076, Paraćeva 1, 21000 Split</item>
    </derivirana_varijabla>
  </DomainObject.Predmet.ProtuStrankaListFormatedWithAdressOIB>
  <DomainObject.Predmet.ProtuStrankaListNazivFormated>
    <izvorni_sadrzaj>
      <item>NEVIDLJIVI društvo s ograničenom odgovornošću za ugostiteljstvo</item>
    </izvorni_sadrzaj>
    <derivirana_varijabla naziv="DomainObject.Predmet.ProtuStrankaListNazivFormated_1">
      <item>NEVIDLJIVI društvo s ograničenom odgovornošću za ugostiteljstvo</item>
    </derivirana_varijabla>
  </DomainObject.Predmet.ProtuStrankaListNazivFormated>
  <DomainObject.Predmet.ProtuStrankaListNazivFormatedOIB>
    <izvorni_sadrzaj>
      <item>NEVIDLJIVI društvo s ograničenom odgovornošću za ugostiteljstvo, OIB 51112619076</item>
    </izvorni_sadrzaj>
    <derivirana_varijabla naziv="DomainObject.Predmet.ProtuStrankaListNazivFormatedOIB_1">
      <item>NEVIDLJIVI društvo s ograničenom odgovornošću za ugostiteljstvo, OIB 51112619076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NEVIDLJIVI društvo s ograničenom odgovornošću za ugostiteljstvo</izvorni_sadrzaj>
    <derivirana_varijabla naziv="DomainObject.Predmet.ProtustrankaIDrugi_1">NEVIDLJIVI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NEVIDLJIVI društvo s ograničenom odgovornošću za ugostiteljstvo, OIB 51112619076, Paraćeva 1, 21000 Split</izvorni_sadrzaj>
    <derivirana_varijabla naziv="DomainObject.Predmet.ProtustrankaIDrugiAdressOIB_1">NEVIDLJIVI društvo s ograničenom odgovornošću za ugostiteljstvo, OIB 51112619076, Paraćeva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NEVIDLJIVI društvo s ograničenom odgovornošću za ugostiteljstvo</item>
      <item>FINANCIJSKA AGENCIJA, RC SPLIT</item>
    </izvorni_sadrzaj>
    <derivirana_varijabla naziv="DomainObject.Predmet.SudioniciListNaziv_1">
      <item>NEVIDLJIVI društvo s ograničenom odgovornošću za ugostiteljstvo</item>
      <item>FINANCIJSKA AGENCIJA, RC SPLIT</item>
    </derivirana_varijabla>
  </DomainObject.Predmet.SudioniciListNaziv>
  <DomainObject.Predmet.SudioniciListAdressOIB>
    <izvorni_sadrzaj>
      <item>NEVIDLJIVI društvo s ograničenom odgovornošću za ugostiteljstvo, OIB 51112619076, Paraćeva 1,21000 Split</item>
      <item>FINANCIJSKA AGENCIJA, RC SPLIT, OIB 85821130368, Mažuranićevo šetalište 24 b,21000 Split</item>
    </izvorni_sadrzaj>
    <derivirana_varijabla naziv="DomainObject.Predmet.SudioniciListAdressOIB_1">
      <item>NEVIDLJIVI društvo s ograničenom odgovornošću za ugostiteljstvo, OIB 51112619076, Paraćeva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51112619076</item>
      <item>, OIB 85821130368</item>
    </izvorni_sadrzaj>
    <derivirana_varijabla naziv="DomainObject.Predmet.SudioniciListNazivOIB_1">
      <item>, OIB 51112619076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36969-D34A-4302-80FF-F7CFB5E15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4059</properties:Characters>
  <properties:Lines>109</properties:Lines>
  <properties:Paragraphs>35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2015-12-30T07:48:00Z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