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1d69" w14:paraId="d031d69" w:rsidRDefault="00AE649C" w:rsidP="00FA5B5E" w:rsidR="00AE649C" w:rsidRPr="00B76F3C">
      <w:pPr>
        <w:pStyle w:val="Naslov3"/>
        <w15:collapsed w:val="false"/>
      </w:pPr>
    </w:p>
    <w:p w:rsidRDefault="00D773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7332" w:rsidP="00D77332" w:rsidR="00D77332">
      <w:pPr>
        <w:pStyle w:val="Bezproreda"/>
        <w:ind w:firstLine="708" w:left="4956"/>
        <w:rPr>
          <w:noProof/>
        </w:rPr>
      </w:pPr>
      <w:r>
        <w:rPr>
          <w:noProof/>
        </w:rPr>
        <w:t>1 St-194/2016-2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bookmarkStart w:name="_GoBack" w:id="0"/>
      <w:bookmarkEnd w:id="0"/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77332" w:rsidP="00D77332" w:rsidR="00D77332">
      <w:pPr>
        <w:pStyle w:val="Bezproreda"/>
        <w:jc w:val="center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CRLENJAK d.o.o. za usluge i trgovinu IVANSKA, I. Mažuranića 14, OIB: 30278998410,  dana   21.  ožujka  2016. godine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D77332" w:rsidP="00D77332" w:rsidR="00D77332">
      <w:pPr>
        <w:pStyle w:val="Bezproreda"/>
        <w:jc w:val="center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CRLENJAK d.o.o. za usluge i trgovinu IVANSKA, I. Mažuranića 14, OIB: 30278998410. 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jc w:val="center"/>
        <w:rPr>
          <w:noProof/>
        </w:rPr>
      </w:pPr>
      <w:r>
        <w:rPr>
          <w:noProof/>
        </w:rPr>
        <w:t>15. travnja  2016. godine u 9,45 sati</w:t>
      </w:r>
    </w:p>
    <w:p w:rsidRDefault="00D77332" w:rsidP="00D77332" w:rsidR="00D77332">
      <w:pPr>
        <w:pStyle w:val="Bezproreda"/>
        <w:jc w:val="center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2. z.z. stečajnog dužnika Anita Crlenjak Đurđic kbr. 60.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III Poziva se zastupnik po Zakonu dužnika Anita Crlenjak iz Đurđica, da u roku od 8 dana dostavi na spis ovjerovljeni popis imovine i obveza stečajnog dužnika.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CRLENJAK d.o.o. za usluge i trgovinu IVANSKA, I. Mažuranića 14, OIB: 30278998410.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lastRenderedPageBreak/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CRLENJAK d.o.o. za usluge i trgovinu IVANSKA, I. Mažuranića 14, OIB: 30278998410, u skladu s  odredbom članka 42. Stečajnog zakona. 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Bjelovar,   21.  ožujka  2016.   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Rj.</w:t>
      </w: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D77332" w:rsidP="00D77332" w:rsidR="00D77332">
      <w:pPr>
        <w:pStyle w:val="Bezproreda"/>
        <w:rPr>
          <w:noProof/>
        </w:rPr>
      </w:pPr>
      <w:r>
        <w:rPr>
          <w:noProof/>
        </w:rPr>
        <w:t xml:space="preserve">        ROČ. 15. 04. 2016. u 9,45</w:t>
      </w:r>
    </w:p>
    <w:p w:rsidRDefault="00D77332" w:rsidP="00D77332" w:rsidR="00CB0EA4">
      <w:pPr>
        <w:pStyle w:val="Bezproreda"/>
        <w:rPr>
          <w:noProof/>
        </w:rPr>
      </w:pPr>
      <w:r>
        <w:rPr>
          <w:noProof/>
        </w:rPr>
        <w:t xml:space="preserve">Bjelovar, 21. 03. 2016. </w:t>
      </w:r>
    </w:p>
    <w:p w:rsidRDefault="0071688E" w:rsidP="00D77332" w:rsidR="0071688E">
      <w:pPr>
        <w:pStyle w:val="Bezproreda"/>
      </w:pPr>
    </w:p>
    <w:p w:rsidRDefault="00A21F0D" w:rsidP="00D77332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33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64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St-194/2016-2</izvorni_sadrzaj>
    <derivirana_varijabla naziv="DomainObject.Oznaka_1">St-194/2016-2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CRLENJAK društvo s ograničenom odgovornošću za usluge i trgovinu, Ivanska</izvorni_sadrzaj>
    <derivirana_varijabla naziv="DomainObject.Predmet.ProtustrankaFormated_1">  CRLENJAK društvo s ograničenom odgovornošću za usluge i trgovinu, Ivanska</derivirana_varijabla>
  </DomainObject.Predmet.ProtustrankaFormated>
  <DomainObject.Predmet.ProtustrankaFormatedOIB>
    <izvorni_sadrzaj>  CRLENJAK društvo s ograničenom odgovornošću za usluge i trgovinu, Ivanska, OIB 30278998410</izvorni_sadrzaj>
    <derivirana_varijabla naziv="DomainObject.Predmet.ProtustrankaFormatedOIB_1">  CRLENJAK društvo s ograničenom odgovornošću za usluge i trgovinu, Ivanska, OIB 30278998410</derivirana_varijabla>
  </DomainObject.Predmet.ProtustrankaFormatedOIB>
  <DomainObject.Predmet.ProtustrankaFormatedWithAdress>
    <izvorni_sadrzaj> CRLENJAK društvo s ograničenom odgovornošću za usluge i trgovinu, Ivanska, I.Mažuranića 14, 43231 Ivanska</izvorni_sadrzaj>
    <derivirana_varijabla naziv="DomainObject.Predmet.ProtustrankaFormatedWithAdress_1"> CRLENJAK društvo s ograničenom odgovornošću za usluge i trgovinu, Ivanska, I.Mažuranića 14, 43231 Ivanska</derivirana_varijabla>
  </DomainObject.Predmet.ProtustrankaFormatedWithAdress>
  <DomainObject.Predmet.ProtustrankaFormatedWithAdressOIB>
    <izvorni_sadrzaj> CRLENJAK društvo s ograničenom odgovornošću za usluge i trgovinu, Ivanska, OIB 30278998410, I.Mažuranića 14, 43231 Ivanska</izvorni_sadrzaj>
    <derivirana_varijabla naziv="DomainObject.Predmet.ProtustrankaFormatedWithAdressOIB_1"> CRLENJAK društvo s ograničenom odgovornošću za usluge i trgovinu, Ivanska, OIB 30278998410, I.Mažuranića 14, 43231 Ivanska</derivirana_varijabla>
  </DomainObject.Predmet.ProtustrankaFormatedWithAdressOIB>
  <DomainObject.Predmet.ProtustrankaWithAdress>
    <izvorni_sadrzaj>CRLENJAK društvo s ograničenom odgovornošću za usluge i trgovinu, Ivanska I.Mažuranića 14, 43231 Ivanska</izvorni_sadrzaj>
    <derivirana_varijabla naziv="DomainObject.Predmet.ProtustrankaWithAdress_1">CRLENJAK društvo s ograničenom odgovornošću za usluge i trgovinu, Ivanska I.Mažuranića 14, 43231 Ivanska</derivirana_varijabla>
  </DomainObject.Predmet.ProtustrankaWithAdress>
  <DomainObject.Predmet.ProtustrankaWithAdressOIB>
    <izvorni_sadrzaj>CRLENJAK društvo s ograničenom odgovornošću za usluge i trgovinu, Ivanska, OIB 30278998410, I.Mažuranića 14, 43231 Ivanska</izvorni_sadrzaj>
    <derivirana_varijabla naziv="DomainObject.Predmet.ProtustrankaWithAdressOIB_1">CRLENJAK društvo s ograničenom odgovornošću za usluge i trgovinu, Ivanska, OIB 30278998410, I.Mažuranića 14, 43231 Ivanska</derivirana_varijabla>
  </DomainObject.Predmet.ProtustrankaWithAdressOIB>
  <DomainObject.Predmet.ProtustrankaNazivFormated>
    <izvorni_sadrzaj>CRLENJAK društvo s ograničenom odgovornošću za usluge i trgovinu, Ivanska</izvorni_sadrzaj>
    <derivirana_varijabla naziv="DomainObject.Predmet.ProtustrankaNazivFormated_1">CRLENJAK društvo s ograničenom odgovornošću za usluge i trgovinu, Ivanska</derivirana_varijabla>
  </DomainObject.Predmet.ProtustrankaNazivFormated>
  <DomainObject.Predmet.ProtustrankaNazivFormatedOIB>
    <izvorni_sadrzaj>CRLENJAK društvo s ograničenom odgovornošću za usluge i trgovinu, Ivanska, OIB 30278998410</izvorni_sadrzaj>
    <derivirana_varijabla naziv="DomainObject.Predmet.ProtustrankaNazivFormatedOIB_1">CRLENJAK društvo s ograničenom odgovornošću za usluge i trgovinu, Ivanska, OIB 30278998410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CRLENJAK društvo s ograničenom odgovornošću za usluge i trgovinu, Ivanska</item>
    </izvorni_sadrzaj>
    <derivirana_varijabla naziv="DomainObject.Predmet.ProtuStrankaListFormated_1">
      <item>CRLENJAK društvo s ograničenom odgovornošću za usluge i trgovinu, Ivanska</item>
    </derivirana_varijabla>
  </DomainObject.Predmet.ProtuStrankaListFormated>
  <DomainObject.Predmet.ProtuStrankaListFormatedOIB>
    <izvorni_sadrzaj>
      <item>CRLENJAK društvo s ograničenom odgovornošću za usluge i trgovinu, Ivanska, OIB 30278998410</item>
    </izvorni_sadrzaj>
    <derivirana_varijabla naziv="DomainObject.Predmet.ProtuStrankaListFormatedOIB_1">
      <item>CRLENJAK društvo s ograničenom odgovornošću za usluge i trgovinu, Ivanska, OIB 30278998410</item>
    </derivirana_varijabla>
  </DomainObject.Predmet.ProtuStrankaListFormatedOIB>
  <DomainObject.Predmet.ProtuStrankaListFormatedWithAdress>
    <izvorni_sadrzaj>
      <item>CRLENJAK društvo s ograničenom odgovornošću za usluge i trgovinu, Ivanska, I.Mažuranića 14, 43231 Ivanska</item>
    </izvorni_sadrzaj>
    <derivirana_varijabla naziv="DomainObject.Predmet.ProtuStrankaListFormatedWithAdress_1">
      <item>CRLENJAK društvo s ograničenom odgovornošću za usluge i trgovinu, Ivanska, I.Mažuranića 14, 43231 Ivanska</item>
    </derivirana_varijabla>
  </DomainObject.Predmet.ProtuStrankaListFormatedWithAdress>
  <DomainObject.Predmet.ProtuStrankaListFormatedWithAdressOIB>
    <izvorni_sadrzaj>
      <item>CRLENJAK društvo s ograničenom odgovornošću za usluge i trgovinu, Ivanska, OIB 30278998410, I.Mažuranića 14, 43231 Ivanska</item>
    </izvorni_sadrzaj>
    <derivirana_varijabla naziv="DomainObject.Predmet.ProtuStrankaListFormatedWithAdressOIB_1">
      <item>CRLENJAK društvo s ograničenom odgovornošću za usluge i trgovinu, Ivanska, OIB 30278998410, I.Mažuranića 14, 43231 Ivanska</item>
    </derivirana_varijabla>
  </DomainObject.Predmet.ProtuStrankaListFormatedWithAdressOIB>
  <DomainObject.Predmet.ProtuStrankaListNazivFormated>
    <izvorni_sadrzaj>
      <item>CRLENJAK društvo s ograničenom odgovornošću za usluge i trgovinu, Ivanska</item>
    </izvorni_sadrzaj>
    <derivirana_varijabla naziv="DomainObject.Predmet.ProtuStrankaListNazivFormated_1">
      <item>CRLENJAK društvo s ograničenom odgovornošću za usluge i trgovinu, Ivanska</item>
    </derivirana_varijabla>
  </DomainObject.Predmet.ProtuStrankaListNazivFormated>
  <DomainObject.Predmet.ProtuStrankaListNazivFormatedOIB>
    <izvorni_sadrzaj>
      <item>CRLENJAK društvo s ograničenom odgovornošću za usluge i trgovinu, Ivanska, OIB 30278998410</item>
    </izvorni_sadrzaj>
    <derivirana_varijabla naziv="DomainObject.Predmet.ProtuStrankaListNazivFormatedOIB_1">
      <item>CRLENJAK društvo s ograničenom odgovornošću za usluge i trgovinu, Ivanska, OIB 30278998410</item>
    </derivirana_varijabla>
  </DomainObject.Predmet.ProtuStrankaListNazivFormatedOIB>
  <DomainObject.Predmet.OstaliListFormated>
    <izvorni_sadrzaj>
      <item>Anita Crlenjak</item>
    </izvorni_sadrzaj>
    <derivirana_varijabla naziv="DomainObject.Predmet.OstaliListFormated_1">
      <item>Anita Crlenjak</item>
    </derivirana_varijabla>
  </DomainObject.Predmet.OstaliListFormated>
  <DomainObject.Predmet.OstaliListFormatedOIB>
    <izvorni_sadrzaj>
      <item>Anita Crlenjak, OIB 73029063729</item>
    </izvorni_sadrzaj>
    <derivirana_varijabla naziv="DomainObject.Predmet.OstaliListFormatedOIB_1">
      <item>Anita Crlenjak, OIB 73029063729</item>
    </derivirana_varijabla>
  </DomainObject.Predmet.OstaliListFormatedOIB>
  <DomainObject.Predmet.OstaliListFormatedWithAdress>
    <izvorni_sadrzaj>
      <item>Anita Crlenjak, kbr. 60., 43231 Đurđic</item>
    </izvorni_sadrzaj>
    <derivirana_varijabla naziv="DomainObject.Predmet.OstaliListFormatedWithAdress_1">
      <item>Anita Crlenjak, kbr. 60., 43231 Đurđic</item>
    </derivirana_varijabla>
  </DomainObject.Predmet.OstaliListFormatedWithAdress>
  <DomainObject.Predmet.OstaliListFormatedWithAdressOIB>
    <izvorni_sadrzaj>
      <item>Anita Crlenjak, OIB 73029063729, kbr. 60., 43231 Đurđic</item>
    </izvorni_sadrzaj>
    <derivirana_varijabla naziv="DomainObject.Predmet.OstaliListFormatedWithAdressOIB_1">
      <item>Anita Crlenjak, OIB 73029063729, kbr. 60., 43231 Đurđic</item>
    </derivirana_varijabla>
  </DomainObject.Predmet.OstaliListFormatedWithAdressOIB>
  <DomainObject.Predmet.OstaliListNazivFormated>
    <izvorni_sadrzaj>
      <item>Anita Crlenjak</item>
    </izvorni_sadrzaj>
    <derivirana_varijabla naziv="DomainObject.Predmet.OstaliListNazivFormated_1">
      <item>Anita Crlenjak</item>
    </derivirana_varijabla>
  </DomainObject.Predmet.OstaliListNazivFormated>
  <DomainObject.Predmet.OstaliListNazivFormatedOIB>
    <izvorni_sadrzaj>
      <item>Anita Crlenjak, OIB 73029063729</item>
    </izvorni_sadrzaj>
    <derivirana_varijabla naziv="DomainObject.Predmet.OstaliListNazivFormatedOIB_1">
      <item>Anita Crlenjak, OIB 73029063729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St-194/2016-2</izvorni_sadrzaj>
    <derivirana_varijabla naziv="DomainObject.PoslovniBrojDokumenta_1">St-194/2016-2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CRLENJAK društvo s ograničenom odgovornošću za usluge i trgovinu, Ivanska</izvorni_sadrzaj>
    <derivirana_varijabla naziv="DomainObject.Predmet.ProtustrankaIDrugi_1">CRLENJAK društvo s ograničenom odgovornošću za usluge i trgovinu,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CRLENJAK društvo s ograničenom odgovornošću za usluge i trgovinu, Ivanska, OIB 30278998410, I.Mažuranića 14, 43231 Ivanska</izvorni_sadrzaj>
    <derivirana_varijabla naziv="DomainObject.Predmet.ProtustrankaIDrugiAdressOIB_1">CRLENJAK društvo s ograničenom odgovornošću za usluge i trgovinu, Ivanska, OIB 30278998410,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CRLENJAK društvo s ograničenom odgovornošću za usluge i trgovinu, Ivanska</item>
      <item>Anita Crlenjak</item>
    </izvorni_sadrzaj>
    <derivirana_varijabla naziv="DomainObject.Predmet.SudioniciListNaziv_1">
      <item>FINA, RC ZAGREB, Podružnica Bjelovar</item>
      <item>CRLENJAK društvo s ograničenom odgovornošću za usluge i trgovinu, Ivanska</item>
      <item>Anita Crlenjak</item>
    </derivirana_varijabla>
  </DomainObject.Predmet.SudioniciListNaziv>
  <DomainObject.Predmet.SudioniciListAdressOIB>
    <izvorni_sadrzaj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izvorni_sadrzaj>
    <derivirana_varijabla naziv="DomainObject.Predmet.SudioniciListAdressOIB_1"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B5522-F75B-4E3B-87B0-570F0DB1C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1931</properties:Characters>
  <properties:Lines>80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