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fd5f" w14:paraId="dc9fd5f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A332C4">
        <w:rPr>
          <w:lang w:val="hr-HR"/>
        </w:rPr>
        <w:t>469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1163CC" w:rsidR="005C4196" w:rsidRPr="00071235">
      <w:pPr>
        <w:tabs>
          <w:tab w:pos="7860" w:val="left"/>
        </w:tabs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3CC">
        <w:rPr>
          <w:noProof/>
          <w:lang w:eastAsia="hr-HR" w:val="hr-HR"/>
        </w:rPr>
        <w:tab/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A332C4">
        <w:rPr>
          <w:lang w:val="hr-HR"/>
        </w:rPr>
        <w:t>BIZAR</w:t>
      </w:r>
      <w:r w:rsidR="00166D7D">
        <w:rPr>
          <w:lang w:val="hr-HR"/>
        </w:rPr>
        <w:t xml:space="preserve"> </w:t>
      </w:r>
      <w:r w:rsidR="00935EAD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A332C4">
        <w:rPr>
          <w:lang w:val="hr-HR"/>
        </w:rPr>
        <w:t>Koprivnica</w:t>
      </w:r>
      <w:r w:rsidR="00340840">
        <w:rPr>
          <w:lang w:val="hr-HR"/>
        </w:rPr>
        <w:t xml:space="preserve">, </w:t>
      </w:r>
      <w:r w:rsidR="00A332C4">
        <w:rPr>
          <w:lang w:val="hr-HR"/>
        </w:rPr>
        <w:t>Zagorska 15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A332C4" w:rsidRPr="00A332C4">
        <w:rPr>
          <w:lang w:val="hr-HR"/>
        </w:rPr>
        <w:t>20241631547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A332C4">
        <w:rPr>
          <w:lang w:val="hr-HR"/>
        </w:rPr>
        <w:t>7</w:t>
      </w:r>
      <w:r w:rsidRPr="00071235">
        <w:rPr>
          <w:lang w:val="hr-HR"/>
        </w:rPr>
        <w:t xml:space="preserve">. </w:t>
      </w:r>
      <w:r w:rsidR="00A332C4">
        <w:rPr>
          <w:lang w:val="hr-HR"/>
        </w:rPr>
        <w:t>rujna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A332C4">
        <w:rPr>
          <w:lang w:val="hr-HR"/>
        </w:rPr>
        <w:t>BIZAR j.d.o.o.</w:t>
      </w:r>
      <w:r w:rsidR="00A332C4" w:rsidRPr="00071235">
        <w:rPr>
          <w:lang w:val="hr-HR"/>
        </w:rPr>
        <w:t xml:space="preserve">, </w:t>
      </w:r>
      <w:r w:rsidR="00A332C4">
        <w:rPr>
          <w:lang w:val="hr-HR"/>
        </w:rPr>
        <w:t xml:space="preserve">Koprivnica, Zagorska 15, </w:t>
      </w:r>
      <w:r w:rsidR="00A332C4" w:rsidRPr="00071235">
        <w:rPr>
          <w:lang w:val="hr-HR"/>
        </w:rPr>
        <w:t xml:space="preserve">OIB: </w:t>
      </w:r>
      <w:r w:rsidR="00A332C4" w:rsidRPr="00A332C4">
        <w:rPr>
          <w:lang w:val="hr-HR"/>
        </w:rPr>
        <w:t>20241631547</w:t>
      </w:r>
      <w:r w:rsidRPr="00071235">
        <w:rPr>
          <w:lang w:val="hr-HR"/>
        </w:rPr>
        <w:t xml:space="preserve">, iznosi </w:t>
      </w:r>
      <w:r w:rsidR="00A332C4">
        <w:rPr>
          <w:lang w:val="hr-HR"/>
        </w:rPr>
        <w:t>19.313,14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A332C4">
        <w:rPr>
          <w:lang w:val="hr-HR"/>
        </w:rPr>
        <w:t>Mladen Bošnjak</w:t>
      </w:r>
      <w:r w:rsidR="003E1673">
        <w:rPr>
          <w:lang w:val="hr-HR"/>
        </w:rPr>
        <w:t xml:space="preserve">, </w:t>
      </w:r>
      <w:r w:rsidR="00A332C4">
        <w:rPr>
          <w:lang w:val="hr-HR"/>
        </w:rPr>
        <w:t xml:space="preserve">Koprivnica, Zagorska 15, </w:t>
      </w:r>
      <w:r w:rsidR="00A332C4" w:rsidRPr="00071235">
        <w:rPr>
          <w:lang w:val="hr-HR"/>
        </w:rPr>
        <w:t xml:space="preserve">OIB: </w:t>
      </w:r>
      <w:r w:rsidR="00A332C4">
        <w:rPr>
          <w:lang w:val="hr-HR"/>
        </w:rPr>
        <w:t>21219397820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A332C4">
        <w:rPr>
          <w:lang w:val="hr-HR"/>
        </w:rPr>
        <w:t>469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lastRenderedPageBreak/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A332C4">
        <w:rPr>
          <w:lang w:val="hr-HR"/>
        </w:rPr>
        <w:t>5</w:t>
      </w:r>
      <w:r w:rsidR="005C4196" w:rsidRPr="00071235">
        <w:rPr>
          <w:lang w:val="hr-HR"/>
        </w:rPr>
        <w:t xml:space="preserve">. </w:t>
      </w:r>
      <w:r w:rsidR="00A332C4">
        <w:rPr>
          <w:lang w:val="hr-HR"/>
        </w:rPr>
        <w:t>rujna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A332C4">
        <w:rPr>
          <w:lang w:val="hr-HR"/>
        </w:rPr>
        <w:t>BIZAR j.d.o.o.</w:t>
      </w:r>
      <w:r w:rsidR="00A332C4" w:rsidRPr="00071235">
        <w:rPr>
          <w:lang w:val="hr-HR"/>
        </w:rPr>
        <w:t xml:space="preserve">, </w:t>
      </w:r>
      <w:r w:rsidR="00A332C4">
        <w:rPr>
          <w:lang w:val="hr-HR"/>
        </w:rPr>
        <w:t xml:space="preserve">Koprivnica, Zagorska 15, </w:t>
      </w:r>
      <w:r w:rsidR="00A332C4" w:rsidRPr="00071235">
        <w:rPr>
          <w:lang w:val="hr-HR"/>
        </w:rPr>
        <w:t xml:space="preserve">OIB: </w:t>
      </w:r>
      <w:r w:rsidR="00A332C4" w:rsidRPr="00A332C4">
        <w:rPr>
          <w:lang w:val="hr-HR"/>
        </w:rPr>
        <w:t>20241631547</w:t>
      </w:r>
      <w:r w:rsidR="005C4196" w:rsidRPr="00071235">
        <w:rPr>
          <w:lang w:val="hr-HR"/>
        </w:rPr>
        <w:t xml:space="preserve">, navodeći da dužnik na dan </w:t>
      </w:r>
      <w:r w:rsidR="00A332C4">
        <w:rPr>
          <w:lang w:val="hr-HR"/>
        </w:rPr>
        <w:t>1</w:t>
      </w:r>
      <w:r w:rsidR="009D534A" w:rsidRPr="00071235">
        <w:rPr>
          <w:lang w:val="hr-HR"/>
        </w:rPr>
        <w:t xml:space="preserve">. </w:t>
      </w:r>
      <w:r w:rsidR="00A332C4">
        <w:rPr>
          <w:lang w:val="hr-HR"/>
        </w:rPr>
        <w:t>rujna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A332C4">
        <w:rPr>
          <w:lang w:val="hr-HR"/>
        </w:rPr>
        <w:t>19.313,14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A332C4">
        <w:rPr>
          <w:lang w:val="hr-HR"/>
        </w:rPr>
        <w:t>7</w:t>
      </w:r>
      <w:r w:rsidR="005C4196" w:rsidRPr="00071235">
        <w:rPr>
          <w:lang w:val="hr-HR"/>
        </w:rPr>
        <w:t xml:space="preserve">. </w:t>
      </w:r>
      <w:r w:rsidR="00A332C4">
        <w:rPr>
          <w:lang w:val="hr-HR"/>
        </w:rPr>
        <w:t>rujna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436F" w:rsidRPr="00F0436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A332C4">
      <w:rPr>
        <w:lang w:val="hr-HR"/>
      </w:rPr>
      <w:t>469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0A333D"/>
    <w:rsid w:val="001163CC"/>
    <w:rsid w:val="0015045D"/>
    <w:rsid w:val="00166D7D"/>
    <w:rsid w:val="001A6BE3"/>
    <w:rsid w:val="001C2403"/>
    <w:rsid w:val="00230866"/>
    <w:rsid w:val="00340840"/>
    <w:rsid w:val="003E1673"/>
    <w:rsid w:val="00413610"/>
    <w:rsid w:val="00415671"/>
    <w:rsid w:val="00494C94"/>
    <w:rsid w:val="004C4C64"/>
    <w:rsid w:val="00500673"/>
    <w:rsid w:val="005011BC"/>
    <w:rsid w:val="0055347A"/>
    <w:rsid w:val="00563DE4"/>
    <w:rsid w:val="005C4196"/>
    <w:rsid w:val="00653BB3"/>
    <w:rsid w:val="0066129A"/>
    <w:rsid w:val="00666674"/>
    <w:rsid w:val="007B76BA"/>
    <w:rsid w:val="008229E5"/>
    <w:rsid w:val="008836F2"/>
    <w:rsid w:val="00904184"/>
    <w:rsid w:val="00935EAD"/>
    <w:rsid w:val="00962609"/>
    <w:rsid w:val="009B38B2"/>
    <w:rsid w:val="009D534A"/>
    <w:rsid w:val="009E3B6A"/>
    <w:rsid w:val="009F477F"/>
    <w:rsid w:val="009F561C"/>
    <w:rsid w:val="00A332C4"/>
    <w:rsid w:val="00A46BD9"/>
    <w:rsid w:val="00A5528E"/>
    <w:rsid w:val="00AA7F7D"/>
    <w:rsid w:val="00AD6882"/>
    <w:rsid w:val="00B03664"/>
    <w:rsid w:val="00B03CF2"/>
    <w:rsid w:val="00BC5E34"/>
    <w:rsid w:val="00C47730"/>
    <w:rsid w:val="00C55510"/>
    <w:rsid w:val="00C62E0C"/>
    <w:rsid w:val="00CB33FE"/>
    <w:rsid w:val="00CF0E85"/>
    <w:rsid w:val="00D10E22"/>
    <w:rsid w:val="00D466F8"/>
    <w:rsid w:val="00D76A64"/>
    <w:rsid w:val="00D95AFF"/>
    <w:rsid w:val="00DB13E8"/>
    <w:rsid w:val="00DB2CAB"/>
    <w:rsid w:val="00F0436F"/>
    <w:rsid w:val="00F522DB"/>
    <w:rsid w:val="00F81BC1"/>
    <w:rsid w:val="00F83A8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04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3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3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3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3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04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3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3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3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3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2017.</izvorni_sadrzaj>
    <derivirana_varijabla naziv="DomainObject.Predmet.DatumOsnivanja_1">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St-469/2017</izvorni_sadrzaj>
    <derivirana_varijabla naziv="DomainObject.Predmet.OznakaBroj_1">St-469/2017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BIZAR jednostavno društvo s ograničenom odgovornošću za završne građevinske radove zastupanog po punomoćniku Mladen Bošnjak</izvorni_sadrzaj>
    <derivirana_varijabla naziv="DomainObject.Predmet.ProtustrankaFormated_1">  BIZAR jednostavno društvo s ograničenom odgovornošću za završne građevinske radove zastupanog po punomoćniku Mladen Bošnjak</derivirana_varijabla>
  </DomainObject.Predmet.ProtustrankaFormated>
  <DomainObject.Predmet.ProtustrankaFormatedOIB>
    <izvorni_sadrzaj>  BIZAR jednostavno društvo s ograničenom odgovornošću za završne građevinske radove, OIB 20241631547 zastupanog po punomoćniku Mladen Bošnjak</izvorni_sadrzaj>
    <derivirana_varijabla naziv="DomainObject.Predmet.ProtustrankaFormatedOIB_1">  BIZAR jednostavno društvo s ograničenom odgovornošću za završne građevinske radove, OIB 20241631547 zastupanog po punomoćniku Mladen Bošnjak</derivirana_varijabla>
  </DomainObject.Predmet.ProtustrankaFormatedOIB>
  <DomainObject.Predmet.ProtustrankaFormatedWithAdress>
    <izvorni_sadrzaj> BIZAR jednostavno društvo s ograničenom odgovornošću za završne građevinske radove, Zagorska 15, 48000 Koprivnica zastupanog po punomoćniku Mladen Bošnjak</izvorni_sadrzaj>
    <derivirana_varijabla naziv="DomainObject.Predmet.ProtustrankaFormatedWithAdress_1"> BIZAR jednostavno društvo s ograničenom odgovornošću za završne građevinske radove, Zagorska 15, 48000 Koprivnica zastupanog po punomoćniku Mladen Bošnjak</derivirana_varijabla>
  </DomainObject.Predmet.ProtustrankaFormatedWithAdress>
  <DomainObject.Predmet.ProtustrankaFormatedWithAdressOIB>
    <izvorni_sadrzaj> BIZAR jednostavno društvo s ograničenom odgovornošću za završne građevinske radove, OIB 20241631547, Zagorska 15, 48000 Koprivnica zastupanog po punomoćniku Mladen Bošnjak</izvorni_sadrzaj>
    <derivirana_varijabla naziv="DomainObject.Predmet.ProtustrankaFormatedWithAdressOIB_1"> BIZAR jednostavno društvo s ograničenom odgovornošću za završne građevinske radove, OIB 20241631547, Zagorska 15, 48000 Koprivnica zastupanog po punomoćniku Mladen Bošnjak</derivirana_varijabla>
  </DomainObject.Predmet.ProtustrankaFormatedWithAdressOIB>
  <DomainObject.Predmet.ProtustrankaWithAdress>
    <izvorni_sadrzaj>BIZAR jednostavno društvo s ograničenom odgovornošću za završne građevinske radove Zagorska 15, 48000 Koprivnica</izvorni_sadrzaj>
    <derivirana_varijabla naziv="DomainObject.Predmet.ProtustrankaWithAdress_1">BIZAR jednostavno društvo s ograničenom odgovornošću za završne građevinske radove Zagorska 15, 48000 Koprivnica</derivirana_varijabla>
  </DomainObject.Predmet.ProtustrankaWithAdress>
  <DomainObject.Predmet.ProtustrankaWithAdressOIB>
    <izvorni_sadrzaj>BIZAR jednostavno društvo s ograničenom odgovornošću za završne građevinske radove, OIB 20241631547, Zagorska 15, 48000 Koprivnica</izvorni_sadrzaj>
    <derivirana_varijabla naziv="DomainObject.Predmet.ProtustrankaWithAdressOIB_1">BIZAR jednostavno društvo s ograničenom odgovornošću za završne građevinske radove, OIB 20241631547, Zagorska 15, 48000 Koprivnica</derivirana_varijabla>
  </DomainObject.Predmet.ProtustrankaWithAdressOIB>
  <DomainObject.Predmet.ProtustrankaNazivFormated>
    <izvorni_sadrzaj>BIZAR jednostavno društvo s ograničenom odgovornošću za završne građevinske radove</izvorni_sadrzaj>
    <derivirana_varijabla naziv="DomainObject.Predmet.ProtustrankaNazivFormated_1">BIZAR jednostavno društvo s ograničenom odgovornošću za završne građevinske radove</derivirana_varijabla>
  </DomainObject.Predmet.ProtustrankaNazivFormated>
  <DomainObject.Predmet.ProtustrankaNazivFormatedOIB>
    <izvorni_sadrzaj>BIZAR jednostavno društvo s ograničenom odgovornošću za završne građevinske radove, OIB 20241631547</izvorni_sadrzaj>
    <derivirana_varijabla naziv="DomainObject.Predmet.ProtustrankaNazivFormatedOIB_1">BIZAR jednostavno društvo s ograničenom odgovornošću za završne građevinske radove, OIB 20241631547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19313.14</izvorni_sadrzaj>
    <derivirana_varijabla naziv="DomainObject.Predmet.TrenutnaVrijednost_1">19313.14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BIZAR jednostavno društvo s ograničenom odgovornošću za završne građevinske radove zastupanog po punomoćniku Mladen Bošnjak</item>
    </izvorni_sadrzaj>
    <derivirana_varijabla naziv="DomainObject.Predmet.ProtuStrankaListFormated_1">
      <item>BIZAR jednostavno društvo s ograničenom odgovornošću za završne građevinske radove zastupanog po punomoćniku Mladen Bošnjak</item>
    </derivirana_varijabla>
  </DomainObject.Predmet.ProtuStrankaListFormated>
  <DomainObject.Predmet.ProtuStrankaListFormatedOIB>
    <izvorni_sadrzaj>
      <item>BIZAR jednostavno društvo s ograničenom odgovornošću za završne građevinske radove, OIB 20241631547 zastupanog po punomoćniku Mladen Bošnjak</item>
    </izvorni_sadrzaj>
    <derivirana_varijabla naziv="DomainObject.Predmet.ProtuStrankaListFormatedOIB_1">
      <item>BIZAR jednostavno društvo s ograničenom odgovornošću za završne građevinske radove, OIB 20241631547 zastupanog po punomoćniku Mladen Bošnjak</item>
    </derivirana_varijabla>
  </DomainObject.Predmet.ProtuStrankaListFormatedOIB>
  <DomainObject.Predmet.ProtuStrankaListFormatedWithAdress>
    <izvorni_sadrzaj>
      <item>BIZAR jednostavno društvo s ograničenom odgovornošću za završne građevinske radove, Zagorska 15, 48000 Koprivnica zastupanog po punomoćniku Mladen Bošnjak</item>
    </izvorni_sadrzaj>
    <derivirana_varijabla naziv="DomainObject.Predmet.ProtuStrankaListFormatedWithAdress_1">
      <item>BIZAR jednostavno društvo s ograničenom odgovornošću za završne građevinske radove, Zagorska 15, 48000 Koprivnica zastupanog po punomoćniku Mladen Bošnjak</item>
    </derivirana_varijabla>
  </DomainObject.Predmet.ProtuStrankaListFormatedWithAdress>
  <DomainObject.Predmet.ProtuStrankaListFormatedWithAdressOIB>
    <izvorni_sadrzaj>
      <item>BIZAR jednostavno društvo s ograničenom odgovornošću za završne građevinske radove, OIB 20241631547, Zagorska 15, 48000 Koprivnica zastupanog po punomoćniku Mladen Bošnjak</item>
    </izvorni_sadrzaj>
    <derivirana_varijabla naziv="DomainObject.Predmet.ProtuStrankaListFormatedWithAdressOIB_1">
      <item>BIZAR jednostavno društvo s ograničenom odgovornošću za završne građevinske radove, OIB 20241631547, Zagorska 15, 48000 Koprivnica zastupanog po punomoćniku Mladen Bošnjak</item>
    </derivirana_varijabla>
  </DomainObject.Predmet.ProtuStrankaListFormatedWithAdressOIB>
  <DomainObject.Predmet.ProtuStrankaListNazivFormated>
    <izvorni_sadrzaj>
      <item>BIZAR jednostavno društvo s ograničenom odgovornošću za završne građevinske radove</item>
    </izvorni_sadrzaj>
    <derivirana_varijabla naziv="DomainObject.Predmet.ProtuStrankaListNazivFormated_1">
      <item>BIZAR jednostavno društvo s ograničenom odgovornošću za završne građevinske radove</item>
    </derivirana_varijabla>
  </DomainObject.Predmet.ProtuStrankaListNazivFormated>
  <DomainObject.Predmet.ProtuStrankaListNazivFormatedOIB>
    <izvorni_sadrzaj>
      <item>BIZAR jednostavno društvo s ograničenom odgovornošću za završne građevinske radove, OIB 20241631547</item>
    </izvorni_sadrzaj>
    <derivirana_varijabla naziv="DomainObject.Predmet.ProtuStrankaListNazivFormatedOIB_1">
      <item>BIZAR jednostavno društvo s ograničenom odgovornošću za završne građevinske radove, OIB 20241631547</item>
    </derivirana_varijabla>
  </DomainObject.Predmet.ProtuStrankaListNazivFormatedOIB>
  <DomainObject.Predmet.OstaliListFormated>
    <izvorni_sadrzaj>
      <item>Sudski registar</item>
      <item>Mladen Bošnjak punomoćnik sudionika u postupku BIZAR jednostavno društvo s ograničenom odgovornošću za završne građevinske radove</item>
    </izvorni_sadrzaj>
    <derivirana_varijabla naziv="DomainObject.Predmet.OstaliListFormated_1">
      <item>Sudski registar</item>
      <item>Mladen Bošnjak punomoćnik sudionika u postupku BIZAR jednostavno društvo s ograničenom odgovornošću za završne građevinske radove</item>
    </derivirana_varijabla>
  </DomainObject.Predmet.OstaliListFormated>
  <DomainObject.Predmet.OstaliListFormatedOIB>
    <izvorni_sadrzaj>
      <item>Sudski registar</item>
      <item>Mladen Bošnjak, OIB 21219397820 punomoćnik sudionika u postupku BIZAR jednostavno društvo s ograničenom odgovornošću za završne građevinske radove</item>
    </izvorni_sadrzaj>
    <derivirana_varijabla naziv="DomainObject.Predmet.OstaliListFormatedOIB_1">
      <item>Sudski registar</item>
      <item>Mladen Bošnjak, OIB 21219397820 punomoćnik sudionika u postupku BIZAR jednostavno društvo s ograničenom odgovornošću za završne građevinske radove</item>
    </derivirana_varijabla>
  </DomainObject.Predmet.OstaliListFormatedOIB>
  <DomainObject.Predmet.OstaliListFormatedWithAdress>
    <izvorni_sadrzaj>
      <item>Sudski registar</item>
      <item>Mladen Bošnjak, Zagorska 15, 48000 Koprivnica punomoćnik sudionika u postupku BIZAR jednostavno društvo s ograničenom odgovornošću za završne građevinske radove</item>
    </izvorni_sadrzaj>
    <derivirana_varijabla naziv="DomainObject.Predmet.OstaliListFormatedWithAdress_1">
      <item>Sudski registar</item>
      <item>Mladen Bošnjak, Zagorska 15, 48000 Koprivnica punomoćnik sudionika u postupku BIZAR jednostavno društvo s ograničenom odgovornošću za završne građevinske radove</item>
    </derivirana_varijabla>
  </DomainObject.Predmet.OstaliListFormatedWithAdress>
  <DomainObject.Predmet.OstaliListFormatedWithAdressOIB>
    <izvorni_sadrzaj>
      <item>Sudski registar</item>
      <item>Mladen Bošnjak, OIB 21219397820, Zagorska 15, 48000 Koprivnica punomoćnik sudionika u postupku BIZAR jednostavno društvo s ograničenom odgovornošću za završne građevinske radove</item>
    </izvorni_sadrzaj>
    <derivirana_varijabla naziv="DomainObject.Predmet.OstaliListFormatedWithAdressOIB_1">
      <item>Sudski registar</item>
      <item>Mladen Bošnjak, OIB 21219397820, Zagorska 15, 48000 Koprivnica punomoćnik sudionika u postupku BIZAR jednostavno društvo s ograničenom odgovornošću za završne građevinske radove</item>
    </derivirana_varijabla>
  </DomainObject.Predmet.OstaliListFormatedWithAdressOIB>
  <DomainObject.Predmet.OstaliListNazivFormated>
    <izvorni_sadrzaj>
      <item>Sudski registar</item>
      <item>Mladen Bošnjak</item>
    </izvorni_sadrzaj>
    <derivirana_varijabla naziv="DomainObject.Predmet.OstaliListNazivFormated_1">
      <item>Sudski registar</item>
      <item>Mladen Bošnjak</item>
    </derivirana_varijabla>
  </DomainObject.Predmet.OstaliListNazivFormated>
  <DomainObject.Predmet.OstaliListNazivFormatedOIB>
    <izvorni_sadrzaj>
      <item>Sudski registar</item>
      <item>Mladen Bošnjak, OIB 21219397820</item>
    </izvorni_sadrzaj>
    <derivirana_varijabla naziv="DomainObject.Predmet.OstaliListNazivFormatedOIB_1">
      <item>Sudski registar</item>
      <item>Mladen Bošnjak, OIB 21219397820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BIZAR jednostavno društvo s ograničenom odgovornošću za završne građevinske radove</izvorni_sadrzaj>
    <derivirana_varijabla naziv="DomainObject.Predmet.ProtustrankaIDrugi_1">BIZAR jednostavno društvo s ograničenom odgovornošću za završne građevinske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BIZAR jednostavno društvo s ograničenom odgovornošću za završne građevinske radove, OIB 20241631547, Zagorska 15, 48000 Koprivnica</izvorni_sadrzaj>
    <derivirana_varijabla naziv="DomainObject.Predmet.ProtustrankaIDrugiAdressOIB_1">BIZAR jednostavno društvo s ograničenom odgovornošću za završne građevinske radove, OIB 20241631547, Zagorska 15,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BIZAR jednostavno društvo s ograničenom odgovornošću za završne građevinske radove</item>
      <item>Sudski registar</item>
      <item>Mladen Bošnjak</item>
    </izvorni_sadrzaj>
    <derivirana_varijabla naziv="DomainObject.Predmet.SudioniciListNaziv_1">
      <item>Financijska agencija</item>
      <item>BIZAR jednostavno društvo s ograničenom odgovornošću za završne građevinske radove</item>
      <item>Sudski registar</item>
      <item>Mladen Bošnjak</item>
    </derivirana_varijabla>
  </DomainObject.Predmet.SudioniciListNaziv>
  <DomainObject.Predmet.SudioniciListAdressOIB>
    <izvorni_sadrzaj>
      <item>Financijska agencija, OIB 85821130368, Ulica grada Vukovara 70,10000 Zagreb</item>
      <item>BIZAR jednostavno društvo s ograničenom odgovornošću za završne građevinske radove, OIB 20241631547, Zagorska 15,48000 Koprivnica</item>
      <item>Sudski registar</item>
      <item>Mladen Bošnjak, OIB 21219397820, Zagorska 15,48000 Koprivnica</item>
    </izvorni_sadrzaj>
    <derivirana_varijabla naziv="DomainObject.Predmet.SudioniciListAdressOIB_1">
      <item>Financijska agencija, OIB 85821130368, Ulica grada Vukovara 70,10000 Zagreb</item>
      <item>BIZAR jednostavno društvo s ograničenom odgovornošću za završne građevinske radove, OIB 20241631547, Zagorska 15,48000 Koprivnica</item>
      <item>Sudski registar</item>
      <item>Mladen Bošnjak, OIB 21219397820, Zagorska 15,48000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20241631547</item>
      <item>, OIB null</item>
      <item>, OIB 21219397820</item>
    </izvorni_sadrzaj>
    <derivirana_varijabla naziv="DomainObject.Predmet.SudioniciListNazivOIB_1">
      <item>, OIB 85821130368</item>
      <item>, OIB 20241631547</item>
      <item>, OIB null</item>
      <item>, OIB 21219397820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2B2B8B-501B-4200-B9E5-56B917B550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2526</properties:Characters>
  <properties:Lines>75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2017-09-07T08:49:00Z</dcterms:created>
  <dc:creator>Katarina Breški</dc:creator>
  <cp:lastModifiedBy>Nevenka Vuković</cp:lastModifiedBy>
  <cp:lastPrinted>2017-09-07T08:55:00Z</cp:lastPrinted>
  <dcterms:modified xmlns:xsi="http://www.w3.org/2001/XMLSchema-instance" xsi:type="dcterms:W3CDTF">2017-09-07T08:55:00Z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