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deb6" w14:paraId="048deb6" w:rsidRDefault="00AA5237" w:rsidP="004C7981" w:rsidR="004C7981" w:rsidRPr="00AB42D5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1371D6">
        <w:t>227/15</w:t>
      </w:r>
      <w:r w:rsidR="0046263C">
        <w:t>-</w:t>
      </w:r>
      <w:r w:rsidR="005158F5">
        <w:t>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DB6370" w:rsidR="00AA5237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F35FDA">
        <w:t>, OIB 85821130368</w:t>
      </w:r>
      <w:r w:rsidR="00745C8F">
        <w:t xml:space="preserve"> od </w:t>
      </w:r>
      <w:r w:rsidR="001371D6">
        <w:t>30. listopada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1371D6">
        <w:t>ANORTI LAMINATI d.o.o., Biograd na Moru, Zadarska 16., OIB 15899672099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DB6370">
        <w:t>8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DB6370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1371D6">
        <w:t>ANORTI LAMINATI d.o.o., Biograd na Moru, Zadarska 16., OIB 15899672099</w:t>
      </w:r>
      <w:r w:rsidR="008F77CD">
        <w:t xml:space="preserve"> </w:t>
      </w:r>
      <w:r w:rsidR="00AB42D5">
        <w:t>s danom 1</w:t>
      </w:r>
      <w:r w:rsidR="00DB6370">
        <w:t>8</w:t>
      </w:r>
      <w:r w:rsidR="00AB42D5">
        <w:t xml:space="preserve">. ožujka 2016. u </w:t>
      </w:r>
      <w:r w:rsidR="00DB6370">
        <w:t>10,</w:t>
      </w:r>
      <w:proofErr w:type="spellStart"/>
      <w:r w:rsidR="00DB6370">
        <w:t>10</w:t>
      </w:r>
      <w:proofErr w:type="spellEnd"/>
      <w:r w:rsidR="00DB6370">
        <w:t xml:space="preserve">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F35FDA" w:rsidR="00670F33" w:rsidRPr="002B5AAE">
      <w:pPr>
        <w:spacing w:lineRule="auto" w:line="276" w:after="200"/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F35FDA">
        <w:rPr>
          <w:b/>
        </w:rPr>
        <w:tab/>
      </w:r>
      <w:r w:rsidRPr="002B5AAE">
        <w:t xml:space="preserve">Stečajnim upraviteljem imenuje se </w:t>
      </w:r>
      <w:r w:rsidR="00F35FDA" w:rsidRPr="00C911AF">
        <w:t xml:space="preserve">MIKULANDRA NADA iz </w:t>
      </w:r>
      <w:proofErr w:type="spellStart"/>
      <w:r w:rsidR="00F35FDA" w:rsidRPr="00C911AF">
        <w:t>Bilice</w:t>
      </w:r>
      <w:proofErr w:type="spellEnd"/>
      <w:r w:rsidR="00F35FDA" w:rsidRPr="00C911AF">
        <w:t xml:space="preserve">, </w:t>
      </w:r>
      <w:proofErr w:type="spellStart"/>
      <w:r w:rsidR="00F35FDA" w:rsidRPr="00C911AF">
        <w:t>Stubalj</w:t>
      </w:r>
      <w:proofErr w:type="spellEnd"/>
      <w:r w:rsidR="00F35FDA" w:rsidRPr="00C911AF">
        <w:t xml:space="preserve"> 238, OIB: 01343352417</w:t>
      </w:r>
      <w:r w:rsidR="00F35FDA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1371D6">
        <w:t>ANORTI LAMINATI d.o.o., Biograd na Moru, Zadarska 16., OIB 15899672099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F35FD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</w:t>
      </w:r>
      <w:r w:rsidR="001030FD" w:rsidRPr="00572080">
        <w:t>I</w:t>
      </w:r>
      <w:r w:rsidRPr="00572080">
        <w:t>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1371D6">
        <w:t>30. listopada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1371D6">
        <w:t>1442</w:t>
      </w:r>
      <w:r w:rsidR="00C45A25">
        <w:t xml:space="preserve"> </w:t>
      </w:r>
      <w:r w:rsidRPr="00B604B0">
        <w:t xml:space="preserve">dana u ukupnom iznosu od </w:t>
      </w:r>
      <w:r w:rsidR="001371D6">
        <w:t>199.011,08</w:t>
      </w:r>
      <w:r w:rsidR="00C45A25">
        <w:t xml:space="preserve"> </w:t>
      </w:r>
      <w:r w:rsidRPr="00B604B0">
        <w:t>kuna, da nema zaposlenih,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2F6DC9" w:rsidR="000E3B4A" w:rsidRPr="00240F6B">
      <w:pPr>
        <w:jc w:val="center"/>
      </w:pPr>
      <w:r w:rsidRPr="00240F6B">
        <w:t xml:space="preserve">U Zadru, </w:t>
      </w:r>
      <w:r w:rsidR="00DB6370">
        <w:t>dana 18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</w:t>
      </w:r>
      <w:bookmarkStart w:name="_GoBack" w:id="0"/>
      <w:bookmarkEnd w:id="0"/>
      <w:r>
        <w:t xml:space="preserve"> Sudska savjetnica                                                                                         </w:t>
      </w:r>
    </w:p>
    <w:p w:rsidRDefault="000E3B4A" w:rsidP="000E3B4A" w:rsidR="00DB6370">
      <w:pPr>
        <w:ind w:firstLine="708" w:left="4956"/>
        <w:jc w:val="both"/>
      </w:pPr>
      <w:r>
        <w:t xml:space="preserve">                            Katarina Miletić          </w:t>
      </w:r>
      <w:r w:rsidR="00DB6370">
        <w:tab/>
      </w:r>
      <w:r w:rsidR="00DB6370">
        <w:tab/>
      </w:r>
      <w:r w:rsidR="00DB6370">
        <w:tab/>
      </w:r>
      <w:r w:rsidR="00DB6370">
        <w:tab/>
      </w:r>
    </w:p>
    <w:p w:rsidRDefault="00DB6370" w:rsidP="000E3B4A" w:rsidR="00DB6370">
      <w:pPr>
        <w:ind w:firstLine="708" w:left="4956"/>
        <w:jc w:val="both"/>
      </w:pPr>
    </w:p>
    <w:p w:rsidRDefault="000E3B4A" w:rsidP="000E3B4A" w:rsidR="000E3B4A" w:rsidRPr="002A5030">
      <w:pPr>
        <w:ind w:firstLine="708" w:left="4956"/>
        <w:jc w:val="both"/>
      </w:pP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lastRenderedPageBreak/>
        <w:t xml:space="preserve">Stečajnom upravitelju uz potvrdu </w:t>
      </w:r>
      <w:r w:rsidR="00F35FDA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DB6370">
        <w:t xml:space="preserve"> rješenja radi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E4B" w:rsidR="00E62E4B">
      <w:r>
        <w:separator/>
      </w:r>
    </w:p>
  </w:endnote>
  <w:endnote w:id="0" w:type="continuationSeparator">
    <w:p w:rsidRDefault="00E62E4B" w:rsidR="00E62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E4B" w:rsidR="00E62E4B">
      <w:r>
        <w:separator/>
      </w:r>
    </w:p>
  </w:footnote>
  <w:footnote w:id="0" w:type="continuationSeparator">
    <w:p w:rsidRDefault="00E62E4B" w:rsidR="00E62E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DC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1371D6" w:rsidRPr="00AB42D5">
      <w:t>Poslovni broj: 5</w:t>
    </w:r>
    <w:r w:rsidR="001371D6">
      <w:t xml:space="preserve"> St-227/15-7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425E"/>
    <w:rsid w:val="00157784"/>
    <w:rsid w:val="00171FB9"/>
    <w:rsid w:val="001742EE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2F6DC9"/>
    <w:rsid w:val="0031086B"/>
    <w:rsid w:val="003123F8"/>
    <w:rsid w:val="0031644E"/>
    <w:rsid w:val="00316882"/>
    <w:rsid w:val="00331666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B6370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2E4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5FDA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6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16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6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6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6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6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16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6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6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6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St-227/2015-5</izvorni_sadrzaj>
    <derivirana_varijabla naziv="DomainObject.Oznaka_1">St-227/2015-5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St-227/2015</izvorni_sadrzaj>
    <derivirana_varijabla naziv="DomainObject.Predmet.OznakaBroj_1">St-227/2015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LAMINATI d.o.o. za proizvodnju strukturnih kompozita</izvorni_sadrzaj>
    <derivirana_varijabla naziv="DomainObject.Predmet.ProtustrankaFormated_1">  ANORTI LAMINATI d.o.o. za proizvodnju strukturnih kompozita</derivirana_varijabla>
  </DomainObject.Predmet.ProtustrankaFormated>
  <DomainObject.Predmet.ProtustrankaFormatedOIB>
    <izvorni_sadrzaj>  ANORTI LAMINATI d.o.o. za proizvodnju strukturnih kompozita, OIB 15899672099</izvorni_sadrzaj>
    <derivirana_varijabla naziv="DomainObject.Predmet.ProtustrankaFormatedOIB_1">  ANORTI LAMINATI d.o.o. za proizvodnju strukturnih kompozita, OIB 15899672099</derivirana_varijabla>
  </DomainObject.Predmet.ProtustrankaFormatedOIB>
  <DomainObject.Predmet.ProtustrankaFormatedWithAdress>
    <izvorni_sadrzaj> ANORTI LAMINATI d.o.o. za proizvodnju strukturnih kompozita, Zadarska 16, 23210 Biograd Na Moru</izvorni_sadrzaj>
    <derivirana_varijabla naziv="DomainObject.Predmet.ProtustrankaFormatedWithAdress_1"> ANORTI LAMINATI d.o.o. za proizvodnju strukturnih kompozita, Zadarska 16, 23210 Biograd Na Moru</derivirana_varijabla>
  </DomainObject.Predmet.ProtustrankaFormatedWithAdress>
  <DomainObject.Predmet.ProtustrankaFormatedWithAdressOIB>
    <izvorni_sadrzaj> ANORTI LAMINATI d.o.o. za proizvodnju strukturnih kompozita, OIB 15899672099, Zadarska 16, 23210 Biograd Na Moru</izvorni_sadrzaj>
    <derivirana_varijabla naziv="DomainObject.Predmet.ProtustrankaFormatedWithAdressOIB_1"> ANORTI LAMINATI d.o.o. za proizvodnju strukturnih kompozita, OIB 15899672099, Zadarska 16, 23210 Biograd Na Moru</derivirana_varijabla>
  </DomainObject.Predmet.ProtustrankaFormatedWithAdressOIB>
  <DomainObject.Predmet.ProtustrankaWithAdress>
    <izvorni_sadrzaj>ANORTI LAMINATI d.o.o. za proizvodnju strukturnih kompozita Zadarska 16, 23210 Biograd Na Moru</izvorni_sadrzaj>
    <derivirana_varijabla naziv="DomainObject.Predmet.ProtustrankaWithAdress_1">ANORTI LAMINATI d.o.o. za proizvodnju strukturnih kompozita Zadarska 16, 23210 Biograd Na Moru</derivirana_varijabla>
  </DomainObject.Predmet.ProtustrankaWithAdress>
  <DomainObject.Predmet.ProtustrankaWithAdressOIB>
    <izvorni_sadrzaj>ANORTI LAMINATI d.o.o. za proizvodnju strukturnih kompozita, OIB 15899672099, Zadarska 16, 23210 Biograd Na Moru</izvorni_sadrzaj>
    <derivirana_varijabla naziv="DomainObject.Predmet.ProtustrankaWithAdressOIB_1">ANORTI LAMINATI d.o.o. za proizvodnju strukturnih kompozita, OIB 15899672099, Zadarska 16, 23210 Biograd Na Moru</derivirana_varijabla>
  </DomainObject.Predmet.ProtustrankaWithAdressOIB>
  <DomainObject.Predmet.ProtustrankaNazivFormated>
    <izvorni_sadrzaj>ANORTI LAMINATI d.o.o. za proizvodnju strukturnih kompozita</izvorni_sadrzaj>
    <derivirana_varijabla naziv="DomainObject.Predmet.ProtustrankaNazivFormated_1">ANORTI LAMINATI d.o.o. za proizvodnju strukturnih kompozita</derivirana_varijabla>
  </DomainObject.Predmet.ProtustrankaNazivFormated>
  <DomainObject.Predmet.ProtustrankaNazivFormatedOIB>
    <izvorni_sadrzaj>ANORTI LAMINATI d.o.o. za proizvodnju strukturnih kompozita, OIB 15899672099</izvorni_sadrzaj>
    <derivirana_varijabla naziv="DomainObject.Predmet.ProtustrankaNazivFormatedOIB_1">ANORTI LAMINATI d.o.o. za proizvodnju strukturnih kompozita, OIB 15899672099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199011.08</izvorni_sadrzaj>
    <derivirana_varijabla naziv="DomainObject.Predmet.TrenutnaVrijednost_1">199011.08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ANORTI LAMINATI d.o.o. za proizvodnju strukturnih kompozita</item>
    </izvorni_sadrzaj>
    <derivirana_varijabla naziv="DomainObject.Predmet.ProtuStrankaListFormated_1">
      <item>ANORTI LAMINATI d.o.o. za proizvodnju strukturnih kompozita</item>
    </derivirana_varijabla>
  </DomainObject.Predmet.ProtuStrankaListFormated>
  <DomainObject.Predmet.ProtuStrankaListFormatedOIB>
    <izvorni_sadrzaj>
      <item>ANORTI LAMINATI d.o.o. za proizvodnju strukturnih kompozita, OIB 15899672099</item>
    </izvorni_sadrzaj>
    <derivirana_varijabla naziv="DomainObject.Predmet.ProtuStrankaListFormatedOIB_1">
      <item>ANORTI LAMINATI d.o.o. za proizvodnju strukturnih kompozita, OIB 15899672099</item>
    </derivirana_varijabla>
  </DomainObject.Predmet.ProtuStrankaListFormatedOIB>
  <DomainObject.Predmet.ProtuStrankaListFormatedWithAdress>
    <izvorni_sadrzaj>
      <item>ANORTI LAMINATI d.o.o. za proizvodnju strukturnih kompozita, Zadarska 16, 23210 Biograd Na Moru</item>
    </izvorni_sadrzaj>
    <derivirana_varijabla naziv="DomainObject.Predmet.ProtuStrankaListFormatedWithAdress_1">
      <item>ANORTI LAMINATI d.o.o. za proizvodnju strukturnih kompozita, Zadarska 16, 23210 Biograd Na Moru</item>
    </derivirana_varijabla>
  </DomainObject.Predmet.ProtuStrankaListFormatedWithAdress>
  <DomainObject.Predmet.ProtuStrankaListFormatedWithAdressOIB>
    <izvorni_sadrzaj>
      <item>ANORTI LAMINATI d.o.o. za proizvodnju strukturnih kompozita, OIB 15899672099, Zadarska 16, 23210 Biograd Na Moru</item>
    </izvorni_sadrzaj>
    <derivirana_varijabla naziv="DomainObject.Predmet.ProtuStrankaListFormatedWithAdressOIB_1">
      <item>ANORTI LAMINATI d.o.o. za proizvodnju strukturnih kompozita, OIB 15899672099, Zadarska 16, 23210 Biograd Na Moru</item>
    </derivirana_varijabla>
  </DomainObject.Predmet.ProtuStrankaListFormatedWithAdressOIB>
  <DomainObject.Predmet.ProtuStrankaListNazivFormated>
    <izvorni_sadrzaj>
      <item>ANORTI LAMINATI d.o.o. za proizvodnju strukturnih kompozita</item>
    </izvorni_sadrzaj>
    <derivirana_varijabla naziv="DomainObject.Predmet.ProtuStrankaListNazivFormated_1">
      <item>ANORTI LAMINATI d.o.o. za proizvodnju strukturnih kompozita</item>
    </derivirana_varijabla>
  </DomainObject.Predmet.ProtuStrankaListNazivFormated>
  <DomainObject.Predmet.ProtuStrankaListNazivFormatedOIB>
    <izvorni_sadrzaj>
      <item>ANORTI LAMINATI d.o.o. za proizvodnju strukturnih kompozita, OIB 15899672099</item>
    </izvorni_sadrzaj>
    <derivirana_varijabla naziv="DomainObject.Predmet.ProtuStrankaListNazivFormatedOIB_1">
      <item>ANORTI LAMINATI d.o.o. za proizvodnju strukturnih kompozita, OIB 15899672099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St-227/2015-5</izvorni_sadrzaj>
    <derivirana_varijabla naziv="DomainObject.PoslovniBrojDokumenta_1">St-227/2015-5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ANORTI LAMINATI d.o.o. za proizvodnju strukturnih kompozita</izvorni_sadrzaj>
    <derivirana_varijabla naziv="DomainObject.Predmet.ProtustrankaIDrugi_1">ANORTI LAMINATI d.o.o. za proizvodnju strukturnih kompozita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ANORTI LAMINATI d.o.o. za proizvodnju strukturnih kompozita, OIB 15899672099, Zadarska 16, 23210 Biograd Na Moru</izvorni_sadrzaj>
    <derivirana_varijabla naziv="DomainObject.Predmet.ProtustrankaIDrugiAdressOIB_1">ANORTI LAMINATI d.o.o. za proizvodnju strukturnih kompozita, OIB 15899672099,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ANORTI LAMINATI d.o.o. za proizvodnju strukturnih kompozita</item>
    </izvorni_sadrzaj>
    <derivirana_varijabla naziv="DomainObject.Predmet.SudioniciListNaziv_1">
      <item>Financijska agencija</item>
      <item>ANORTI LAMINATI d.o.o. za proizvodnju strukturnih kompozita</item>
    </derivirana_varijabla>
  </DomainObject.Predmet.SudioniciListNaziv>
  <DomainObject.Predmet.SudioniciListAdressOIB>
    <izvorni_sadrzaj>
      <item>Financijska agencija, OIB 85821130368, Ivana Danila 4,23000 Zadar</item>
      <item>ANORTI LAMINATI d.o.o. za proizvodnju strukturnih kompozita, OIB 15899672099, Zadarska 16,23210 Biograd Na Moru</item>
    </izvorni_sadrzaj>
    <derivirana_varijabla naziv="DomainObject.Predmet.SudioniciListAdressOIB_1">
      <item>Financijska agencija, OIB 85821130368, Ivana Danila 4,23000 Zadar</item>
      <item>ANORTI LAMINATI d.o.o. za proizvodnju strukturnih kompozita, OIB 15899672099, Zadarska 16,23210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15899672099</item>
    </izvorni_sadrzaj>
    <derivirana_varijabla naziv="DomainObject.Predmet.SudioniciListNazivOIB_1">
      <item>, OIB 85821130368</item>
      <item>, OIB 15899672099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4691</properties:Characters>
  <properties:Lines>121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2016-03-10T12:58:00Z</dcterms:created>
  <dc:creator>Administrator</dc:creator>
  <cp:lastModifiedBy>Vedrana Raspović</cp:lastModifiedBy>
  <cp:lastPrinted>2016-03-18T09:12:00Z</cp:lastPrinted>
  <dcterms:modified xmlns:xsi="http://www.w3.org/2001/XMLSchema-instance" xsi:type="dcterms:W3CDTF">2016-03-18T09:15:00Z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