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fb32" w14:paraId="59bfb3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824D94">
        <w:t>2875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35002">
        <w:t>9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5E23B2">
        <w:t xml:space="preserve">BONUM DUH-CONSILIUM </w:t>
      </w:r>
      <w:r w:rsidR="00035002">
        <w:t xml:space="preserve">d.o.o., Zagreb, </w:t>
      </w:r>
      <w:r w:rsidR="005E23B2">
        <w:t xml:space="preserve">Reljkovićeva 8, </w:t>
      </w:r>
      <w:r w:rsidR="00D117C7">
        <w:t>MBS:</w:t>
      </w:r>
      <w:r w:rsidR="00035002">
        <w:t xml:space="preserve"> 080</w:t>
      </w:r>
      <w:r w:rsidR="005E23B2">
        <w:t>659398</w:t>
      </w:r>
      <w:r w:rsidR="00D117C7">
        <w:t xml:space="preserve">, </w:t>
      </w:r>
      <w:r w:rsidR="00EF791B">
        <w:t>OIB:</w:t>
      </w:r>
      <w:r w:rsidR="006C054C">
        <w:t xml:space="preserve"> </w:t>
      </w:r>
      <w:r w:rsidR="005E23B2">
        <w:t>52223711449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5E23B2">
        <w:t>98.777,10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FF5E01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35002">
        <w:t>9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5002"/>
    <w:rsid w:val="00043A39"/>
    <w:rsid w:val="000C1FA3"/>
    <w:rsid w:val="000C5FBA"/>
    <w:rsid w:val="000C6B68"/>
    <w:rsid w:val="00114EAD"/>
    <w:rsid w:val="001269CD"/>
    <w:rsid w:val="00142AE3"/>
    <w:rsid w:val="00144A4E"/>
    <w:rsid w:val="0018557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61BA9"/>
    <w:rsid w:val="0036355E"/>
    <w:rsid w:val="00363B07"/>
    <w:rsid w:val="003666FF"/>
    <w:rsid w:val="003672B6"/>
    <w:rsid w:val="0038246E"/>
    <w:rsid w:val="00386438"/>
    <w:rsid w:val="00386D20"/>
    <w:rsid w:val="00391C00"/>
    <w:rsid w:val="0039607E"/>
    <w:rsid w:val="003B3D0C"/>
    <w:rsid w:val="003D35F9"/>
    <w:rsid w:val="003E3A15"/>
    <w:rsid w:val="003E5D1C"/>
    <w:rsid w:val="00406446"/>
    <w:rsid w:val="00413F4C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13EEF"/>
    <w:rsid w:val="00745154"/>
    <w:rsid w:val="00753134"/>
    <w:rsid w:val="00790F6F"/>
    <w:rsid w:val="007B11C5"/>
    <w:rsid w:val="007B5AFD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80A5B"/>
    <w:rsid w:val="0089055F"/>
    <w:rsid w:val="008C7EF4"/>
    <w:rsid w:val="00914A7B"/>
    <w:rsid w:val="0091677E"/>
    <w:rsid w:val="00920CA0"/>
    <w:rsid w:val="009419D8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C0A56"/>
    <w:rsid w:val="00AC4528"/>
    <w:rsid w:val="00AD027A"/>
    <w:rsid w:val="00AD2477"/>
    <w:rsid w:val="00AF6FBF"/>
    <w:rsid w:val="00B578E4"/>
    <w:rsid w:val="00B57F85"/>
    <w:rsid w:val="00B6235A"/>
    <w:rsid w:val="00B65F9D"/>
    <w:rsid w:val="00B82F18"/>
    <w:rsid w:val="00BC0A25"/>
    <w:rsid w:val="00BD2D92"/>
    <w:rsid w:val="00BE4F95"/>
    <w:rsid w:val="00C03E9F"/>
    <w:rsid w:val="00C23CE1"/>
    <w:rsid w:val="00C327FF"/>
    <w:rsid w:val="00C836B9"/>
    <w:rsid w:val="00C958E9"/>
    <w:rsid w:val="00CB79D0"/>
    <w:rsid w:val="00CE0429"/>
    <w:rsid w:val="00CE7362"/>
    <w:rsid w:val="00D01B78"/>
    <w:rsid w:val="00D117C7"/>
    <w:rsid w:val="00D11E77"/>
    <w:rsid w:val="00D24C9D"/>
    <w:rsid w:val="00D66226"/>
    <w:rsid w:val="00D66626"/>
    <w:rsid w:val="00D73CC9"/>
    <w:rsid w:val="00D93620"/>
    <w:rsid w:val="00E03C48"/>
    <w:rsid w:val="00E83A69"/>
    <w:rsid w:val="00EC3302"/>
    <w:rsid w:val="00EC3B4D"/>
    <w:rsid w:val="00ED6AA8"/>
    <w:rsid w:val="00EF791B"/>
    <w:rsid w:val="00F034D3"/>
    <w:rsid w:val="00F117C0"/>
    <w:rsid w:val="00F151E8"/>
    <w:rsid w:val="00F301B2"/>
    <w:rsid w:val="00F40190"/>
    <w:rsid w:val="00F42653"/>
    <w:rsid w:val="00F446C5"/>
    <w:rsid w:val="00F56505"/>
    <w:rsid w:val="00FD78C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C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C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C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C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C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C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C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C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2875</izvorni_sadrzaj>
    <derivirana_varijabla naziv="DomainObject.Predmet.Broj_1">2875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St-2875/2015</izvorni_sadrzaj>
    <derivirana_varijabla naziv="DomainObject.Predmet.OznakaBroj_1">St-2875/2015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BONUM DUH-CONSILIUM d.o.o. zastupanog po punomoćniku Ivan Duh</izvorni_sadrzaj>
    <derivirana_varijabla naziv="DomainObject.Predmet.ProtustrankaFormated_1">  BONUM DUH-CONSILIUM d.o.o. zastupanog po punomoćniku Ivan Duh</derivirana_varijabla>
  </DomainObject.Predmet.ProtustrankaFormated>
  <DomainObject.Predmet.ProtustrankaFormatedOIB>
    <izvorni_sadrzaj>  BONUM DUH-CONSILIUM d.o.o., OIB 52223711449 zastupanog po punomoćniku Ivan Duh</izvorni_sadrzaj>
    <derivirana_varijabla naziv="DomainObject.Predmet.ProtustrankaFormatedOIB_1">  BONUM DUH-CONSILIUM d.o.o., OIB 52223711449 zastupanog po punomoćniku Ivan Duh</derivirana_varijabla>
  </DomainObject.Predmet.ProtustrankaFormatedOIB>
  <DomainObject.Predmet.ProtustrankaFormatedWithAdress>
    <izvorni_sadrzaj> BONUM DUH-CONSILIUM d.o.o., Reljkovićeva 8, 10000 Zagreb zastupanog po punomoćniku Ivan Duh</izvorni_sadrzaj>
    <derivirana_varijabla naziv="DomainObject.Predmet.ProtustrankaFormatedWithAdress_1"> BONUM DUH-CONSILIUM d.o.o., Reljkovićeva 8, 10000 Zagreb zastupanog po punomoćniku Ivan Duh</derivirana_varijabla>
  </DomainObject.Predmet.ProtustrankaFormatedWithAdress>
  <DomainObject.Predmet.ProtustrankaFormatedWithAdressOIB>
    <izvorni_sadrzaj> BONUM DUH-CONSILIUM d.o.o., OIB 52223711449, Reljkovićeva 8, 10000 Zagreb zastupanog po punomoćniku Ivan Duh</izvorni_sadrzaj>
    <derivirana_varijabla naziv="DomainObject.Predmet.ProtustrankaFormatedWithAdressOIB_1"> BONUM DUH-CONSILIUM d.o.o., OIB 52223711449, Reljkovićeva 8, 10000 Zagreb zastupanog po punomoćniku Ivan Duh</derivirana_varijabla>
  </DomainObject.Predmet.ProtustrankaFormatedWithAdressOIB>
  <DomainObject.Predmet.ProtustrankaWithAdress>
    <izvorni_sadrzaj>BONUM DUH-CONSILIUM d.o.o. Reljkovićeva 8, 10000 Zagreb</izvorni_sadrzaj>
    <derivirana_varijabla naziv="DomainObject.Predmet.ProtustrankaWithAdress_1">BONUM DUH-CONSILIUM d.o.o. Reljkovićeva 8, 10000 Zagreb</derivirana_varijabla>
  </DomainObject.Predmet.ProtustrankaWithAdress>
  <DomainObject.Predmet.ProtustrankaWithAdressOIB>
    <izvorni_sadrzaj>BONUM DUH-CONSILIUM d.o.o., OIB 52223711449, Reljkovićeva 8, 10000 Zagreb</izvorni_sadrzaj>
    <derivirana_varijabla naziv="DomainObject.Predmet.ProtustrankaWithAdressOIB_1">BONUM DUH-CONSILIUM d.o.o., OIB 52223711449, Reljkovićeva 8, 10000 Zagreb</derivirana_varijabla>
  </DomainObject.Predmet.ProtustrankaWithAdressOIB>
  <DomainObject.Predmet.ProtustrankaNazivFormated>
    <izvorni_sadrzaj>BONUM DUH-CONSILIUM d.o.o.</izvorni_sadrzaj>
    <derivirana_varijabla naziv="DomainObject.Predmet.ProtustrankaNazivFormated_1">BONUM DUH-CONSILIUM d.o.o.</derivirana_varijabla>
  </DomainObject.Predmet.ProtustrankaNazivFormated>
  <DomainObject.Predmet.ProtustrankaNazivFormatedOIB>
    <izvorni_sadrzaj>BONUM DUH-CONSILIUM d.o.o., OIB 52223711449</izvorni_sadrzaj>
    <derivirana_varijabla naziv="DomainObject.Predmet.ProtustrankaNazivFormatedOIB_1">BONUM DUH-CONSILIUM d.o.o., OIB 52223711449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BONUM DUH-CONSILIUM d.o.o. zastupanog po punomoćniku Ivan Duh</item>
    </izvorni_sadrzaj>
    <derivirana_varijabla naziv="DomainObject.Predmet.ProtuStrankaListFormated_1">
      <item>BONUM DUH-CONSILIUM d.o.o. zastupanog po punomoćniku Ivan Duh</item>
    </derivirana_varijabla>
  </DomainObject.Predmet.ProtuStrankaListFormated>
  <DomainObject.Predmet.ProtuStrankaListFormatedOIB>
    <izvorni_sadrzaj>
      <item>BONUM DUH-CONSILIUM d.o.o., OIB 52223711449 zastupanog po punomoćniku Ivan Duh</item>
    </izvorni_sadrzaj>
    <derivirana_varijabla naziv="DomainObject.Predmet.ProtuStrankaListFormatedOIB_1">
      <item>BONUM DUH-CONSILIUM d.o.o., OIB 52223711449 zastupanog po punomoćniku Ivan Duh</item>
    </derivirana_varijabla>
  </DomainObject.Predmet.ProtuStrankaListFormatedOIB>
  <DomainObject.Predmet.ProtuStrankaListFormatedWithAdress>
    <izvorni_sadrzaj>
      <item>BONUM DUH-CONSILIUM d.o.o., Reljkovićeva 8, 10000 Zagreb zastupanog po punomoćniku Ivan Duh</item>
    </izvorni_sadrzaj>
    <derivirana_varijabla naziv="DomainObject.Predmet.ProtuStrankaListFormatedWithAdress_1">
      <item>BONUM DUH-CONSILIUM d.o.o., Reljkovićeva 8, 10000 Zagreb zastupanog po punomoćniku Ivan Duh</item>
    </derivirana_varijabla>
  </DomainObject.Predmet.ProtuStrankaListFormatedWithAdress>
  <DomainObject.Predmet.ProtuStrankaListFormatedWithAdressOIB>
    <izvorni_sadrzaj>
      <item>BONUM DUH-CONSILIUM d.o.o., OIB 52223711449, Reljkovićeva 8, 10000 Zagreb zastupanog po punomoćniku Ivan Duh</item>
    </izvorni_sadrzaj>
    <derivirana_varijabla naziv="DomainObject.Predmet.ProtuStrankaListFormatedWithAdressOIB_1">
      <item>BONUM DUH-CONSILIUM d.o.o., OIB 52223711449, Reljkovićeva 8, 10000 Zagreb zastupanog po punomoćniku Ivan Duh</item>
    </derivirana_varijabla>
  </DomainObject.Predmet.ProtuStrankaListFormatedWithAdressOIB>
  <DomainObject.Predmet.ProtuStrankaListNazivFormated>
    <izvorni_sadrzaj>
      <item>BONUM DUH-CONSILIUM d.o.o.</item>
    </izvorni_sadrzaj>
    <derivirana_varijabla naziv="DomainObject.Predmet.ProtuStrankaListNazivFormated_1">
      <item>BONUM DUH-CONSILIUM d.o.o.</item>
    </derivirana_varijabla>
  </DomainObject.Predmet.ProtuStrankaListNazivFormated>
  <DomainObject.Predmet.ProtuStrankaListNazivFormatedOIB>
    <izvorni_sadrzaj>
      <item>BONUM DUH-CONSILIUM d.o.o., OIB 52223711449</item>
    </izvorni_sadrzaj>
    <derivirana_varijabla naziv="DomainObject.Predmet.ProtuStrankaListNazivFormatedOIB_1">
      <item>BONUM DUH-CONSILIUM d.o.o., OIB 52223711449</item>
    </derivirana_varijabla>
  </DomainObject.Predmet.ProtuStrankaListNazivFormatedOIB>
  <DomainObject.Predmet.OstaliListFormated>
    <izvorni_sadrzaj>
      <item>Ivan Duh punomoćnik sudionika u postupku BONUM DUH-CONSILIUM d.o.o.</item>
    </izvorni_sadrzaj>
    <derivirana_varijabla naziv="DomainObject.Predmet.OstaliListFormated_1">
      <item>Ivan Duh punomoćnik sudionika u postupku BONUM DUH-CONSILIUM d.o.o.</item>
    </derivirana_varijabla>
  </DomainObject.Predmet.OstaliListFormated>
  <DomainObject.Predmet.OstaliListFormatedOIB>
    <izvorni_sadrzaj>
      <item>Ivan Duh, OIB 81236131696 punomoćnik sudionika u postupku BONUM DUH-CONSILIUM d.o.o.</item>
    </izvorni_sadrzaj>
    <derivirana_varijabla naziv="DomainObject.Predmet.OstaliListFormatedOIB_1">
      <item>Ivan Duh, OIB 81236131696 punomoćnik sudionika u postupku BONUM DUH-CONSILIUM d.o.o.</item>
    </derivirana_varijabla>
  </DomainObject.Predmet.OstaliListFormatedOIB>
  <DomainObject.Predmet.OstaliListFormatedWithAdress>
    <izvorni_sadrzaj>
      <item>Ivan Duh, Martićeva 73, 10000 Zagreb punomoćnik sudionika u postupku BONUM DUH-CONSILIUM d.o.o.</item>
    </izvorni_sadrzaj>
    <derivirana_varijabla naziv="DomainObject.Predmet.OstaliListFormatedWithAdress_1">
      <item>Ivan Duh, Martićeva 73, 10000 Zagreb punomoćnik sudionika u postupku BONUM DUH-CONSILIUM d.o.o.</item>
    </derivirana_varijabla>
  </DomainObject.Predmet.OstaliListFormatedWithAdress>
  <DomainObject.Predmet.OstaliListFormatedWithAdressOIB>
    <izvorni_sadrzaj>
      <item>Ivan Duh, OIB 81236131696, Martićeva 73, 10000 Zagreb punomoćnik sudionika u postupku BONUM DUH-CONSILIUM d.o.o.</item>
    </izvorni_sadrzaj>
    <derivirana_varijabla naziv="DomainObject.Predmet.OstaliListFormatedWithAdressOIB_1">
      <item>Ivan Duh, OIB 81236131696, Martićeva 73, 10000 Zagreb punomoćnik sudionika u postupku BONUM DUH-CONSILIUM d.o.o.</item>
    </derivirana_varijabla>
  </DomainObject.Predmet.OstaliListFormatedWithAdressOIB>
  <DomainObject.Predmet.OstaliListNazivFormated>
    <izvorni_sadrzaj>
      <item>Ivan Duh</item>
    </izvorni_sadrzaj>
    <derivirana_varijabla naziv="DomainObject.Predmet.OstaliListNazivFormated_1">
      <item>Ivan Duh</item>
    </derivirana_varijabla>
  </DomainObject.Predmet.OstaliListNazivFormated>
  <DomainObject.Predmet.OstaliListNazivFormatedOIB>
    <izvorni_sadrzaj>
      <item>Ivan Duh, OIB 81236131696</item>
    </izvorni_sadrzaj>
    <derivirana_varijabla naziv="DomainObject.Predmet.OstaliListNazivFormatedOIB_1">
      <item>Ivan Duh, OIB 81236131696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BONUM DUH-CONSILIUM d.o.o.</izvorni_sadrzaj>
    <derivirana_varijabla naziv="DomainObject.Predmet.ProtustrankaIDrugi_1">BONUM DUH-CONSILIUM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BONUM DUH-CONSILIUM d.o.o., OIB 52223711449, Reljkovićeva 8, 10000 Zagreb</izvorni_sadrzaj>
    <derivirana_varijabla naziv="DomainObject.Predmet.ProtustrankaIDrugiAdressOIB_1">BONUM DUH-CONSILIUM d.o.o., OIB 52223711449, Reljkovićeva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BONUM DUH-CONSILIUM d.o.o.</item>
      <item>Ivan Duh</item>
    </izvorni_sadrzaj>
    <derivirana_varijabla naziv="DomainObject.Predmet.SudioniciListNaziv_1">
      <item>FINA Regionalni centar Zagreb</item>
      <item>BONUM DUH-CONSILIUM d.o.o.</item>
      <item>Ivan Duh</item>
    </derivirana_varijabla>
  </DomainObject.Predmet.SudioniciListNaziv>
  <DomainObject.Predmet.SudioniciListAdressOIB>
    <izvorni_sadrzaj>
      <item>FINA Regionalni centar Zagreb, OIB 85821130368, Trg svibanjskih žrtava 1995. 1,10000 Zagreb</item>
      <item>BONUM DUH-CONSILIUM d.o.o., OIB 52223711449, Reljkovićeva 8,10000 Zagreb</item>
      <item>Ivan Duh, OIB 81236131696, Martićeva 73,10000 Zagreb</item>
    </izvorni_sadrzaj>
    <derivirana_varijabla naziv="DomainObject.Predmet.SudioniciListAdressOIB_1">
      <item>FINA Regionalni centar Zagreb, OIB 85821130368, Trg svibanjskih žrtava 1995. 1,10000 Zagreb</item>
      <item>BONUM DUH-CONSILIUM d.o.o., OIB 52223711449, Reljkovićeva 8,10000 Zagreb</item>
      <item>Ivan Duh, OIB 81236131696, Martićeva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52223711449</item>
      <item>, OIB 81236131696</item>
    </izvorni_sadrzaj>
    <derivirana_varijabla naziv="DomainObject.Predmet.SudioniciListNazivOIB_1">
      <item>, OIB 85821130368</item>
      <item>, OIB 52223711449</item>
      <item>, OIB 81236131696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1326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2016-02-09T13:16:00Z</dcterms:created>
  <dc:creator>ilukac</dc:creator>
  <cp:lastModifiedBy>Violeta Rihtar</cp:lastModifiedBy>
  <cp:lastPrinted>2016-01-25T08:31:00Z</cp:lastPrinted>
  <dcterms:modified xmlns:xsi="http://www.w3.org/2001/XMLSchema-instance" xsi:type="dcterms:W3CDTF">2016-02-09T13:19:00Z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