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f3d8" w14:paraId="f28f3d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C0804">
        <w:rPr>
          <w:lang w:val="hr-HR"/>
        </w:rPr>
        <w:t>St-214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FC0804">
        <w:t>nad dužnikom HONESTA d.o.o., OIB: 76325639746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FC0804">
        <w:t>štem u Brodarska 12</w:t>
      </w:r>
      <w:r w:rsidR="002F24AF">
        <w:t>,</w:t>
      </w:r>
      <w:r w:rsidR="00FC0804">
        <w:t xml:space="preserve"> Novakovec, 40318 Dekanovec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4541F0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C0804">
        <w:t>HONESTA d.o.o., OIB: 76325639746 sa sjedištem u Brodarska 12, Novakovec, 40318 Dekanovec</w:t>
      </w:r>
      <w:r w:rsidR="00FC0804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FC0804">
        <w:t xml:space="preserve">6.447,32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FC0804" w:rsidRPr="00FC0804">
        <w:t xml:space="preserve"> </w:t>
      </w:r>
      <w:r w:rsidR="00FC0804">
        <w:t>HONESTA d.o.o., OIB: 76325639746 sa sjedištem u Brodarska 12, Novakovec, 40318 Dekanovec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FC0804">
        <w:rPr>
          <w:lang w:val="hr-HR"/>
        </w:rPr>
        <w:t>ana 12</w:t>
      </w:r>
      <w:r w:rsidR="00802B00">
        <w:rPr>
          <w:lang w:val="hr-HR"/>
        </w:rPr>
        <w:t>.0</w:t>
      </w:r>
      <w:r w:rsidR="00FC0804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C0804">
        <w:t>HONESTA d.o.o., OIB: 76325639746 sa sjedištem u Brodarska 12, Novakovec, 40318 Dekanovec.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C0804">
        <w:t>iznosu od 6.447,32</w:t>
      </w:r>
      <w:r w:rsidR="0073509B"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541F0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541F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254" w:rsidP="007F64E0" w:rsidR="00242254">
      <w:r>
        <w:separator/>
      </w:r>
    </w:p>
  </w:endnote>
  <w:endnote w:id="0" w:type="continuationSeparator">
    <w:p w:rsidRDefault="00242254" w:rsidP="007F64E0" w:rsidR="00242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254" w:rsidP="007F64E0" w:rsidR="00242254">
      <w:r>
        <w:separator/>
      </w:r>
    </w:p>
  </w:footnote>
  <w:footnote w:id="0" w:type="continuationSeparator">
    <w:p w:rsidRDefault="00242254" w:rsidP="007F64E0" w:rsidR="00242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C0804">
      <w:rPr>
        <w:lang w:val="hr-HR"/>
      </w:rPr>
      <w:t>St-214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7692" w:rsidRPr="00297692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22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692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541F0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3077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444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HONESTA društvo s ograničenom odgovornošću za trgovinu, usluge i savjetovanje</izvorni_sadrzaj>
    <derivirana_varijabla naziv="DomainObject.Predmet.ProtustrankaFormated_1">  HONESTA društvo s ograničenom odgovornošću za trgovinu, usluge i savjetovanje</derivirana_varijabla>
  </DomainObject.Predmet.ProtustrankaFormated>
  <DomainObject.Predmet.ProtustrankaFormatedOIB>
    <izvorni_sadrzaj>  HONESTA društvo s ograničenom odgovornošću za trgovinu, usluge i savjetovanje, OIB 76325639746</izvorni_sadrzaj>
    <derivirana_varijabla naziv="DomainObject.Predmet.ProtustrankaFormatedOIB_1">  HONESTA društvo s ograničenom odgovornošću za trgovinu, usluge i savjetovanje, OIB 76325639746</derivirana_varijabla>
  </DomainObject.Predmet.ProtustrankaFormatedOIB>
  <DomainObject.Predmet.ProtustrankaFormatedWithAdress>
    <izvorni_sadrzaj> HONESTA društvo s ograničenom odgovornošću za trgovinu, usluge i savjetovanje, Brodarska 12, 40000 Novakovec</izvorni_sadrzaj>
    <derivirana_varijabla naziv="DomainObject.Predmet.ProtustrankaFormatedWithAdress_1"> HONESTA društvo s ograničenom odgovornošću za trgovinu, usluge i savjetovanje, Brodarska 12, 40000 Novakovec</derivirana_varijabla>
  </DomainObject.Predmet.ProtustrankaFormatedWithAdress>
  <DomainObject.Predmet.ProtustrankaFormatedWithAdressOIB>
    <izvorni_sadrzaj> HONESTA društvo s ograničenom odgovornošću za trgovinu, usluge i savjetovanje, OIB 76325639746, Brodarska 12, 40000 Novakovec</izvorni_sadrzaj>
    <derivirana_varijabla naziv="DomainObject.Predmet.ProtustrankaFormatedWithAdressOIB_1"> HONESTA društvo s ograničenom odgovornošću za trgovinu, usluge i savjetovanje, OIB 76325639746, Brodarska 12, 40000 Novakovec</derivirana_varijabla>
  </DomainObject.Predmet.ProtustrankaFormatedWithAdressOIB>
  <DomainObject.Predmet.ProtustrankaWithAdress>
    <izvorni_sadrzaj>HONESTA društvo s ograničenom odgovornošću za trgovinu, usluge i savjetovanje Brodarska 12, 40000 Novakovec</izvorni_sadrzaj>
    <derivirana_varijabla naziv="DomainObject.Predmet.ProtustrankaWithAdress_1">HONESTA društvo s ograničenom odgovornošću za trgovinu, usluge i savjetovanje Brodarska 12, 40000 Novakovec</derivirana_varijabla>
  </DomainObject.Predmet.ProtustrankaWithAdress>
  <DomainObject.Predmet.ProtustrankaWithAdressOIB>
    <izvorni_sadrzaj>HONESTA društvo s ograničenom odgovornošću za trgovinu, usluge i savjetovanje, OIB 76325639746, Brodarska 12, 40000 Novakovec</izvorni_sadrzaj>
    <derivirana_varijabla naziv="DomainObject.Predmet.ProtustrankaWithAdressOIB_1">HONESTA društvo s ograničenom odgovornošću za trgovinu, usluge i savjetovanje, OIB 76325639746, Brodarska 12, 40000 Novakovec</derivirana_varijabla>
  </DomainObject.Predmet.ProtustrankaWithAdressOIB>
  <DomainObject.Predmet.ProtustrankaNazivFormated>
    <izvorni_sadrzaj>HONESTA društvo s ograničenom odgovornošću za trgovinu, usluge i savjetovanje</izvorni_sadrzaj>
    <derivirana_varijabla naziv="DomainObject.Predmet.ProtustrankaNazivFormated_1">HONESTA društvo s ograničenom odgovornošću za trgovinu, usluge i savjetovanje</derivirana_varijabla>
  </DomainObject.Predmet.ProtustrankaNazivFormated>
  <DomainObject.Predmet.ProtustrankaNazivFormatedOIB>
    <izvorni_sadrzaj>HONESTA društvo s ograničenom odgovornošću za trgovinu, usluge i savjetovanje, OIB 76325639746</izvorni_sadrzaj>
    <derivirana_varijabla naziv="DomainObject.Predmet.ProtustrankaNazivFormatedOIB_1">HONESTA društvo s ograničenom odgovornošću za trgovinu, usluge i savjetovanje, OIB 76325639746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6447.32</izvorni_sadrzaj>
    <derivirana_varijabla naziv="DomainObject.Predmet.TrenutnaVrijednost_1">6447.32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HONESTA društvo s ograničenom odgovornošću za trgovinu, usluge i savjetovanje</item>
    </izvorni_sadrzaj>
    <derivirana_varijabla naziv="DomainObject.Predmet.ProtuStrankaListFormated_1">
      <item>HONESTA društvo s ograničenom odgovornošću za trgovinu, usluge i savjetovanje</item>
    </derivirana_varijabla>
  </DomainObject.Predmet.ProtuStrankaListFormated>
  <DomainObject.Predmet.ProtuStrankaListFormatedOIB>
    <izvorni_sadrzaj>
      <item>HONESTA društvo s ograničenom odgovornošću za trgovinu, usluge i savjetovanje, OIB 76325639746</item>
    </izvorni_sadrzaj>
    <derivirana_varijabla naziv="DomainObject.Predmet.ProtuStrankaListFormatedOIB_1">
      <item>HONESTA društvo s ograničenom odgovornošću za trgovinu, usluge i savjetovanje, OIB 76325639746</item>
    </derivirana_varijabla>
  </DomainObject.Predmet.ProtuStrankaListFormatedOIB>
  <DomainObject.Predmet.ProtuStrankaListFormatedWithAdress>
    <izvorni_sadrzaj>
      <item>HONESTA društvo s ograničenom odgovornošću za trgovinu, usluge i savjetovanje, Brodarska 12, 40000 Novakovec</item>
    </izvorni_sadrzaj>
    <derivirana_varijabla naziv="DomainObject.Predmet.ProtuStrankaListFormatedWithAdress_1">
      <item>HONESTA društvo s ograničenom odgovornošću za trgovinu, usluge i savjetovanje, Brodarska 12, 40000 Novakovec</item>
    </derivirana_varijabla>
  </DomainObject.Predmet.ProtuStrankaListFormatedWithAdress>
  <DomainObject.Predmet.ProtuStrankaListFormatedWithAdressOIB>
    <izvorni_sadrzaj>
      <item>HONESTA društvo s ograničenom odgovornošću za trgovinu, usluge i savjetovanje, OIB 76325639746, Brodarska 12, 40000 Novakovec</item>
    </izvorni_sadrzaj>
    <derivirana_varijabla naziv="DomainObject.Predmet.ProtuStrankaListFormatedWithAdressOIB_1">
      <item>HONESTA društvo s ograničenom odgovornošću za trgovinu, usluge i savjetovanje, OIB 76325639746, Brodarska 12, 40000 Novakovec</item>
    </derivirana_varijabla>
  </DomainObject.Predmet.ProtuStrankaListFormatedWithAdressOIB>
  <DomainObject.Predmet.ProtuStrankaListNazivFormated>
    <izvorni_sadrzaj>
      <item>HONESTA društvo s ograničenom odgovornošću za trgovinu, usluge i savjetovanje</item>
    </izvorni_sadrzaj>
    <derivirana_varijabla naziv="DomainObject.Predmet.ProtuStrankaListNazivFormated_1">
      <item>HONESTA društvo s ograničenom odgovornošću za trgovinu, usluge i savjetovanje</item>
    </derivirana_varijabla>
  </DomainObject.Predmet.ProtuStrankaListNazivFormated>
  <DomainObject.Predmet.ProtuStrankaListNazivFormatedOIB>
    <izvorni_sadrzaj>
      <item>HONESTA društvo s ograničenom odgovornošću za trgovinu, usluge i savjetovanje, OIB 76325639746</item>
    </izvorni_sadrzaj>
    <derivirana_varijabla naziv="DomainObject.Predmet.ProtuStrankaListNazivFormatedOIB_1">
      <item>HONESTA društvo s ograničenom odgovornošću za trgovinu, usluge i savjetovanje, OIB 76325639746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HONESTA društvo s ograničenom odgovornošću za trgovinu, usluge i savjetovanje</izvorni_sadrzaj>
    <derivirana_varijabla naziv="DomainObject.Predmet.ProtustrankaIDrugi_1">HONESTA društvo s ograničenom odgovornošću za trgovinu, usluge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HONESTA društvo s ograničenom odgovornošću za trgovinu, usluge i savjetovanje, OIB 76325639746, Brodarska 12, 40000 Novakovec</izvorni_sadrzaj>
    <derivirana_varijabla naziv="DomainObject.Predmet.ProtustrankaIDrugiAdressOIB_1">HONESTA društvo s ograničenom odgovornošću za trgovinu, usluge i savjetovanje, OIB 76325639746, Brodarska 12,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HONESTA društvo s ograničenom odgovornošću za trgovinu, usluge i savjetovanje</item>
      <item>Sudski registar</item>
    </izvorni_sadrzaj>
    <derivirana_varijabla naziv="DomainObject.Predmet.SudioniciListNaziv_1">
      <item>Financijska agencija</item>
      <item>HONESTA društvo s ograničenom odgovornošću za trgovinu, usluge i savjetovanje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HONESTA društvo s ograničenom odgovornošću za trgovinu, usluge i savjetovanje, OIB 76325639746, Brodarska 12,40000 Novakovec</item>
      <item>Sudski registar</item>
    </izvorni_sadrzaj>
    <derivirana_varijabla naziv="DomainObject.Predmet.SudioniciListAdressOIB_1">
      <item>Financijska agencija, OIB 85821130368, A. Cesarca 2,42000 Varaždin</item>
      <item>HONESTA društvo s ograničenom odgovornošću za trgovinu, usluge i savjetovanje, OIB 76325639746, Brodarska 12,40000 Novakovec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76325639746</item>
      <item>, OIB null</item>
    </izvorni_sadrzaj>
    <derivirana_varijabla naziv="DomainObject.Predmet.SudioniciListNazivOIB_1">
      <item>, OIB 85821130368</item>
      <item>, OIB 76325639746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2316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2016-03-21T10:58:00Z</dcterms:created>
  <dc:creator>user</dc:creator>
  <cp:lastModifiedBy>Maja Marčec</cp:lastModifiedBy>
  <cp:lastPrinted>2016-03-29T06:39:00Z</cp:lastPrinted>
  <dcterms:modified xmlns:xsi="http://www.w3.org/2001/XMLSchema-instance" xsi:type="dcterms:W3CDTF">2016-03-29T10:30:00Z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