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4df3" w14:paraId="1d84df3" w:rsidRDefault="0014116F" w:rsidP="0014116F" w:rsidR="0014116F" w:rsidRPr="00442215">
      <w:pPr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  <w:r w:rsidRPr="00442215">
        <w:rPr>
          <w:rFonts w:hAnsi="Times New Roman" w:ascii="Times New Roman"/>
          <w:b w:val="false"/>
          <w:bCs/>
          <w:lang w:val="hr-HR"/>
        </w:rPr>
        <w:t xml:space="preserve">                 </w:t>
      </w:r>
      <w:r w:rsidRPr="00442215">
        <w:rPr>
          <w:rFonts w:hAnsi="Times New Roman" w:ascii="Times New Roman"/>
          <w:b w:val="false"/>
          <w:bCs/>
          <w:noProof/>
          <w:lang w:eastAsia="hr-HR" w:val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116F" w:rsidP="0014116F" w:rsidR="0014116F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REPUBLIKA HRVATSKA</w:t>
      </w:r>
    </w:p>
    <w:p w:rsidRDefault="0014116F" w:rsidP="0014116F" w:rsidR="0014116F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TRGOVAČKI SUD U PAZINU</w:t>
      </w:r>
    </w:p>
    <w:p w:rsidRDefault="0014116F" w:rsidP="0014116F" w:rsidR="0014116F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52000 PAZIN, Dršćevka 1</w:t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  <w:t xml:space="preserve">             </w:t>
      </w:r>
      <w:r>
        <w:rPr>
          <w:rFonts w:hAnsi="Times New Roman" w:ascii="Times New Roman"/>
          <w:b w:val="false"/>
          <w:lang w:val="hr-HR"/>
        </w:rPr>
        <w:tab/>
        <w:t xml:space="preserve"> </w:t>
      </w:r>
      <w:r w:rsidRPr="00442215">
        <w:rPr>
          <w:rFonts w:hAnsi="Times New Roman" w:ascii="Times New Roman"/>
          <w:b w:val="false"/>
          <w:lang w:val="hr-HR"/>
        </w:rPr>
        <w:t>Posl.br.: 2 St-</w:t>
      </w:r>
      <w:r>
        <w:rPr>
          <w:rFonts w:hAnsi="Times New Roman" w:ascii="Times New Roman"/>
          <w:b w:val="false"/>
          <w:lang w:val="hr-HR"/>
        </w:rPr>
        <w:t>52</w:t>
      </w:r>
      <w:r w:rsidRPr="003A0E7E">
        <w:rPr>
          <w:rFonts w:hAnsi="Times New Roman" w:ascii="Times New Roman"/>
          <w:b w:val="false"/>
          <w:lang w:val="hr-HR"/>
        </w:rPr>
        <w:t>/15-</w:t>
      </w:r>
      <w:r w:rsidR="003A0E7E" w:rsidRPr="003A0E7E">
        <w:rPr>
          <w:rFonts w:hAnsi="Times New Roman" w:ascii="Times New Roman"/>
          <w:b w:val="false"/>
          <w:lang w:val="hr-HR"/>
        </w:rPr>
        <w:t>49</w:t>
      </w:r>
    </w:p>
    <w:p w:rsidRDefault="0014116F" w:rsidP="0014116F" w:rsidR="0014116F" w:rsidRPr="00442215">
      <w:pPr>
        <w:rPr>
          <w:lang w:val="hr-HR"/>
        </w:rPr>
      </w:pPr>
    </w:p>
    <w:p w:rsidRDefault="0014116F" w:rsidP="0014116F" w:rsidR="0014116F" w:rsidRPr="00442215">
      <w:pPr>
        <w:jc w:val="both"/>
        <w:rPr>
          <w:rFonts w:hAnsi="Times New Roman" w:ascii="Times New Roman"/>
          <w:lang w:val="hr-HR"/>
        </w:rPr>
      </w:pPr>
      <w:r w:rsidRPr="00442215">
        <w:rPr>
          <w:rFonts w:hAnsi="Times New Roman" w:ascii="Times New Roman"/>
          <w:lang w:val="hr-HR"/>
        </w:rPr>
        <w:t xml:space="preserve">                 </w:t>
      </w:r>
    </w:p>
    <w:p w:rsidRDefault="0014116F" w:rsidP="0014116F" w:rsidR="0014116F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ab/>
      </w:r>
    </w:p>
    <w:p w:rsidRDefault="0014116F" w:rsidP="0014116F" w:rsidR="0014116F" w:rsidRPr="003A0E7E">
      <w:pPr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 xml:space="preserve">Trgovački sud u Pazinu, po stečajnom sucu Adrijani Labinjan Skok, u stečajnom postupku nad dužnikom </w:t>
      </w:r>
      <w:r w:rsidRPr="009D2711">
        <w:rPr>
          <w:rFonts w:hAnsi="Times New Roman" w:ascii="Times New Roman"/>
          <w:b w:val="false"/>
        </w:rPr>
        <w:t>PROJEKT BRAJDE d.o.o.</w:t>
      </w:r>
      <w:r>
        <w:rPr>
          <w:rFonts w:hAnsi="Times New Roman" w:ascii="Times New Roman"/>
          <w:b w:val="false"/>
        </w:rPr>
        <w:t xml:space="preserve"> u stečaju</w:t>
      </w:r>
      <w:r w:rsidRPr="009D2711">
        <w:rPr>
          <w:rFonts w:hAnsi="Times New Roman" w:ascii="Times New Roman"/>
          <w:b w:val="false"/>
        </w:rPr>
        <w:t>, Poreč, Partizanska 13, OIB: 76300059394</w:t>
      </w:r>
      <w:r w:rsidRPr="009D2711">
        <w:rPr>
          <w:rFonts w:hAnsi="Times New Roman" w:ascii="Times New Roman"/>
          <w:b w:val="false"/>
          <w:lang w:val="hr-HR"/>
        </w:rPr>
        <w:t xml:space="preserve">, na temelju odredbe čl. 247. st. 3. Stečajnog zakona (Narodne Novine br. 71/15), </w:t>
      </w:r>
      <w:r w:rsidR="003A0E7E" w:rsidRPr="003A0E7E">
        <w:rPr>
          <w:rFonts w:hAnsi="Times New Roman" w:ascii="Times New Roman"/>
          <w:b w:val="false"/>
          <w:lang w:val="hr-HR"/>
        </w:rPr>
        <w:t>3. lipnj</w:t>
      </w:r>
      <w:r w:rsidRPr="003A0E7E">
        <w:rPr>
          <w:rFonts w:hAnsi="Times New Roman" w:ascii="Times New Roman"/>
          <w:b w:val="false"/>
          <w:lang w:val="hr-HR"/>
        </w:rPr>
        <w:t>a 2016. donio je slijedeći</w:t>
      </w:r>
    </w:p>
    <w:p w:rsidRDefault="0014116F" w:rsidP="0014116F" w:rsidR="0014116F" w:rsidRPr="009D2711">
      <w:pPr>
        <w:jc w:val="center"/>
        <w:rPr>
          <w:rFonts w:hAnsi="Times New Roman" w:ascii="Times New Roman"/>
          <w:b w:val="false"/>
          <w:lang w:val="hr-HR"/>
        </w:rPr>
      </w:pPr>
    </w:p>
    <w:p w:rsidRDefault="0014116F" w:rsidP="0014116F" w:rsidR="0014116F" w:rsidRPr="009D2711">
      <w:pPr>
        <w:jc w:val="center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>Z a k l j u č a k</w:t>
      </w:r>
    </w:p>
    <w:p w:rsidRDefault="0014116F" w:rsidP="0014116F" w:rsidR="0014116F" w:rsidRPr="009D2711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14116F" w:rsidP="0014116F" w:rsidR="0014116F" w:rsidRPr="0014116F">
      <w:pPr>
        <w:jc w:val="both"/>
        <w:rPr>
          <w:rFonts w:hAnsi="Times New Roman" w:ascii="Times New Roman"/>
          <w:b w:val="false"/>
          <w:lang w:val="hr-HR"/>
        </w:rPr>
      </w:pPr>
      <w:r w:rsidRPr="0014116F">
        <w:rPr>
          <w:rFonts w:hAnsi="Times New Roman" w:ascii="Times New Roman"/>
          <w:b w:val="false"/>
          <w:lang w:val="hr-HR"/>
        </w:rPr>
        <w:tab/>
        <w:t>I.</w:t>
      </w:r>
      <w:r w:rsidRPr="0014116F">
        <w:rPr>
          <w:rFonts w:hAnsi="Times New Roman" w:ascii="Times New Roman"/>
          <w:b w:val="false"/>
          <w:lang w:val="hr-HR"/>
        </w:rPr>
        <w:tab/>
        <w:t xml:space="preserve">Utvrđuje se da vrijednost nekretnina stečajnog dužnika </w:t>
      </w:r>
      <w:r w:rsidRPr="0014116F">
        <w:rPr>
          <w:rFonts w:hAnsi="Times New Roman" w:ascii="Times New Roman"/>
          <w:b w:val="false"/>
        </w:rPr>
        <w:t xml:space="preserve">Kč.br. 2171/1, Kč.br. 2171/2, Kč.br. 2171/3, upisanih u z.k.ul. 1474 k.o. Kringa, u iznosu od ukupno 89.000,00 kn. </w:t>
      </w:r>
    </w:p>
    <w:p w:rsidRDefault="0014116F" w:rsidP="0014116F" w:rsidR="0014116F" w:rsidRPr="009D2711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14116F" w:rsidP="0014116F" w:rsidR="0014116F" w:rsidRPr="009D2711">
      <w:pPr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>II.</w:t>
      </w:r>
      <w:r w:rsidRPr="009D2711">
        <w:rPr>
          <w:rFonts w:hAnsi="Times New Roman" w:ascii="Times New Roman"/>
          <w:b w:val="false"/>
          <w:lang w:val="hr-HR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14116F" w:rsidP="0014116F" w:rsidR="0014116F" w:rsidRPr="009D2711">
      <w:pPr>
        <w:jc w:val="center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 xml:space="preserve">    </w:t>
      </w:r>
    </w:p>
    <w:p w:rsidRDefault="0014116F" w:rsidP="0014116F" w:rsidR="0014116F" w:rsidRPr="009D2711">
      <w:pPr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>III.</w:t>
      </w:r>
      <w:r w:rsidRPr="009D2711">
        <w:rPr>
          <w:rFonts w:hAnsi="Times New Roman" w:ascii="Times New Roman"/>
          <w:b w:val="false"/>
          <w:lang w:val="hr-HR"/>
        </w:rPr>
        <w:tab/>
        <w:t>Uvjeti prodaje:</w:t>
      </w:r>
    </w:p>
    <w:p w:rsidRDefault="0014116F" w:rsidP="0014116F" w:rsidR="0014116F" w:rsidRPr="009D2711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 xml:space="preserve">- skupno se prodaju nekretnine </w:t>
      </w:r>
      <w:r>
        <w:rPr>
          <w:rFonts w:hAnsi="Times New Roman" w:ascii="Times New Roman"/>
          <w:b w:val="false"/>
        </w:rPr>
        <w:t>Kč.br. 2171/1 površine 982 m2,</w:t>
      </w:r>
      <w:r w:rsidRPr="0014116F">
        <w:rPr>
          <w:rFonts w:hAnsi="Times New Roman" w:ascii="Times New Roman"/>
          <w:b w:val="false"/>
        </w:rPr>
        <w:t xml:space="preserve"> Kč.br. 2171/2</w:t>
      </w:r>
      <w:r>
        <w:rPr>
          <w:rFonts w:hAnsi="Times New Roman" w:ascii="Times New Roman"/>
          <w:b w:val="false"/>
        </w:rPr>
        <w:t xml:space="preserve"> površine 1.151 m2</w:t>
      </w:r>
      <w:r w:rsidRPr="0014116F">
        <w:rPr>
          <w:rFonts w:hAnsi="Times New Roman" w:ascii="Times New Roman"/>
          <w:b w:val="false"/>
        </w:rPr>
        <w:t>, Kč.br. 2171/3</w:t>
      </w:r>
      <w:r>
        <w:rPr>
          <w:rFonts w:hAnsi="Times New Roman" w:ascii="Times New Roman"/>
          <w:b w:val="false"/>
        </w:rPr>
        <w:t xml:space="preserve"> površine 2.827 m2, upisane</w:t>
      </w:r>
      <w:r w:rsidRPr="0014116F">
        <w:rPr>
          <w:rFonts w:hAnsi="Times New Roman" w:ascii="Times New Roman"/>
          <w:b w:val="false"/>
        </w:rPr>
        <w:t xml:space="preserve"> u z.k.ul. 1474 k.o. Kringa</w:t>
      </w:r>
      <w:r>
        <w:rPr>
          <w:rFonts w:hAnsi="Times New Roman" w:ascii="Times New Roman"/>
          <w:b w:val="false"/>
        </w:rPr>
        <w:t>;</w:t>
      </w:r>
      <w:r w:rsidRPr="009D2711">
        <w:rPr>
          <w:rFonts w:hAnsi="Times New Roman" w:ascii="Times New Roman"/>
          <w:b w:val="false"/>
          <w:lang w:val="hr-HR"/>
        </w:rPr>
        <w:t xml:space="preserve"> </w:t>
      </w:r>
    </w:p>
    <w:p w:rsidRDefault="0014116F" w:rsidP="0014116F" w:rsidR="0014116F" w:rsidRPr="009D2711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>- na nekretnini su upisana založna prava:</w:t>
      </w:r>
    </w:p>
    <w:p w:rsidRDefault="0014116F" w:rsidP="0014116F" w:rsidR="0014116F" w:rsidRPr="009D2711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>1.</w:t>
      </w:r>
      <w:r w:rsidRPr="009D2711">
        <w:rPr>
          <w:rFonts w:hAnsi="Times New Roman" w:ascii="Times New Roman"/>
          <w:b w:val="false"/>
          <w:lang w:val="hr-HR"/>
        </w:rPr>
        <w:tab/>
        <w:t>Republika Hrvatska, Ministarstvo financija, Porezna uprava, Područni ured Pazin,</w:t>
      </w:r>
      <w:r w:rsidRPr="009D2711">
        <w:rPr>
          <w:rFonts w:hAnsi="Times New Roman" w:ascii="Times New Roman"/>
          <w:b w:val="false"/>
          <w:lang w:val="hr-HR"/>
        </w:rPr>
        <w:tab/>
        <w:t>2.</w:t>
      </w:r>
      <w:r w:rsidRPr="009D2711">
        <w:rPr>
          <w:rFonts w:hAnsi="Times New Roman" w:ascii="Times New Roman"/>
          <w:b w:val="false"/>
          <w:lang w:val="hr-HR"/>
        </w:rPr>
        <w:tab/>
        <w:t xml:space="preserve">Kermas Ulaganja d.o.o. Pula,  </w:t>
      </w:r>
    </w:p>
    <w:p w:rsidRDefault="0014116F" w:rsidP="0014116F" w:rsidR="0014116F" w:rsidRPr="009D2711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>3.</w:t>
      </w:r>
      <w:r w:rsidRPr="009D2711">
        <w:rPr>
          <w:rFonts w:hAnsi="Times New Roman" w:ascii="Times New Roman"/>
          <w:b w:val="false"/>
          <w:lang w:val="hr-HR"/>
        </w:rPr>
        <w:tab/>
        <w:t xml:space="preserve">Kermas Holding ltd. Malta, </w:t>
      </w:r>
    </w:p>
    <w:p w:rsidRDefault="0014116F" w:rsidP="0014116F" w:rsidR="0014116F" w:rsidRPr="00D42DF5">
      <w:pPr>
        <w:jc w:val="both"/>
        <w:rPr>
          <w:rFonts w:hAnsi="Times New Roman" w:ascii="Times New Roman"/>
          <w:b w:val="false"/>
          <w:lang w:val="hr-HR"/>
        </w:rPr>
      </w:pPr>
      <w:r w:rsidRPr="00D42DF5">
        <w:rPr>
          <w:rFonts w:hAnsi="Times New Roman" w:ascii="Times New Roman"/>
          <w:b w:val="false"/>
          <w:lang w:val="hr-HR"/>
        </w:rPr>
        <w:tab/>
        <w:t xml:space="preserve">- utvrđena skupna vrijednost nekretnina označenih pod točkom I. zaključka iznosi </w:t>
      </w:r>
      <w:r>
        <w:rPr>
          <w:rFonts w:hAnsi="Times New Roman" w:ascii="Times New Roman"/>
          <w:b w:val="false"/>
          <w:lang w:val="hr-HR"/>
        </w:rPr>
        <w:t>89.000</w:t>
      </w:r>
      <w:r w:rsidRPr="00D42DF5">
        <w:rPr>
          <w:rFonts w:hAnsi="Times New Roman" w:ascii="Times New Roman"/>
          <w:b w:val="false"/>
          <w:lang w:val="hr-HR"/>
        </w:rPr>
        <w:t>,00  kn;</w:t>
      </w:r>
    </w:p>
    <w:p w:rsidRDefault="0014116F" w:rsidP="0014116F" w:rsidR="0014116F" w:rsidRPr="009D2711">
      <w:pPr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 xml:space="preserve">- nekretnine se ne mogu prodati: </w:t>
      </w:r>
    </w:p>
    <w:p w:rsidRDefault="0014116F" w:rsidP="0014116F" w:rsidR="0014116F" w:rsidRPr="009D2711">
      <w:pPr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 xml:space="preserve">- na prvoj dražbi ispod </w:t>
      </w:r>
      <w:r w:rsidR="003A0E7E">
        <w:rPr>
          <w:rFonts w:hAnsi="Times New Roman" w:ascii="Times New Roman"/>
          <w:b w:val="false"/>
          <w:lang w:val="hr-HR"/>
        </w:rPr>
        <w:t xml:space="preserve">iznosa od 66.750,00 kn, odnosno ispod </w:t>
      </w:r>
      <w:r w:rsidRPr="009D2711">
        <w:rPr>
          <w:rFonts w:hAnsi="Times New Roman" w:ascii="Times New Roman"/>
          <w:b w:val="false"/>
          <w:lang w:val="hr-HR"/>
        </w:rPr>
        <w:t xml:space="preserve">tri četvrtine utvrđene vrijednosti nekretnina  </w:t>
      </w:r>
    </w:p>
    <w:p w:rsidRDefault="003A0E7E" w:rsidP="003A0E7E" w:rsidR="0014116F" w:rsidRPr="009D2711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14116F" w:rsidRPr="009D2711">
        <w:rPr>
          <w:rFonts w:hAnsi="Times New Roman" w:ascii="Times New Roman"/>
          <w:b w:val="false"/>
          <w:lang w:val="hr-HR"/>
        </w:rPr>
        <w:t>- na drugoj dražbi</w:t>
      </w:r>
      <w:r>
        <w:rPr>
          <w:rFonts w:hAnsi="Times New Roman" w:ascii="Times New Roman"/>
          <w:b w:val="false"/>
          <w:lang w:val="hr-HR"/>
        </w:rPr>
        <w:t xml:space="preserve"> ispod iznosa od 44.500,00 kn, odnosno</w:t>
      </w:r>
      <w:r w:rsidR="0014116F" w:rsidRPr="009D2711">
        <w:rPr>
          <w:rFonts w:hAnsi="Times New Roman" w:ascii="Times New Roman"/>
          <w:b w:val="false"/>
          <w:lang w:val="hr-HR"/>
        </w:rPr>
        <w:t xml:space="preserve"> ispod jedne polovine utvrđene vrijednosti nekretnina</w:t>
      </w:r>
    </w:p>
    <w:p w:rsidRDefault="0014116F" w:rsidP="0014116F" w:rsidR="0014116F" w:rsidRPr="009D2711">
      <w:pPr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 xml:space="preserve">  </w:t>
      </w:r>
      <w:r w:rsidRPr="009D2711">
        <w:rPr>
          <w:rFonts w:hAnsi="Times New Roman" w:ascii="Times New Roman"/>
          <w:b w:val="false"/>
          <w:lang w:val="hr-HR"/>
        </w:rPr>
        <w:tab/>
        <w:t xml:space="preserve">- na trećoj dražbi </w:t>
      </w:r>
      <w:r w:rsidR="003A0E7E">
        <w:rPr>
          <w:rFonts w:hAnsi="Times New Roman" w:ascii="Times New Roman"/>
          <w:b w:val="false"/>
          <w:lang w:val="hr-HR"/>
        </w:rPr>
        <w:t xml:space="preserve">ispod iznosa od 22.250,00 kn, odnosno </w:t>
      </w:r>
      <w:r w:rsidRPr="009D2711">
        <w:rPr>
          <w:rFonts w:hAnsi="Times New Roman" w:ascii="Times New Roman"/>
          <w:b w:val="false"/>
          <w:lang w:val="hr-HR"/>
        </w:rPr>
        <w:t xml:space="preserve">ispod jedne četvrtine utvrđene vrijednosti nekretnina </w:t>
      </w:r>
    </w:p>
    <w:p w:rsidRDefault="0014116F" w:rsidP="0014116F" w:rsidR="0014116F" w:rsidRPr="009D2711">
      <w:pPr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>- na četvrtoj dražbi nekretnina se prodaje po početnoj cijeni od 1,00 kn</w:t>
      </w:r>
    </w:p>
    <w:p w:rsidRDefault="0014116F" w:rsidP="0014116F" w:rsidR="0014116F" w:rsidRPr="009D2711">
      <w:pPr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>- poreze i prireze snosit će kupac;</w:t>
      </w:r>
    </w:p>
    <w:p w:rsidRDefault="0014116F" w:rsidP="0014116F" w:rsidR="0014116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- </w:t>
      </w:r>
      <w:r w:rsidRPr="00442215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</w:t>
      </w:r>
      <w:r w:rsidRPr="00442215">
        <w:rPr>
          <w:rFonts w:hAnsi="Times New Roman" w:ascii="Times New Roman"/>
          <w:b w:val="false"/>
          <w:lang w:val="hr-HR"/>
        </w:rPr>
        <w:lastRenderedPageBreak/>
        <w:t>na prijašnjoj i novoj prodaji. O tome odluku donosi sud i dostavlja je Agenciji radi prijenosa novčanih sredstava</w:t>
      </w:r>
      <w:r>
        <w:rPr>
          <w:rFonts w:hAnsi="Times New Roman" w:ascii="Times New Roman"/>
          <w:b w:val="false"/>
          <w:lang w:val="hr-HR"/>
        </w:rPr>
        <w:t>;</w:t>
      </w:r>
      <w:r w:rsidRPr="00442215">
        <w:rPr>
          <w:rFonts w:hAnsi="Times New Roman" w:ascii="Times New Roman"/>
          <w:b w:val="false"/>
          <w:lang w:val="hr-HR"/>
        </w:rPr>
        <w:t xml:space="preserve"> </w:t>
      </w:r>
    </w:p>
    <w:p w:rsidRDefault="0014116F" w:rsidP="0014116F" w:rsidR="0014116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>- k</w:t>
      </w:r>
      <w:r w:rsidRPr="00442215">
        <w:rPr>
          <w:rFonts w:hAnsi="Times New Roman" w:ascii="Times New Roman"/>
          <w:b w:val="false"/>
          <w:lang w:val="hr-HR"/>
        </w:rPr>
        <w:t>ao kupci na javnoj dražbi mogu sudjelo</w:t>
      </w:r>
      <w:r>
        <w:rPr>
          <w:rFonts w:hAnsi="Times New Roman" w:ascii="Times New Roman"/>
          <w:b w:val="false"/>
          <w:lang w:val="hr-HR"/>
        </w:rPr>
        <w:t>vati osobe koje su prethodno uplatile</w:t>
      </w:r>
      <w:r w:rsidRPr="00442215">
        <w:rPr>
          <w:rFonts w:hAnsi="Times New Roman" w:ascii="Times New Roman"/>
          <w:b w:val="false"/>
          <w:lang w:val="hr-HR"/>
        </w:rPr>
        <w:t xml:space="preserve"> jamčevinu na poseban račun Agencije, u iznosu, roku i na način utvrđen u pozivu na sudjelovanje, najkasnije zadnjeg dana objave poziva na sudjelovanje </w:t>
      </w:r>
    </w:p>
    <w:p w:rsidRDefault="0014116F" w:rsidP="0014116F" w:rsidR="0014116F" w:rsidRPr="0044221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- </w:t>
      </w:r>
      <w:r w:rsidRPr="00442215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14116F" w:rsidP="0014116F" w:rsidR="0014116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>- u pozivu za sudjelovanje na elektroničkoj javnoj dražbi biti će određen datum i vrijeme početka i završetka elektroničke javne dražbe i drugi potrebni podaci.</w:t>
      </w:r>
    </w:p>
    <w:p w:rsidRDefault="0014116F" w:rsidP="0014116F" w:rsidR="0014116F">
      <w:pPr>
        <w:jc w:val="center"/>
        <w:rPr>
          <w:rFonts w:hAnsi="Times New Roman" w:ascii="Times New Roman"/>
          <w:b w:val="false"/>
          <w:lang w:val="hr-HR"/>
        </w:rPr>
      </w:pPr>
    </w:p>
    <w:p w:rsidRDefault="0014116F" w:rsidP="0014116F" w:rsidR="0014116F" w:rsidRPr="00442215">
      <w:pPr>
        <w:jc w:val="center"/>
        <w:rPr>
          <w:rFonts w:hAnsi="Times New Roman" w:ascii="Times New Roman"/>
          <w:b w:val="false"/>
          <w:lang w:val="hr-HR"/>
        </w:rPr>
      </w:pPr>
    </w:p>
    <w:p w:rsidRDefault="0014116F" w:rsidP="0014116F" w:rsidR="0014116F">
      <w:pPr>
        <w:rPr>
          <w:rFonts w:hAnsi="Times New Roman" w:ascii="Times New Roman"/>
          <w:b w:val="false"/>
          <w:lang w:val="hr-HR"/>
        </w:rPr>
      </w:pPr>
      <w:r w:rsidRPr="003A0E7E">
        <w:rPr>
          <w:rFonts w:hAnsi="Times New Roman" w:ascii="Times New Roman"/>
          <w:b w:val="false"/>
          <w:lang w:val="hr-HR"/>
        </w:rPr>
        <w:tab/>
      </w:r>
      <w:r w:rsidRPr="003A0E7E">
        <w:rPr>
          <w:rFonts w:hAnsi="Times New Roman" w:ascii="Times New Roman"/>
          <w:b w:val="false"/>
          <w:lang w:val="hr-HR"/>
        </w:rPr>
        <w:tab/>
      </w:r>
      <w:r w:rsidRPr="003A0E7E">
        <w:rPr>
          <w:rFonts w:hAnsi="Times New Roman" w:ascii="Times New Roman"/>
          <w:b w:val="false"/>
          <w:lang w:val="hr-HR"/>
        </w:rPr>
        <w:tab/>
      </w:r>
      <w:r w:rsidRPr="003A0E7E">
        <w:rPr>
          <w:rFonts w:hAnsi="Times New Roman" w:ascii="Times New Roman"/>
          <w:b w:val="false"/>
          <w:lang w:val="hr-HR"/>
        </w:rPr>
        <w:tab/>
      </w:r>
      <w:r w:rsidRPr="003A0E7E">
        <w:rPr>
          <w:rFonts w:hAnsi="Times New Roman" w:ascii="Times New Roman"/>
          <w:b w:val="false"/>
          <w:lang w:val="hr-HR"/>
        </w:rPr>
        <w:tab/>
        <w:t xml:space="preserve">U Pazinu, </w:t>
      </w:r>
      <w:r w:rsidR="003A0E7E" w:rsidRPr="003A0E7E">
        <w:rPr>
          <w:rFonts w:hAnsi="Times New Roman" w:ascii="Times New Roman"/>
          <w:b w:val="false"/>
          <w:lang w:val="hr-HR"/>
        </w:rPr>
        <w:t>3. lipnj</w:t>
      </w:r>
      <w:r w:rsidRPr="003A0E7E">
        <w:rPr>
          <w:rFonts w:hAnsi="Times New Roman" w:ascii="Times New Roman"/>
          <w:b w:val="false"/>
          <w:lang w:val="hr-HR"/>
        </w:rPr>
        <w:t>a 2016.</w:t>
      </w:r>
      <w:r w:rsidRPr="003A0E7E">
        <w:rPr>
          <w:rFonts w:hAnsi="Times New Roman" w:ascii="Times New Roman"/>
          <w:b w:val="false"/>
          <w:lang w:val="hr-HR"/>
        </w:rPr>
        <w:tab/>
      </w:r>
      <w:r w:rsidRPr="003A0E7E">
        <w:rPr>
          <w:rFonts w:hAnsi="Times New Roman" w:ascii="Times New Roman"/>
          <w:b w:val="false"/>
          <w:lang w:val="hr-HR"/>
        </w:rPr>
        <w:tab/>
      </w:r>
      <w:r w:rsidRPr="003A0E7E">
        <w:rPr>
          <w:rFonts w:hAnsi="Times New Roman" w:ascii="Times New Roman"/>
          <w:b w:val="false"/>
          <w:lang w:val="hr-HR"/>
        </w:rPr>
        <w:tab/>
      </w:r>
      <w:r w:rsidRPr="003A0E7E">
        <w:rPr>
          <w:rFonts w:hAnsi="Times New Roman" w:ascii="Times New Roman"/>
          <w:b w:val="false"/>
          <w:lang w:val="hr-HR"/>
        </w:rPr>
        <w:tab/>
      </w:r>
      <w:r w:rsidRPr="003A0E7E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</w:p>
    <w:p w:rsidRDefault="0014116F" w:rsidP="0014116F" w:rsidR="0014116F" w:rsidRPr="00442215">
      <w:pPr>
        <w:rPr>
          <w:rFonts w:hAnsi="Times New Roman" w:ascii="Times New Roman"/>
          <w:b w:val="false"/>
          <w:lang w:val="hr-HR"/>
        </w:rPr>
      </w:pPr>
    </w:p>
    <w:p w:rsidRDefault="0014116F" w:rsidP="0014116F" w:rsidR="0014116F" w:rsidRPr="00442215">
      <w:pPr>
        <w:ind w:firstLine="708" w:left="4956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         </w:t>
      </w:r>
      <w:r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>Stečajni sudac</w:t>
      </w:r>
    </w:p>
    <w:p w:rsidRDefault="0014116F" w:rsidP="0014116F" w:rsidR="0014116F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           </w:t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  <w:t xml:space="preserve">               </w:t>
      </w:r>
      <w:r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>Adrijana Labinjan Skok, v.r.</w:t>
      </w:r>
    </w:p>
    <w:p w:rsidRDefault="0014116F" w:rsidP="0014116F" w:rsidR="0014116F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14116F" w:rsidP="0014116F" w:rsidR="0014116F">
      <w:pPr>
        <w:jc w:val="right"/>
        <w:rPr>
          <w:rFonts w:hAnsi="Times New Roman" w:ascii="Times New Roman"/>
          <w:b w:val="false"/>
          <w:lang w:val="hr-HR"/>
        </w:rPr>
      </w:pPr>
    </w:p>
    <w:p w:rsidRDefault="0014116F" w:rsidP="0014116F" w:rsidR="0014116F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14116F" w:rsidP="0014116F" w:rsidR="0014116F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>UPUTA O PRAVNOM LIJEKU:</w:t>
      </w:r>
    </w:p>
    <w:p w:rsidRDefault="0014116F" w:rsidP="0014116F" w:rsidR="0014116F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Protiv zaključka nije dopuštena žalba (čl. 19. st. 7. Stečajnog zakona). </w:t>
      </w:r>
    </w:p>
    <w:p w:rsidRDefault="0014116F" w:rsidP="0014116F" w:rsidR="0014116F" w:rsidRPr="00442215">
      <w:pPr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EC0F40" w:rsidP="00EC0F40" w:rsidR="00EC0F40">
      <w:pPr>
        <w:pStyle w:val="Bezproreda"/>
      </w:pPr>
      <w:r>
        <w:t>DNA:</w:t>
      </w:r>
    </w:p>
    <w:p w:rsidRDefault="00EC0F40" w:rsidP="00EC0F40" w:rsidR="00EC0F40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stečajni upravitelj Vlasta Majstorović, Pula, Koparska 37</w:t>
      </w:r>
    </w:p>
    <w:p w:rsidRDefault="00EC0F40" w:rsidP="00EC0F40" w:rsidR="00EC0F40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REPUBLIKA HRVATSKA po ŽDO u Puli</w:t>
      </w:r>
    </w:p>
    <w:p w:rsidRDefault="00EC0F40" w:rsidP="00EC0F40" w:rsidR="00EC0F40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KERMAS ULAGANJA d.o.o., Pula, Dobrilina 9, pp iz ZOU Goran Veljović i dr., Pula,        </w:t>
      </w:r>
    </w:p>
    <w:p w:rsidRDefault="00EC0F40" w:rsidP="00EC0F40" w:rsidR="00EC0F40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Dobrilina 9</w:t>
      </w:r>
    </w:p>
    <w:p w:rsidRDefault="00EC0F40" w:rsidP="00EC0F40" w:rsidR="00EC0F40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KERMAS HOLDING LIMITED, Malta, Floriana FRN 1400, St. Anne Street, Europe     </w:t>
      </w:r>
    </w:p>
    <w:p w:rsidRDefault="00EC0F40" w:rsidP="00EC0F40" w:rsidR="00EC0F40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centre, 2</w:t>
      </w:r>
      <w:r>
        <w:rPr>
          <w:rFonts w:hAnsi="Times New Roman" w:ascii="Times New Roman"/>
          <w:b w:val="false"/>
          <w:vertAlign w:val="superscript"/>
          <w:lang w:val="hr-HR"/>
        </w:rPr>
        <w:t>nd</w:t>
      </w:r>
      <w:r>
        <w:rPr>
          <w:rFonts w:hAnsi="Times New Roman" w:ascii="Times New Roman"/>
          <w:b w:val="false"/>
          <w:lang w:val="hr-HR"/>
        </w:rPr>
        <w:t xml:space="preserve"> floor</w:t>
      </w:r>
    </w:p>
    <w:p w:rsidRDefault="00EC0F40" w:rsidP="00EC0F40" w:rsidR="00EC0F40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Porezna uprava, Ispostava Pazin, Pazin, M. B. Rašana 2/4</w:t>
      </w:r>
    </w:p>
    <w:p w:rsidRDefault="00EC0F40" w:rsidP="00EC0F40" w:rsidR="00EC0F40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e-Oglasna ploča 8 dana</w:t>
      </w:r>
    </w:p>
    <w:p w:rsidRDefault="00EC0F40" w:rsidP="00EC0F40" w:rsidR="00EC0F40">
      <w:pPr>
        <w:rPr>
          <w:lang w:val="hr-HR"/>
        </w:rPr>
      </w:pPr>
      <w:r>
        <w:rPr>
          <w:rFonts w:hAnsi="Times New Roman" w:ascii="Times New Roman"/>
          <w:b w:val="false"/>
          <w:lang w:val="hr-HR"/>
        </w:rPr>
        <w:t>- oglasna ploča suda 8 dana</w:t>
      </w:r>
    </w:p>
    <w:p w:rsidRDefault="0014116F" w:rsidP="0014116F" w:rsidR="0014116F"/>
    <w:p w:rsidRDefault="0014116F" w:rsidP="0014116F" w:rsidR="0014116F"/>
    <w:p w:rsidRDefault="00EC0F40" w:rsidR="00500701"/>
    <w:sectPr w:rsidSect="00744CD8" w:rsidR="00500701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116F" w:rsidP="0014116F" w:rsidR="0014116F">
      <w:r>
        <w:separator/>
      </w:r>
    </w:p>
  </w:endnote>
  <w:endnote w:id="0" w:type="continuationSeparator">
    <w:p w:rsidRDefault="0014116F" w:rsidP="0014116F" w:rsidR="00141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16F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C0F40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0F40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EC0F40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116F" w:rsidP="0014116F" w:rsidR="0014116F">
      <w:r>
        <w:separator/>
      </w:r>
    </w:p>
  </w:footnote>
  <w:footnote w:id="0" w:type="continuationSeparator">
    <w:p w:rsidRDefault="0014116F" w:rsidP="0014116F" w:rsidR="001411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4116F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EC0F40" w:rsidRPr="00EC0F40">
          <w:rPr>
            <w:rFonts w:hAnsi="Times New Roman" w:ascii="Times New Roman"/>
            <w:b w:val="false"/>
            <w:noProof/>
            <w:lang w:val="hr-HR"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Pr="00442215">
          <w:rPr>
            <w:rFonts w:hAnsi="Times New Roman" w:ascii="Times New Roman"/>
            <w:b w:val="false"/>
            <w:lang w:val="hr-HR"/>
          </w:rPr>
          <w:t>Posl.br.: 2 St-</w:t>
        </w:r>
        <w:r>
          <w:rPr>
            <w:rFonts w:hAnsi="Times New Roman" w:ascii="Times New Roman"/>
            <w:b w:val="false"/>
            <w:lang w:val="hr-HR"/>
          </w:rPr>
          <w:t>52</w:t>
        </w:r>
        <w:r w:rsidRPr="00442215">
          <w:rPr>
            <w:rFonts w:hAnsi="Times New Roman" w:ascii="Times New Roman"/>
            <w:b w:val="false"/>
            <w:lang w:val="hr-HR"/>
          </w:rPr>
          <w:t>/</w:t>
        </w:r>
        <w:r w:rsidRPr="003A0E7E">
          <w:rPr>
            <w:rFonts w:hAnsi="Times New Roman" w:ascii="Times New Roman"/>
            <w:b w:val="false"/>
            <w:lang w:val="hr-HR"/>
          </w:rPr>
          <w:t>15-</w:t>
        </w:r>
        <w:r w:rsidR="003A0E7E" w:rsidRPr="003A0E7E">
          <w:rPr>
            <w:rFonts w:hAnsi="Times New Roman" w:ascii="Times New Roman"/>
            <w:b w:val="false"/>
            <w:lang w:val="hr-HR"/>
          </w:rPr>
          <w:t>49</w:t>
        </w:r>
      </w:p>
    </w:sdtContent>
  </w:sdt>
  <w:p w:rsidRDefault="00EC0F40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116F"/>
    <w:rsid w:val="0014116F"/>
    <w:rsid w:val="002926D4"/>
    <w:rsid w:val="003A0E7E"/>
    <w:rsid w:val="00554328"/>
    <w:rsid w:val="005552B5"/>
    <w:rsid w:val="00985388"/>
    <w:rsid w:val="00EC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116F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14116F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14116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4116F"/>
  </w:style>
  <w:style w:styleId="Zaglavlje" w:type="paragraph">
    <w:name w:val="header"/>
    <w:basedOn w:val="Normal"/>
    <w:link w:val="ZaglavljeChar"/>
    <w:uiPriority w:val="99"/>
    <w:rsid w:val="0014116F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116F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14116F"/>
    <w:pPr>
      <w:ind w:left="708"/>
    </w:pPr>
  </w:style>
  <w:style w:styleId="Bezproreda" w:type="paragraph">
    <w:name w:val="No Spacing"/>
    <w:uiPriority w:val="1"/>
    <w:qFormat/>
    <w:rsid w:val="0014116F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11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116F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92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6D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6D4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6D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6D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116F"/>
    <w:pPr>
      <w:spacing w:after="0"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14116F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14116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4116F"/>
  </w:style>
  <w:style w:styleId="Zaglavlje" w:type="paragraph">
    <w:name w:val="header"/>
    <w:basedOn w:val="Normal"/>
    <w:link w:val="ZaglavljeChar"/>
    <w:uiPriority w:val="99"/>
    <w:rsid w:val="0014116F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116F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14116F"/>
    <w:pPr>
      <w:ind w:left="708"/>
    </w:pPr>
  </w:style>
  <w:style w:styleId="Bezproreda" w:type="paragraph">
    <w:name w:val="No Spacing"/>
    <w:uiPriority w:val="1"/>
    <w:qFormat/>
    <w:rsid w:val="0014116F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11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116F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926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6D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6D4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6D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6D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3189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St-52/2015-49</izvorni_sadrzaj>
    <derivirana_varijabla naziv="DomainObject.Oznaka_1">St-52/2015-49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BRAJDE d.o.o. POREČ</izvorni_sadrzaj>
    <derivirana_varijabla naziv="DomainObject.Predmet.ProtustrankaFormated_1">  PROJEKT BRAJDE d.o.o. POREČ</derivirana_varijabla>
  </DomainObject.Predmet.ProtustrankaFormated>
  <DomainObject.Predmet.ProtustrankaFormatedOIB>
    <izvorni_sadrzaj>  PROJEKT BRAJDE d.o.o. POREČ, OIB 76300059394</izvorni_sadrzaj>
    <derivirana_varijabla naziv="DomainObject.Predmet.ProtustrankaFormatedOIB_1">  PROJEKT BRAJDE d.o.o. POREČ, OIB 76300059394</derivirana_varijabla>
  </DomainObject.Predmet.ProtustrankaFormatedOIB>
  <DomainObject.Predmet.ProtustrankaFormatedWithAdress>
    <izvorni_sadrzaj> PROJEKT BRAJDE d.o.o. POREČ, Partizanska 13, 52440 Poreč</izvorni_sadrzaj>
    <derivirana_varijabla naziv="DomainObject.Predmet.ProtustrankaFormatedWithAdress_1"> PROJEKT BRAJDE d.o.o. POREČ, Partizanska 13, 52440 Poreč</derivirana_varijabla>
  </DomainObject.Predmet.ProtustrankaFormatedWithAdress>
  <DomainObject.Predmet.ProtustrankaFormatedWithAdressOIB>
    <izvorni_sadrzaj> PROJEKT BRAJDE d.o.o. POREČ, OIB 76300059394, Partizanska 13, 52440 Poreč</izvorni_sadrzaj>
    <derivirana_varijabla naziv="DomainObject.Predmet.ProtustrankaFormatedWithAdressOIB_1"> PROJEKT BRAJDE d.o.o. POREČ, OIB 76300059394, Partizanska 13, 52440 Poreč</derivirana_varijabla>
  </DomainObject.Predmet.ProtustrankaFormatedWithAdressOIB>
  <DomainObject.Predmet.ProtustrankaWithAdress>
    <izvorni_sadrzaj>PROJEKT BRAJDE d.o.o. POREČ Partizanska 13, 52440 Poreč</izvorni_sadrzaj>
    <derivirana_varijabla naziv="DomainObject.Predmet.ProtustrankaWithAdress_1">PROJEKT BRAJDE d.o.o. POREČ Partizanska 13, 52440 Poreč</derivirana_varijabla>
  </DomainObject.Predmet.ProtustrankaWithAdress>
  <DomainObject.Predmet.ProtustrankaWithAdressOIB>
    <izvorni_sadrzaj>PROJEKT BRAJDE d.o.o. POREČ, OIB 76300059394, Partizanska 13, 52440 Poreč</izvorni_sadrzaj>
    <derivirana_varijabla naziv="DomainObject.Predmet.ProtustrankaWithAdressOIB_1">PROJEKT BRAJDE d.o.o. POREČ, OIB 76300059394, Partizanska 13, 52440 Poreč</derivirana_varijabla>
  </DomainObject.Predmet.ProtustrankaWithAdressOIB>
  <DomainObject.Predmet.ProtustrankaNazivFormated>
    <izvorni_sadrzaj>PROJEKT BRAJDE d.o.o. POREČ</izvorni_sadrzaj>
    <derivirana_varijabla naziv="DomainObject.Predmet.ProtustrankaNazivFormated_1">PROJEKT BRAJDE d.o.o. POREČ</derivirana_varijabla>
  </DomainObject.Predmet.ProtustrankaNazivFormated>
  <DomainObject.Predmet.ProtustrankaNazivFormatedOIB>
    <izvorni_sadrzaj>PROJEKT BRAJDE d.o.o. POREČ, OIB 76300059394</izvorni_sadrzaj>
    <derivirana_varijabla naziv="DomainObject.Predmet.ProtustrankaNazivFormatedOIB_1">PROJEKT BRAJDE d.o.o. POREČ, OIB 76300059394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418027.91</izvorni_sadrzaj>
    <derivirana_varijabla naziv="DomainObject.Predmet.TrenutnaVrijednost_1">418027.91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BRAJDE d.o.o. POREČ</item>
    </izvorni_sadrzaj>
    <derivirana_varijabla naziv="DomainObject.Predmet.ProtuStrankaListFormated_1">
      <item>PROJEKT BRAJDE d.o.o. POREČ</item>
    </derivirana_varijabla>
  </DomainObject.Predmet.ProtuStrankaListFormated>
  <DomainObject.Predmet.ProtuStrankaListFormatedOIB>
    <izvorni_sadrzaj>
      <item>PROJEKT BRAJDE d.o.o. POREČ, OIB 76300059394</item>
    </izvorni_sadrzaj>
    <derivirana_varijabla naziv="DomainObject.Predmet.ProtuStrankaListFormatedOIB_1">
      <item>PROJEKT BRAJDE d.o.o. POREČ, OIB 76300059394</item>
    </derivirana_varijabla>
  </DomainObject.Predmet.ProtuStrankaListFormatedOIB>
  <DomainObject.Predmet.ProtuStrankaListFormatedWithAdress>
    <izvorni_sadrzaj>
      <item>PROJEKT BRAJDE d.o.o. POREČ, Partizanska 13, 52440 Poreč</item>
    </izvorni_sadrzaj>
    <derivirana_varijabla naziv="DomainObject.Predmet.ProtuStrankaListFormatedWithAdress_1">
      <item>PROJEKT BRAJDE d.o.o. POREČ, Partizanska 13, 52440 Poreč</item>
    </derivirana_varijabla>
  </DomainObject.Predmet.ProtuStrankaListFormatedWithAdress>
  <DomainObject.Predmet.ProtuStrankaListFormatedWithAdressOIB>
    <izvorni_sadrzaj>
      <item>PROJEKT BRAJDE d.o.o. POREČ, OIB 76300059394, Partizanska 13, 52440 Poreč</item>
    </izvorni_sadrzaj>
    <derivirana_varijabla naziv="DomainObject.Predmet.ProtuStrankaListFormatedWithAdressOIB_1">
      <item>PROJEKT BRAJDE d.o.o. POREČ, OIB 76300059394, Partizanska 13, 52440 Poreč</item>
    </derivirana_varijabla>
  </DomainObject.Predmet.ProtuStrankaListFormatedWithAdressOIB>
  <DomainObject.Predmet.ProtuStrankaListNazivFormated>
    <izvorni_sadrzaj>
      <item>PROJEKT BRAJDE d.o.o. POREČ</item>
    </izvorni_sadrzaj>
    <derivirana_varijabla naziv="DomainObject.Predmet.ProtuStrankaListNazivFormated_1">
      <item>PROJEKT BRAJDE d.o.o. POREČ</item>
    </derivirana_varijabla>
  </DomainObject.Predmet.ProtuStrankaListNazivFormated>
  <DomainObject.Predmet.ProtuStrankaListNazivFormatedOIB>
    <izvorni_sadrzaj>
      <item>PROJEKT BRAJDE d.o.o. POREČ, OIB 76300059394</item>
    </izvorni_sadrzaj>
    <derivirana_varijabla naziv="DomainObject.Predmet.ProtuStrankaListNazivFormatedOIB_1">
      <item>PROJEKT BRAJDE d.o.o. POREČ, OIB 76300059394</item>
    </derivirana_varijabla>
  </DomainObject.Predmet.ProtuStrankaListNazivFormatedOIB>
  <DomainObject.Predmet.OstaliListFormated>
    <izvorni_sadrzaj>
      <item>ŽDO PULA</item>
      <item>Vlasta Majstorović</item>
    </izvorni_sadrzaj>
    <derivirana_varijabla naziv="DomainObject.Predmet.OstaliListFormated_1">
      <item>ŽDO PULA</item>
      <item>Vlasta Majstorović</item>
    </derivirana_varijabla>
  </DomainObject.Predmet.OstaliListFormated>
  <DomainObject.Predmet.OstaliListFormatedOIB>
    <izvorni_sadrzaj>
      <item>ŽDO PULA</item>
      <item>Vlasta Majstorović, OIB 78258328195</item>
    </izvorni_sadrzaj>
    <derivirana_varijabla naziv="DomainObject.Predmet.OstaliListFormatedOIB_1">
      <item>ŽDO PULA</item>
      <item>Vlasta Majstorović, OIB 78258328195</item>
    </derivirana_varijabla>
  </DomainObject.Predmet.OstaliListFormatedOIB>
  <DomainObject.Predmet.OstaliListFormatedWithAdress>
    <izvorni_sadrzaj>
      <item>ŽDO PULA</item>
      <item>Vlasta Majstorović, Koparska 37, 52100 Pula</item>
    </izvorni_sadrzaj>
    <derivirana_varijabla naziv="DomainObject.Predmet.OstaliListFormatedWithAdress_1">
      <item>ŽDO PULA</item>
      <item>Vlasta Majstorović, Koparska 37, 52100 Pula</item>
    </derivirana_varijabla>
  </DomainObject.Predmet.OstaliListFormatedWithAdress>
  <DomainObject.Predmet.OstaliListFormatedWithAdressOIB>
    <izvorni_sadrzaj>
      <item>ŽDO PULA</item>
      <item>Vlasta Majstorović, OIB 78258328195, Koparska 37, 52100 Pula</item>
    </izvorni_sadrzaj>
    <derivirana_varijabla naziv="DomainObject.Predmet.OstaliListFormatedWithAdressOIB_1">
      <item>ŽDO PULA</item>
      <item>Vlasta Majstorović, OIB 78258328195, Koparska 37, 52100 Pula</item>
    </derivirana_varijabla>
  </DomainObject.Predmet.OstaliListFormatedWithAdressOIB>
  <DomainObject.Predmet.OstaliListNazivFormated>
    <izvorni_sadrzaj>
      <item>ŽDO PULA</item>
      <item>Vlasta Majstorović</item>
    </izvorni_sadrzaj>
    <derivirana_varijabla naziv="DomainObject.Predmet.OstaliListNazivFormated_1">
      <item>ŽDO PULA</item>
      <item>Vlasta Majstorović</item>
    </derivirana_varijabla>
  </DomainObject.Predmet.OstaliListNazivFormated>
  <DomainObject.Predmet.OstaliListNazivFormatedOIB>
    <izvorni_sadrzaj>
      <item>ŽDO PULA</item>
      <item>Vlasta Majstorović, OIB 78258328195</item>
    </izvorni_sadrzaj>
    <derivirana_varijabla naziv="DomainObject.Predmet.OstaliListNazivFormatedOIB_1">
      <item>ŽDO PULA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St-52/2015-49</izvorni_sadrzaj>
    <derivirana_varijabla naziv="DomainObject.PoslovniBrojDokumenta_1">St-52/2015-49</derivirana_varijabla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BRAJDE d.o.o. POREČ</izvorni_sadrzaj>
    <derivirana_varijabla naziv="DomainObject.Predmet.ProtustrankaIDrugi_1">PROJEKT BRAJDE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BRAJDE d.o.o. POREČ, OIB 76300059394, Partizanska 13, 52440 Poreč</izvorni_sadrzaj>
    <derivirana_varijabla naziv="DomainObject.Predmet.ProtustrankaIDrugiAdressOIB_1">PROJEKT BRAJDE d.o.o. POREČ, OIB 76300059394,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BRAJDE d.o.o. POREČ</item>
      <item>ŽDO PULA</item>
      <item>Vlasta Majstorović</item>
    </izvorni_sadrzaj>
    <derivirana_varijabla naziv="DomainObject.Predmet.SudioniciListNaziv_1">
      <item>REPUBLIKA HRVATSKA, Ministarstvo financija, Porezna uprava, Područni ured Istra, Hrvatsko primorje, Gorski  kotar i Lika</item>
      <item>PROJEKT BRAJDE d.o.o. POREČ</item>
      <item>ŽDO PULA</item>
      <item>Vlasta Majstorović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76300059394</item>
      <item>, OIB null</item>
      <item>, OIB 78258328195</item>
    </izvorni_sadrzaj>
    <derivirana_varijabla naziv="DomainObject.Predmet.SudioniciListNazivOIB_1">
      <item>, OIB 52634238587</item>
      <item>, OIB 76300059394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2747</properties:Characters>
  <properties:Lines>77</properties:Lines>
  <properties:Paragraphs>38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2016-05-25T07:33:00Z</dcterms:created>
  <dc:creator>Jasmina Matika</dc:creator>
  <cp:lastModifiedBy>Jasmina Matika</cp:lastModifiedBy>
  <cp:lastPrinted>2016-06-03T07:50:00Z</cp:lastPrinted>
  <dcterms:modified xmlns:xsi="http://www.w3.org/2001/XMLSchema-instance" xsi:type="dcterms:W3CDTF">2016-06-03T08:37:00Z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St-52/2015-49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