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20f9" w14:paraId="80020f9" w:rsidRDefault="009E52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5254" w:rsidP="009E5254" w:rsidR="00AE649C">
      <w:pPr>
        <w:pStyle w:val="NormaleSPIS"/>
        <w:spacing w:after="0"/>
      </w:pPr>
      <w:r>
        <w:t xml:space="preserve">        Republika Hrvatska</w:t>
      </w:r>
    </w:p>
    <w:p w:rsidRDefault="009E5254" w:rsidP="009E5254" w:rsidR="009E5254">
      <w:pPr>
        <w:pStyle w:val="NormaleSPIS"/>
        <w:spacing w:after="0"/>
      </w:pPr>
      <w:r>
        <w:t xml:space="preserve">     Trgovački sud u Bjelovaru</w:t>
      </w:r>
    </w:p>
    <w:p w:rsidRDefault="009E5254" w:rsidP="009E5254" w:rsidR="009E5254">
      <w:pPr>
        <w:pStyle w:val="NormaleSPIS"/>
        <w:spacing w:after="0"/>
      </w:pPr>
      <w:r>
        <w:t>Bjelovar, Šetalište dr.I.Lebovića 42.</w:t>
      </w:r>
    </w:p>
    <w:p w:rsidRDefault="009E5254" w:rsidP="009E5254" w:rsidR="009E5254">
      <w:pPr>
        <w:pStyle w:val="NormaleSPIS"/>
        <w:jc w:val="right"/>
      </w:pPr>
      <w:r>
        <w:t>Poslovni broj:7 St-205/2016-45</w:t>
      </w:r>
    </w:p>
    <w:p w:rsidRDefault="009E5254" w:rsidP="009E5254" w:rsidR="009E5254" w:rsidRPr="009E5254">
      <w:pPr>
        <w:pStyle w:val="Naslov1"/>
        <w:jc w:val="center"/>
        <w:rPr>
          <w:b w:val="false"/>
          <w:sz w:val="24"/>
          <w:szCs w:val="24"/>
        </w:rPr>
      </w:pPr>
      <w:r w:rsidRPr="009E5254">
        <w:rPr>
          <w:b w:val="false"/>
          <w:sz w:val="24"/>
          <w:szCs w:val="24"/>
        </w:rPr>
        <w:t>U  I M E  R E P U B L I K E   H R V A T S K E</w:t>
      </w:r>
    </w:p>
    <w:p w:rsidRDefault="009E5254" w:rsidP="009E5254" w:rsidR="009E5254">
      <w:pPr>
        <w:jc w:val="center"/>
      </w:pPr>
      <w:r w:rsidRPr="009E5254">
        <w:t>R J E Š E N J E</w:t>
      </w:r>
    </w:p>
    <w:p w:rsidRDefault="009E5254" w:rsidP="009E5254" w:rsidR="009E5254">
      <w:pPr>
        <w:ind w:firstLine="720"/>
        <w:jc w:val="both"/>
      </w:pPr>
      <w:r>
        <w:t xml:space="preserve">Trgovački sud u Bjelovaru po stečajnom sucu Tomislavu </w:t>
      </w:r>
      <w:proofErr w:type="spellStart"/>
      <w:r>
        <w:t>Mrazoviću</w:t>
      </w:r>
      <w:proofErr w:type="spellEnd"/>
      <w:r>
        <w:t>, u stečajnom postupku nad Stečajnom masom iza TISAK GAREŠNICA d.o.o. za grafičku proizvodnju i usluge u stečaju iz Slavonskog Broda, Luke Lukića 65, OIB 88190367629, 10. travnja 2019.</w:t>
      </w:r>
    </w:p>
    <w:p w:rsidRDefault="009E5254" w:rsidP="009E5254" w:rsidR="009E5254">
      <w:pPr>
        <w:jc w:val="center"/>
      </w:pPr>
      <w:r>
        <w:t>r i j e š i o   j e</w:t>
      </w:r>
    </w:p>
    <w:p w:rsidRDefault="009E5254" w:rsidP="009E5254" w:rsidR="009E5254">
      <w:pPr>
        <w:ind w:firstLine="720"/>
        <w:jc w:val="both"/>
      </w:pPr>
      <w:r>
        <w:t xml:space="preserve">Stečajnom upravitelju Predragu </w:t>
      </w:r>
      <w:proofErr w:type="spellStart"/>
      <w:r>
        <w:t>Filajdiću</w:t>
      </w:r>
      <w:proofErr w:type="spellEnd"/>
      <w:r>
        <w:t xml:space="preserve"> iz Slavonskog Broda, Luke Lukića 65, OIB 32894922284, u stečajnom postupku nad Stečajnom masom iza TISAK GAREŠNICA d.o.o. za grafičku proizvodnju i usluge u stečaju iz Slavonskog Broda, Luke Lukića 65, OIB 88190367629, određuje se nagrada u </w:t>
      </w:r>
      <w:proofErr w:type="spellStart"/>
      <w:r>
        <w:t>brutto</w:t>
      </w:r>
      <w:proofErr w:type="spellEnd"/>
      <w:r>
        <w:t xml:space="preserve"> iznosu od 25.200,00 kuna, te mu se odobrava da istu isplati s dužnikova računa na teret sredstava stečajne mase. </w:t>
      </w:r>
    </w:p>
    <w:p w:rsidRDefault="009E5254" w:rsidP="009E5254" w:rsidR="009E5254">
      <w:pPr>
        <w:jc w:val="center"/>
      </w:pPr>
      <w:r>
        <w:t xml:space="preserve">Obrazloženje </w:t>
      </w:r>
    </w:p>
    <w:p w:rsidRDefault="009E5254" w:rsidP="009E5254" w:rsidR="009E5254">
      <w:pPr>
        <w:jc w:val="both"/>
      </w:pPr>
      <w:r>
        <w:rPr>
          <w:b/>
        </w:rPr>
        <w:tab/>
      </w:r>
      <w:r>
        <w:t xml:space="preserve">U skladu s odredbom čl.94. Stečajnog zakona i čl.5. Uredbe o kriterijima i načinu obračuna i plaćanja nagrade stečajnim upraviteljima (Narodne novine broj 71/15 i 105/15) stečajni sudac je uzimajući u obzir obujam i složenost poslova stečajnog upravitelja, rad stečajnog upravitelja tijekom ovog stečajnog postupka, te uzimajući u obzir vrijednost cjelokupne unovčene stečajne mase, koja iznosi 157.500,00 kuna, donio odluku o visini nagrade stečajnom upravitelju, sukladno čl.6., čl.7. i čl.15. Uredbe o kriterijima i načinu obračuna i plaćanja nagrade stečajnim upraviteljima, kao u izreci ovog rješenja. </w:t>
      </w:r>
    </w:p>
    <w:p w:rsidRDefault="009E5254" w:rsidP="009E5254" w:rsidR="009E5254">
      <w:pPr>
        <w:ind w:firstLine="720" w:left="720"/>
      </w:pPr>
      <w:r>
        <w:t xml:space="preserve">                                       Bjelovar 10. travnja 2019.</w:t>
      </w:r>
    </w:p>
    <w:p w:rsidRDefault="009E5254" w:rsidP="009E5254" w:rsidR="009E525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9E5254" w:rsidP="009E5254" w:rsidR="009E525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9E5254" w:rsidP="009E5254" w:rsidR="009E525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E5254" w:rsidP="009E5254" w:rsidR="009E5254">
      <w:pPr>
        <w:spacing w:after="0"/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9E5254" w:rsidP="009E5254" w:rsidR="009E5254">
      <w:pPr>
        <w:jc w:val="both"/>
      </w:pPr>
    </w:p>
    <w:p w:rsidRDefault="009E5254" w:rsidP="009E5254" w:rsidR="009E5254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9E525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25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St-205/2016-45</izvorni_sadrzaj>
    <derivirana_varijabla naziv="DomainObject.Oznaka_1">St-205/2016-45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St-205/2016-45</izvorni_sadrzaj>
    <derivirana_varijabla naziv="DomainObject.PoslovniBrojDokumenta_1">St-205/2016-45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80A75-19E8-4FE8-AA49-8A49F80D9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1558</properties:Characters>
  <properties:Lines>34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2019-04-10T05:43:00Z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