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1d4c" w14:paraId="7131d4c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228F3">
        <w:t>7521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>dana 31</w:t>
      </w:r>
      <w:r>
        <w:t>. prosinca 2015.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4228F3">
        <w:t xml:space="preserve">LEVANTE OSAM d.o.o. OIB:54526530020, Dugo Selo, </w:t>
      </w:r>
      <w:proofErr w:type="spellStart"/>
      <w:r w:rsidR="004228F3">
        <w:t>Božjakovečka</w:t>
      </w:r>
      <w:proofErr w:type="spellEnd"/>
      <w:r w:rsidR="004228F3">
        <w:t xml:space="preserve"> 8.</w:t>
      </w:r>
    </w:p>
    <w:p w:rsidRDefault="007A22B7" w:rsidP="007A22B7" w:rsidR="007A22B7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4228F3">
        <w:t>103.105,82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>Zagreb, 31</w:t>
      </w:r>
      <w:r w:rsidR="007A22B7">
        <w:t>. prosinca 2015.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D34614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4228F3"/>
    <w:rsid w:val="005173B7"/>
    <w:rsid w:val="00554F72"/>
    <w:rsid w:val="00561DA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D34614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7521</izvorni_sadrzaj>
    <derivirana_varijabla naziv="DomainObject.Predmet.Broj_1">7521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St-7521/2015</izvorni_sadrzaj>
    <derivirana_varijabla naziv="DomainObject.Predmet.OznakaBroj_1">St-7521/2015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LEVANTE OSAM d.o.o. zastupanog po punomoćniku MLADEN MUNJAKOVIĆ</izvorni_sadrzaj>
    <derivirana_varijabla naziv="DomainObject.Predmet.ProtustrankaFormated_1">  LEVANTE OSAM d.o.o. zastupanog po punomoćniku MLADEN MUNJAKOVIĆ</derivirana_varijabla>
  </DomainObject.Predmet.ProtustrankaFormated>
  <DomainObject.Predmet.ProtustrankaFormatedOIB>
    <izvorni_sadrzaj>  LEVANTE OSAM d.o.o., OIB 54526530020 zastupanog po punomoćniku MLADEN MUNJAKOVIĆ</izvorni_sadrzaj>
    <derivirana_varijabla naziv="DomainObject.Predmet.ProtustrankaFormatedOIB_1">  LEVANTE OSAM d.o.o., OIB 54526530020 zastupanog po punomoćniku MLADEN MUNJAKOVIĆ</derivirana_varijabla>
  </DomainObject.Predmet.ProtustrankaFormatedOIB>
  <DomainObject.Predmet.ProtustrankaFormatedWithAdress>
    <izvorni_sadrzaj> LEVANTE OSAM d.o.o., Božjakovečka 8, 10370 Dugo Selo zastupanog po punomoćniku MLADEN MUNJAKOVIĆ</izvorni_sadrzaj>
    <derivirana_varijabla naziv="DomainObject.Predmet.ProtustrankaFormatedWithAdress_1"> LEVANTE OSAM d.o.o., Božjakovečka 8, 10370 Dugo Selo zastupanog po punomoćniku MLADEN MUNJAKOVIĆ</derivirana_varijabla>
  </DomainObject.Predmet.ProtustrankaFormatedWithAdress>
  <DomainObject.Predmet.ProtustrankaFormatedWithAdressOIB>
    <izvorni_sadrzaj> LEVANTE OSAM d.o.o., OIB 54526530020, Božjakovečka 8, 10370 Dugo Selo zastupanog po punomoćniku MLADEN MUNJAKOVIĆ</izvorni_sadrzaj>
    <derivirana_varijabla naziv="DomainObject.Predmet.ProtustrankaFormatedWithAdressOIB_1"> LEVANTE OSAM d.o.o., OIB 54526530020, Božjakovečka 8, 10370 Dugo Selo zastupanog po punomoćniku MLADEN MUNJAKOVIĆ</derivirana_varijabla>
  </DomainObject.Predmet.ProtustrankaFormatedWithAdressOIB>
  <DomainObject.Predmet.ProtustrankaWithAdress>
    <izvorni_sadrzaj>LEVANTE OSAM d.o.o. Božjakovečka 8, 10370 Dugo Selo</izvorni_sadrzaj>
    <derivirana_varijabla naziv="DomainObject.Predmet.ProtustrankaWithAdress_1">LEVANTE OSAM d.o.o. Božjakovečka 8, 10370 Dugo Selo</derivirana_varijabla>
  </DomainObject.Predmet.ProtustrankaWithAdress>
  <DomainObject.Predmet.ProtustrankaWithAdressOIB>
    <izvorni_sadrzaj>LEVANTE OSAM d.o.o., OIB 54526530020, Božjakovečka 8, 10370 Dugo Selo</izvorni_sadrzaj>
    <derivirana_varijabla naziv="DomainObject.Predmet.ProtustrankaWithAdressOIB_1">LEVANTE OSAM d.o.o., OIB 54526530020, Božjakovečka 8, 10370 Dugo Selo</derivirana_varijabla>
  </DomainObject.Predmet.ProtustrankaWithAdressOIB>
  <DomainObject.Predmet.ProtustrankaNazivFormated>
    <izvorni_sadrzaj>LEVANTE OSAM d.o.o.</izvorni_sadrzaj>
    <derivirana_varijabla naziv="DomainObject.Predmet.ProtustrankaNazivFormated_1">LEVANTE OSAM d.o.o.</derivirana_varijabla>
  </DomainObject.Predmet.ProtustrankaNazivFormated>
  <DomainObject.Predmet.ProtustrankaNazivFormatedOIB>
    <izvorni_sadrzaj>LEVANTE OSAM d.o.o., OIB 54526530020</izvorni_sadrzaj>
    <derivirana_varijabla naziv="DomainObject.Predmet.ProtustrankaNazivFormatedOIB_1">LEVANTE OSAM d.o.o., OIB 54526530020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LEVANTE OSAM d.o.o. zastupanog po punomoćniku MLADEN MUNJAKOVIĆ</item>
    </izvorni_sadrzaj>
    <derivirana_varijabla naziv="DomainObject.Predmet.ProtuStrankaListFormated_1">
      <item>LEVANTE OSAM d.o.o. zastupanog po punomoćniku MLADEN MUNJAKOVIĆ</item>
    </derivirana_varijabla>
  </DomainObject.Predmet.ProtuStrankaListFormated>
  <DomainObject.Predmet.ProtuStrankaListFormatedOIB>
    <izvorni_sadrzaj>
      <item>LEVANTE OSAM d.o.o., OIB 54526530020 zastupanog po punomoćniku MLADEN MUNJAKOVIĆ</item>
    </izvorni_sadrzaj>
    <derivirana_varijabla naziv="DomainObject.Predmet.ProtuStrankaListFormatedOIB_1">
      <item>LEVANTE OSAM d.o.o., OIB 54526530020 zastupanog po punomoćniku MLADEN MUNJAKOVIĆ</item>
    </derivirana_varijabla>
  </DomainObject.Predmet.ProtuStrankaListFormatedOIB>
  <DomainObject.Predmet.ProtuStrankaListFormatedWithAdress>
    <izvorni_sadrzaj>
      <item>LEVANTE OSAM d.o.o., Božjakovečka 8, 10370 Dugo Selo zastupanog po punomoćniku MLADEN MUNJAKOVIĆ</item>
    </izvorni_sadrzaj>
    <derivirana_varijabla naziv="DomainObject.Predmet.ProtuStrankaListFormatedWithAdress_1">
      <item>LEVANTE OSAM d.o.o., Božjakovečka 8, 10370 Dugo Selo zastupanog po punomoćniku MLADEN MUNJAKOVIĆ</item>
    </derivirana_varijabla>
  </DomainObject.Predmet.ProtuStrankaListFormatedWithAdress>
  <DomainObject.Predmet.ProtuStrankaListFormatedWithAdressOIB>
    <izvorni_sadrzaj>
      <item>LEVANTE OSAM d.o.o., OIB 54526530020, Božjakovečka 8, 10370 Dugo Selo zastupanog po punomoćniku MLADEN MUNJAKOVIĆ</item>
    </izvorni_sadrzaj>
    <derivirana_varijabla naziv="DomainObject.Predmet.ProtuStrankaListFormatedWithAdressOIB_1">
      <item>LEVANTE OSAM d.o.o., OIB 54526530020, Božjakovečka 8, 10370 Dugo Selo zastupanog po punomoćniku MLADEN MUNJAKOVIĆ</item>
    </derivirana_varijabla>
  </DomainObject.Predmet.ProtuStrankaListFormatedWithAdressOIB>
  <DomainObject.Predmet.ProtuStrankaListNazivFormated>
    <izvorni_sadrzaj>
      <item>LEVANTE OSAM d.o.o.</item>
    </izvorni_sadrzaj>
    <derivirana_varijabla naziv="DomainObject.Predmet.ProtuStrankaListNazivFormated_1">
      <item>LEVANTE OSAM d.o.o.</item>
    </derivirana_varijabla>
  </DomainObject.Predmet.ProtuStrankaListNazivFormated>
  <DomainObject.Predmet.ProtuStrankaListNazivFormatedOIB>
    <izvorni_sadrzaj>
      <item>LEVANTE OSAM d.o.o., OIB 54526530020</item>
    </izvorni_sadrzaj>
    <derivirana_varijabla naziv="DomainObject.Predmet.ProtuStrankaListNazivFormatedOIB_1">
      <item>LEVANTE OSAM d.o.o., OIB 54526530020</item>
    </derivirana_varijabla>
  </DomainObject.Predmet.ProtuStrankaListNazivFormatedOIB>
  <DomainObject.Predmet.OstaliListFormated>
    <izvorni_sadrzaj>
      <item>MLADEN MUNJAKOVIĆ punomoćnik sudionika u postupku LEVANTE OSAM d.o.o.</item>
    </izvorni_sadrzaj>
    <derivirana_varijabla naziv="DomainObject.Predmet.OstaliListFormated_1">
      <item>MLADEN MUNJAKOVIĆ punomoćnik sudionika u postupku LEVANTE OSAM d.o.o.</item>
    </derivirana_varijabla>
  </DomainObject.Predmet.OstaliListFormated>
  <DomainObject.Predmet.OstaliListFormatedOIB>
    <izvorni_sadrzaj>
      <item>MLADEN MUNJAKOVIĆ, OIB 10728759674 punomoćnik sudionika u postupku LEVANTE OSAM d.o.o.</item>
    </izvorni_sadrzaj>
    <derivirana_varijabla naziv="DomainObject.Predmet.OstaliListFormatedOIB_1">
      <item>MLADEN MUNJAKOVIĆ, OIB 10728759674 punomoćnik sudionika u postupku LEVANTE OSAM d.o.o.</item>
    </derivirana_varijabla>
  </DomainObject.Predmet.OstaliListFormatedOIB>
  <DomainObject.Predmet.OstaliListFormatedWithAdress>
    <izvorni_sadrzaj>
      <item>MLADEN MUNJAKOVIĆ, LJUDEVITA GAJA 47, 10360 Žerjavinec punomoćnik sudionika u postupku LEVANTE OSAM d.o.o.</item>
    </izvorni_sadrzaj>
    <derivirana_varijabla naziv="DomainObject.Predmet.OstaliListFormatedWithAdress_1">
      <item>MLADEN MUNJAKOVIĆ, LJUDEVITA GAJA 47, 10360 Žerjavinec punomoćnik sudionika u postupku LEVANTE OSAM d.o.o.</item>
    </derivirana_varijabla>
  </DomainObject.Predmet.OstaliListFormatedWithAdress>
  <DomainObject.Predmet.OstaliListFormatedWithAdressOIB>
    <izvorni_sadrzaj>
      <item>MLADEN MUNJAKOVIĆ, OIB 10728759674, LJUDEVITA GAJA 47, 10360 Žerjavinec punomoćnik sudionika u postupku LEVANTE OSAM d.o.o.</item>
    </izvorni_sadrzaj>
    <derivirana_varijabla naziv="DomainObject.Predmet.OstaliListFormatedWithAdressOIB_1">
      <item>MLADEN MUNJAKOVIĆ, OIB 10728759674, LJUDEVITA GAJA 47, 10360 Žerjavinec punomoćnik sudionika u postupku LEVANTE OSAM d.o.o.</item>
    </derivirana_varijabla>
  </DomainObject.Predmet.OstaliListFormatedWithAdressOIB>
  <DomainObject.Predmet.OstaliListNazivFormated>
    <izvorni_sadrzaj>
      <item>MLADEN MUNJAKOVIĆ</item>
    </izvorni_sadrzaj>
    <derivirana_varijabla naziv="DomainObject.Predmet.OstaliListNazivFormated_1">
      <item>MLADEN MUNJAKOVIĆ</item>
    </derivirana_varijabla>
  </DomainObject.Predmet.OstaliListNazivFormated>
  <DomainObject.Predmet.OstaliListNazivFormatedOIB>
    <izvorni_sadrzaj>
      <item>MLADEN MUNJAKOVIĆ, OIB 10728759674</item>
    </izvorni_sadrzaj>
    <derivirana_varijabla naziv="DomainObject.Predmet.OstaliListNazivFormatedOIB_1">
      <item>MLADEN MUNJAKOVIĆ, OIB 10728759674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LEVANTE OSAM d.o.o.</izvorni_sadrzaj>
    <derivirana_varijabla naziv="DomainObject.Predmet.ProtustrankaIDrugi_1">LEVANTE OSAM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LEVANTE OSAM d.o.o., OIB 54526530020, Božjakovečka 8, 10370 Dugo Selo</izvorni_sadrzaj>
    <derivirana_varijabla naziv="DomainObject.Predmet.ProtustrankaIDrugiAdressOIB_1">LEVANTE OSAM d.o.o., OIB 54526530020, Božjakovečka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LEVANTE OSAM d.o.o.</item>
      <item>MLADEN MUNJAKOVIĆ</item>
    </izvorni_sadrzaj>
    <derivirana_varijabla naziv="DomainObject.Predmet.SudioniciListNaziv_1">
      <item>FINA Regionalni centar Zagreb</item>
      <item>LEVANTE OSAM d.o.o.</item>
      <item>MLADEN MUNJAKOVIĆ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LEVANTE OSAM d.o.o., OIB 54526530020, Božjakovečka 8,10370 Dugo Selo</item>
      <item>MLADEN MUNJAKOVIĆ, OIB 10728759674, LJUDEVITA GAJA 47,10360 Žerjavinec</item>
    </izvorni_sadrzaj>
    <derivirana_varijabla naziv="DomainObject.Predmet.SudioniciListAdressOIB_1">
      <item>FINA Regionalni centar Zagreb, OIB 85821130368, Trg svibanjskih žrtava 1995. 1,10000 Zagreb</item>
      <item>LEVANTE OSAM d.o.o., OIB 54526530020, Božjakovečka 8,10370 Dugo Selo</item>
      <item>MLADEN MUNJAKOVIĆ, OIB 10728759674, LJUDEVITA GAJA 47,10360 Žerjavinec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54526530020</item>
      <item>, OIB 10728759674</item>
    </izvorni_sadrzaj>
    <derivirana_varijabla naziv="DomainObject.Predmet.SudioniciListNazivOIB_1">
      <item>, OIB 85821130368</item>
      <item>, OIB 54526530020</item>
      <item>, OIB 10728759674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1325</properties:Characters>
  <properties:Lines>45</properties:Lines>
  <properties:Paragraphs>18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2015-12-31T07:40:00Z</cp:lastPrinted>
  <dcterms:modified xmlns:xsi="http://www.w3.org/2001/XMLSchema-instance" xsi:type="dcterms:W3CDTF">2015-12-31T07:40:00Z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