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32f2" w14:paraId="ec632f2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03397">
        <w:rPr>
          <w:rStyle w:val="Naglaeno"/>
          <w:b w:val="false"/>
        </w:rPr>
        <w:t>2</w:t>
      </w:r>
      <w:r w:rsidR="00EE0CE6">
        <w:rPr>
          <w:rStyle w:val="Naglaeno"/>
          <w:b w:val="false"/>
        </w:rPr>
        <w:t>36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EE0CE6" w:rsidRPr="00EE0CE6">
        <w:t>NATURA SOL d.o.o. za usluge i trgovinu</w:t>
      </w:r>
      <w:r w:rsidR="00EE0CE6">
        <w:t xml:space="preserve"> Zagreb, Medvedgradska 49, MBS </w:t>
      </w:r>
      <w:r w:rsidR="00EE0CE6" w:rsidRPr="00EE0CE6">
        <w:t>080704797</w:t>
      </w:r>
      <w:r w:rsidR="00EE0CE6">
        <w:t xml:space="preserve">, OIB </w:t>
      </w:r>
      <w:r w:rsidR="00DF106F" w:rsidRPr="00DF106F">
        <w:t>76309563023</w:t>
      </w:r>
      <w:r w:rsidR="00DF106F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DF106F" w:rsidRPr="00EE0CE6">
        <w:t>NATURA SOL d.o.o. za usluge i trgovinu</w:t>
      </w:r>
      <w:r w:rsidR="00DF106F">
        <w:t xml:space="preserve"> Zagreb, Medvedgradska 49, MBS </w:t>
      </w:r>
      <w:r w:rsidR="00DF106F" w:rsidRPr="00EE0CE6">
        <w:t>080704797</w:t>
      </w:r>
      <w:r w:rsidR="00DF106F">
        <w:t xml:space="preserve">, OIB </w:t>
      </w:r>
      <w:r w:rsidR="00DF106F" w:rsidRPr="00DF106F">
        <w:t>76309563023</w:t>
      </w:r>
      <w:r w:rsidR="00DF106F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DF106F">
        <w:t>31.521,47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26465B">
        <w:t xml:space="preserve">Ninoslav </w:t>
      </w:r>
      <w:proofErr w:type="spellStart"/>
      <w:r w:rsidR="0026465B">
        <w:t>Bjelan</w:t>
      </w:r>
      <w:proofErr w:type="spellEnd"/>
      <w:r w:rsidR="0026465B">
        <w:t>, Zagreb, Ulica kraljice Jelene 6, OIB: 50083542437</w:t>
      </w:r>
      <w:r w:rsidR="004E7777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D548A">
        <w:t>2</w:t>
      </w:r>
      <w:r w:rsidR="0026465B">
        <w:t>36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25AC8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5A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5A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A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A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5A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5A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A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A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NATURA SOL d.o.o. za usluge i trgovinu</izvorni_sadrzaj>
    <derivirana_varijabla naziv="DomainObject.Predmet.ProtustrankaFormated_1">  NATURA SOL d.o.o. za usluge i trgovinu</derivirana_varijabla>
  </DomainObject.Predmet.ProtustrankaFormated>
  <DomainObject.Predmet.ProtustrankaFormatedOIB>
    <izvorni_sadrzaj>  NATURA SOL d.o.o. za usluge i trgovinu, OIB 76309563023</izvorni_sadrzaj>
    <derivirana_varijabla naziv="DomainObject.Predmet.ProtustrankaFormatedOIB_1">  NATURA SOL d.o.o. za usluge i trgovinu, OIB 76309563023</derivirana_varijabla>
  </DomainObject.Predmet.ProtustrankaFormatedOIB>
  <DomainObject.Predmet.ProtustrankaFormatedWithAdress>
    <izvorni_sadrzaj> NATURA SOL d.o.o. za usluge i trgovinu, Medvedgradska 49, 10000 Zagreb</izvorni_sadrzaj>
    <derivirana_varijabla naziv="DomainObject.Predmet.ProtustrankaFormatedWithAdress_1"> NATURA SOL d.o.o. za usluge i trgovinu, Medvedgradska 49, 10000 Zagreb</derivirana_varijabla>
  </DomainObject.Predmet.ProtustrankaFormatedWithAdress>
  <DomainObject.Predmet.ProtustrankaFormatedWithAdressOIB>
    <izvorni_sadrzaj> NATURA SOL d.o.o. za usluge i trgovinu, OIB 76309563023, Medvedgradska 49, 10000 Zagreb</izvorni_sadrzaj>
    <derivirana_varijabla naziv="DomainObject.Predmet.ProtustrankaFormatedWithAdressOIB_1"> NATURA SOL d.o.o. za usluge i trgovinu, OIB 76309563023, Medvedgradska 49, 10000 Zagreb</derivirana_varijabla>
  </DomainObject.Predmet.ProtustrankaFormatedWithAdressOIB>
  <DomainObject.Predmet.ProtustrankaWithAdress>
    <izvorni_sadrzaj>NATURA SOL d.o.o. za usluge i trgovinu Medvedgradska 49, 10000 Zagreb</izvorni_sadrzaj>
    <derivirana_varijabla naziv="DomainObject.Predmet.ProtustrankaWithAdress_1">NATURA SOL d.o.o. za usluge i trgovinu Medvedgradska 49, 10000 Zagreb</derivirana_varijabla>
  </DomainObject.Predmet.ProtustrankaWithAdress>
  <DomainObject.Predmet.ProtustrankaWithAdressOIB>
    <izvorni_sadrzaj>NATURA SOL d.o.o. za usluge i trgovinu, OIB 76309563023, Medvedgradska 49, 10000 Zagreb</izvorni_sadrzaj>
    <derivirana_varijabla naziv="DomainObject.Predmet.ProtustrankaWithAdressOIB_1">NATURA SOL d.o.o. za usluge i trgovinu, OIB 76309563023, Medvedgradska 49, 10000 Zagreb</derivirana_varijabla>
  </DomainObject.Predmet.ProtustrankaWithAdressOIB>
  <DomainObject.Predmet.ProtustrankaNazivFormated>
    <izvorni_sadrzaj>NATURA SOL d.o.o. za usluge i trgovinu</izvorni_sadrzaj>
    <derivirana_varijabla naziv="DomainObject.Predmet.ProtustrankaNazivFormated_1">NATURA SOL d.o.o. za usluge i trgovinu</derivirana_varijabla>
  </DomainObject.Predmet.ProtustrankaNazivFormated>
  <DomainObject.Predmet.ProtustrankaNazivFormatedOIB>
    <izvorni_sadrzaj>NATURA SOL d.o.o. za usluge i trgovinu, OIB 76309563023</izvorni_sadrzaj>
    <derivirana_varijabla naziv="DomainObject.Predmet.ProtustrankaNazivFormatedOIB_1">NATURA SOL d.o.o. za usluge i trgovinu, OIB 76309563023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SOL d.o.o. za usluge i trgovinu</item>
    </izvorni_sadrzaj>
    <derivirana_varijabla naziv="DomainObject.Predmet.ProtuStrankaListFormated_1">
      <item>NATURA SOL d.o.o. za usluge i trgovinu</item>
    </derivirana_varijabla>
  </DomainObject.Predmet.ProtuStrankaListFormated>
  <DomainObject.Predmet.ProtuStrankaListFormatedOIB>
    <izvorni_sadrzaj>
      <item>NATURA SOL d.o.o. za usluge i trgovinu, OIB 76309563023</item>
    </izvorni_sadrzaj>
    <derivirana_varijabla naziv="DomainObject.Predmet.ProtuStrankaListFormatedOIB_1">
      <item>NATURA SOL d.o.o. za usluge i trgovinu, OIB 76309563023</item>
    </derivirana_varijabla>
  </DomainObject.Predmet.ProtuStrankaListFormatedOIB>
  <DomainObject.Predmet.ProtuStrankaListFormatedWithAdress>
    <izvorni_sadrzaj>
      <item>NATURA SOL d.o.o. za usluge i trgovinu, Medvedgradska 49, 10000 Zagreb</item>
    </izvorni_sadrzaj>
    <derivirana_varijabla naziv="DomainObject.Predmet.ProtuStrankaListFormatedWithAdress_1">
      <item>NATURA SOL d.o.o. za usluge i trgovinu, Medvedgradska 49, 10000 Zagreb</item>
    </derivirana_varijabla>
  </DomainObject.Predmet.ProtuStrankaListFormatedWithAdress>
  <DomainObject.Predmet.ProtuStrankaListFormatedWithAdressOIB>
    <izvorni_sadrzaj>
      <item>NATURA SOL d.o.o. za usluge i trgovinu, OIB 76309563023, Medvedgradska 49, 10000 Zagreb</item>
    </izvorni_sadrzaj>
    <derivirana_varijabla naziv="DomainObject.Predmet.ProtuStrankaListFormatedWithAdressOIB_1">
      <item>NATURA SOL d.o.o. za usluge i trgovinu, OIB 76309563023, Medvedgradska 49, 10000 Zagreb</item>
    </derivirana_varijabla>
  </DomainObject.Predmet.ProtuStrankaListFormatedWithAdressOIB>
  <DomainObject.Predmet.ProtuStrankaListNazivFormated>
    <izvorni_sadrzaj>
      <item>NATURA SOL d.o.o. za usluge i trgovinu</item>
    </izvorni_sadrzaj>
    <derivirana_varijabla naziv="DomainObject.Predmet.ProtuStrankaListNazivFormated_1">
      <item>NATURA SOL d.o.o. za usluge i trgovinu</item>
    </derivirana_varijabla>
  </DomainObject.Predmet.ProtuStrankaListNazivFormated>
  <DomainObject.Predmet.ProtuStrankaListNazivFormatedOIB>
    <izvorni_sadrzaj>
      <item>NATURA SOL d.o.o. za usluge i trgovinu, OIB 76309563023</item>
    </izvorni_sadrzaj>
    <derivirana_varijabla naziv="DomainObject.Predmet.ProtuStrankaListNazivFormatedOIB_1">
      <item>NATURA SOL d.o.o. za usluge i trgovinu, OIB 76309563023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SOL d.o.o. za usluge i trgovinu</izvorni_sadrzaj>
    <derivirana_varijabla naziv="DomainObject.Predmet.ProtustrankaIDrugi_1">NATURA SOL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SOL d.o.o. za usluge i trgovinu, OIB 76309563023, Medvedgradska 49, 10000 Zagreb</izvorni_sadrzaj>
    <derivirana_varijabla naziv="DomainObject.Predmet.ProtustrankaIDrugiAdressOIB_1">NATURA SOL d.o.o. za usluge i trgovinu, OIB 76309563023, Medvedgradska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SOL d.o.o. za usluge i trgovinu</item>
      <item>FINA Regionalni centar Zagreb</item>
    </izvorni_sadrzaj>
    <derivirana_varijabla naziv="DomainObject.Predmet.SudioniciListNaziv_1">
      <item>NATURA SOL d.o.o. za usluge i trgovinu</item>
      <item>FINA Regionalni centar Zagreb</item>
    </derivirana_varijabla>
  </DomainObject.Predmet.SudioniciListNaziv>
  <DomainObject.Predmet.SudioniciListAdressOIB>
    <izvorni_sadrzaj>
      <item>NATURA SOL d.o.o. za usluge i trgovinu, OIB 76309563023, Medvedgradska 49,10000 Zagreb</item>
      <item>FINA Regionalni centar Zagreb, OIB 85821130368, Trg svibanjskih žrtava 1995. br. 1,10000 Zagreb</item>
    </izvorni_sadrzaj>
    <derivirana_varijabla naziv="DomainObject.Predmet.SudioniciListAdressOIB_1">
      <item>NATURA SOL d.o.o. za usluge i trgovinu, OIB 76309563023, Medvedgradska 49,10000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76309563023</item>
      <item>, OIB 85821130368</item>
    </izvorni_sadrzaj>
    <derivirana_varijabla naziv="DomainObject.Predmet.SudioniciListNazivOIB_1">
      <item>, OIB 76309563023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7A127-E523-4255-9B7A-5994C9F53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408</properties:Words>
  <properties:Characters>2171</properties:Characters>
  <properties:Lines>52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2017-02-06T10:57:00Z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2017-02-06T11:33:00Z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